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53bfb" w14:paraId="f353bfb" w:rsidRDefault="008E6ED6" w:rsidR="008E6ED6">
      <w:pPr>
        <w15:collapsed w:val="false"/>
      </w:pPr>
      <w:bookmarkStart w:name="_GoBack" w:id="0"/>
      <w:bookmarkEnd w:id="0"/>
    </w:p>
    <w:p w:rsidRDefault="006D3EF5" w:rsidR="008E6ED6">
      <w:r>
        <w:rPr>
          <w:noProof/>
        </w:rPr>
        <w:drawing>
          <wp:inline distR="0" distL="0" distB="0" distT="0">
            <wp:extent cy="692150" cx="5270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21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9210AA">
        <w:t xml:space="preserve"> OSIJEKU</w:t>
      </w:r>
    </w:p>
    <w:p w:rsidRDefault="008E6ED6" w:rsidR="009210AA">
      <w:r>
        <w:t>S</w:t>
      </w:r>
      <w:r w:rsidR="009210AA">
        <w:t>TALNA SLUŽBA U S</w:t>
      </w:r>
      <w:r>
        <w:t xml:space="preserve">LAVONSKOM BRODU   </w:t>
      </w:r>
    </w:p>
    <w:p w:rsidRDefault="009210AA" w:rsidR="009210AA">
      <w:r>
        <w:t>Trg pobjede 13</w:t>
      </w:r>
    </w:p>
    <w:p w:rsidRDefault="009210AA" w:rsidR="008E6ED6">
      <w:r>
        <w:t>35000 Slavonski Brod</w:t>
      </w:r>
      <w:r w:rsidR="008E6ED6">
        <w:t xml:space="preserve">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0A24DF">
        <w:t xml:space="preserve">        </w:t>
      </w:r>
      <w:r w:rsidR="008E6ED6" w:rsidRPr="006F47C4">
        <w:rPr>
          <w:b/>
        </w:rPr>
        <w:t>Broj:</w:t>
      </w:r>
      <w:r w:rsidR="006D3EF5">
        <w:rPr>
          <w:b/>
        </w:rPr>
        <w:t>St-130/2011-249</w:t>
      </w:r>
    </w:p>
    <w:p w:rsidRDefault="008E6ED6" w:rsidR="008E6ED6"/>
    <w:p w:rsidRDefault="000862ED" w:rsidP="00830EB4" w:rsidR="008E6ED6">
      <w:pPr>
        <w:jc w:val="center"/>
      </w:pPr>
      <w:r>
        <w:rPr>
          <w:b/>
        </w:rPr>
        <w:t>Z A K L J U Č A K</w:t>
      </w:r>
    </w:p>
    <w:p w:rsidRDefault="008E6ED6" w:rsidR="008E6ED6"/>
    <w:p w:rsidRDefault="008E6ED6" w:rsidP="00830EB4" w:rsidR="008E6ED6">
      <w:pPr>
        <w:jc w:val="both"/>
      </w:pPr>
      <w:r>
        <w:tab/>
        <w:t xml:space="preserve">TRGOVAČKI SUD U </w:t>
      </w:r>
      <w:r w:rsidR="009210AA">
        <w:t xml:space="preserve">OSIJEKU STALNA SLUŽBA U </w:t>
      </w:r>
      <w:r>
        <w:t xml:space="preserve">SLAVONSKOM BRODU, po stečajnom sucu Vesni Vukelić, u </w:t>
      </w:r>
      <w:r w:rsidR="006D3EF5">
        <w:t>stečajnom</w:t>
      </w:r>
      <w:r w:rsidR="006062D9">
        <w:t xml:space="preserve"> </w:t>
      </w:r>
      <w:r w:rsidR="006D3EF5">
        <w:t>predmetu dužnika VISOKOGRADNJA d.o.o. u stečaju Slav.Brod, Trg Josipa Godlara 2, OIB 06692272108</w:t>
      </w:r>
      <w:r>
        <w:t>,</w:t>
      </w:r>
      <w:r w:rsidR="00C30A04">
        <w:t xml:space="preserve"> </w:t>
      </w:r>
      <w:r w:rsidR="00914385">
        <w:t xml:space="preserve">dana </w:t>
      </w:r>
      <w:r w:rsidR="006D3EF5">
        <w:t>03.kolovoza</w:t>
      </w:r>
      <w:r w:rsidR="00BB0BA5">
        <w:t xml:space="preserve"> 2017</w:t>
      </w:r>
      <w:r w:rsidR="00420667">
        <w:t>.</w:t>
      </w:r>
    </w:p>
    <w:p w:rsidRDefault="006F47C4" w:rsidP="00830EB4" w:rsidR="006F47C4">
      <w:pPr>
        <w:jc w:val="both"/>
      </w:pPr>
    </w:p>
    <w:p w:rsidRDefault="008E6ED6" w:rsidR="008E6ED6"/>
    <w:p w:rsidRDefault="00914385" w:rsidP="001B7F0D" w:rsidR="008E6ED6">
      <w:pPr>
        <w:jc w:val="center"/>
        <w:rPr>
          <w:b/>
        </w:rPr>
      </w:pPr>
      <w:r>
        <w:rPr>
          <w:b/>
        </w:rPr>
        <w:t xml:space="preserve">z a k l j u č i o  </w:t>
      </w:r>
      <w:r w:rsidR="008E6ED6" w:rsidRPr="008E6ED6">
        <w:rPr>
          <w:b/>
        </w:rPr>
        <w:t xml:space="preserve">    j e</w:t>
      </w:r>
    </w:p>
    <w:p w:rsidRDefault="006F47C4" w:rsidP="001B7F0D" w:rsidR="006F47C4">
      <w:pPr>
        <w:jc w:val="center"/>
        <w:rPr>
          <w:b/>
        </w:rPr>
      </w:pPr>
    </w:p>
    <w:p w:rsidRDefault="001B7F0D" w:rsidP="001B7F0D" w:rsidR="001B7F0D">
      <w:pPr>
        <w:jc w:val="center"/>
        <w:rPr>
          <w:b/>
        </w:rPr>
      </w:pPr>
    </w:p>
    <w:p w:rsidRDefault="00B406BD" w:rsidP="004B4167" w:rsidR="006062D9">
      <w:pPr>
        <w:ind w:firstLine="720"/>
        <w:jc w:val="both"/>
      </w:pPr>
      <w:r>
        <w:t xml:space="preserve">Poziva se stečajni upravitelj </w:t>
      </w:r>
      <w:r w:rsidR="006D3EF5">
        <w:t>Zdravko Grubeša,</w:t>
      </w:r>
      <w:r w:rsidR="003630D2">
        <w:t xml:space="preserve"> u rok</w:t>
      </w:r>
      <w:r w:rsidR="0059548C">
        <w:t>u od 8</w:t>
      </w:r>
      <w:r w:rsidR="006062D9">
        <w:t xml:space="preserve"> dana</w:t>
      </w:r>
      <w:r w:rsidR="00897EC3">
        <w:t xml:space="preserve"> od dana objave ovog zaključka,</w:t>
      </w:r>
      <w:r w:rsidR="006062D9">
        <w:t xml:space="preserve"> </w:t>
      </w:r>
      <w:r w:rsidR="002E3EC8">
        <w:t xml:space="preserve">stečajnom sucu </w:t>
      </w:r>
      <w:r w:rsidR="00897EC3">
        <w:t xml:space="preserve">dostaviti </w:t>
      </w:r>
      <w:r w:rsidR="002E3EC8">
        <w:t xml:space="preserve">pisano izvješće o </w:t>
      </w:r>
      <w:r w:rsidR="006D3EF5">
        <w:t xml:space="preserve">stanju </w:t>
      </w:r>
      <w:r w:rsidR="006062D9">
        <w:t xml:space="preserve"> stečajne mase </w:t>
      </w:r>
      <w:r w:rsidR="006D3EF5">
        <w:t>i tijeku sudskih postupaka koji su nastavljeni nakon brisanja dužnika iz sudskog registra.</w:t>
      </w:r>
    </w:p>
    <w:p w:rsidRDefault="006D3EF5" w:rsidP="004B4167" w:rsidR="006D3EF5">
      <w:pPr>
        <w:ind w:firstLine="720"/>
        <w:jc w:val="both"/>
      </w:pPr>
    </w:p>
    <w:p w:rsidRDefault="006D3EF5" w:rsidP="004B4167" w:rsidR="006D3EF5">
      <w:pPr>
        <w:ind w:firstLine="720"/>
        <w:jc w:val="both"/>
      </w:pPr>
    </w:p>
    <w:p w:rsidRDefault="00C30A04" w:rsidP="00E62716" w:rsidR="00C30A04">
      <w:pPr>
        <w:ind w:firstLine="708"/>
        <w:jc w:val="both"/>
      </w:pPr>
    </w:p>
    <w:p w:rsidRDefault="0049207E" w:rsidP="00897EC3" w:rsidR="00B97F5B">
      <w:pPr>
        <w:jc w:val="center"/>
      </w:pPr>
      <w:r>
        <w:t xml:space="preserve">U Slav. </w:t>
      </w:r>
      <w:r w:rsidR="000A24DF">
        <w:t xml:space="preserve">Brodu, </w:t>
      </w:r>
      <w:r w:rsidR="006D3EF5">
        <w:t>03.kolovoza</w:t>
      </w:r>
      <w:r w:rsidR="00784978">
        <w:t xml:space="preserve"> </w:t>
      </w:r>
      <w:r w:rsidR="00BB0BA5">
        <w:t>2017</w:t>
      </w:r>
      <w:r w:rsidR="00E34446">
        <w:t>.</w:t>
      </w:r>
    </w:p>
    <w:p w:rsidRDefault="000A24DF" w:rsidP="00897EC3" w:rsidR="000A24DF">
      <w:pPr>
        <w:jc w:val="center"/>
      </w:pPr>
    </w:p>
    <w:p w:rsidRDefault="00B97F5B" w:rsidP="00B97F5B" w:rsidR="00B97F5B">
      <w:pPr>
        <w:jc w:val="both"/>
      </w:pPr>
      <w:r>
        <w:t xml:space="preserve">                                                                                                   STEČAJNI SUDAC:</w:t>
      </w:r>
    </w:p>
    <w:p w:rsidRDefault="009732EF" w:rsidP="00B97F5B" w:rsidR="009732EF">
      <w:pPr>
        <w:jc w:val="both"/>
      </w:pPr>
    </w:p>
    <w:p w:rsidRDefault="00B97F5B" w:rsidP="00B97F5B" w:rsidR="009732EF">
      <w:pPr>
        <w:jc w:val="both"/>
      </w:pPr>
      <w:r>
        <w:t xml:space="preserve">                                                                                            </w:t>
      </w:r>
      <w:r w:rsidR="00275B46">
        <w:t xml:space="preserve">       </w:t>
      </w:r>
      <w:r w:rsidR="00800359">
        <w:t xml:space="preserve">     </w:t>
      </w:r>
      <w:r w:rsidR="00275B46">
        <w:t xml:space="preserve">Vesna Vukelić </w:t>
      </w:r>
    </w:p>
    <w:p w:rsidRDefault="00772ABC" w:rsidP="00B97F5B" w:rsidR="00772ABC">
      <w:pPr>
        <w:jc w:val="both"/>
      </w:pPr>
    </w:p>
    <w:p w:rsidRDefault="00772ABC" w:rsidP="00B97F5B" w:rsidR="00772ABC">
      <w:pPr>
        <w:jc w:val="both"/>
      </w:pPr>
      <w:r>
        <w:t>Dostaviti putem mrežne stanice e-oglasna ploča suda:</w:t>
      </w:r>
    </w:p>
    <w:p w:rsidRDefault="00897EC3" w:rsidP="00B97F5B" w:rsidR="00897EC3">
      <w:pPr>
        <w:jc w:val="both"/>
      </w:pPr>
      <w:r>
        <w:t>1. stečajnom upravitelju</w:t>
      </w:r>
    </w:p>
    <w:p w:rsidRDefault="00897EC3" w:rsidP="00B97F5B" w:rsidR="00897EC3">
      <w:pPr>
        <w:jc w:val="both"/>
      </w:pPr>
    </w:p>
    <w:p w:rsidRDefault="009732EF" w:rsidP="00B97F5B" w:rsidR="009732EF">
      <w:pPr>
        <w:jc w:val="both"/>
      </w:pPr>
    </w:p>
    <w:p w:rsidRDefault="009732EF" w:rsidP="00B97F5B" w:rsidR="009732EF">
      <w:pPr>
        <w:jc w:val="both"/>
      </w:pPr>
    </w:p>
    <w:sectPr w:rsidR="009732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33D1D"/>
    <w:rsid w:val="00045A49"/>
    <w:rsid w:val="0006788C"/>
    <w:rsid w:val="00085E1C"/>
    <w:rsid w:val="000862ED"/>
    <w:rsid w:val="0009152C"/>
    <w:rsid w:val="00095B0C"/>
    <w:rsid w:val="000A24DF"/>
    <w:rsid w:val="000A666D"/>
    <w:rsid w:val="000A78FD"/>
    <w:rsid w:val="000F3DEB"/>
    <w:rsid w:val="00141379"/>
    <w:rsid w:val="001436CF"/>
    <w:rsid w:val="00165ADF"/>
    <w:rsid w:val="001760F9"/>
    <w:rsid w:val="001938FB"/>
    <w:rsid w:val="00194186"/>
    <w:rsid w:val="001B7F0D"/>
    <w:rsid w:val="001D27C1"/>
    <w:rsid w:val="001D6F93"/>
    <w:rsid w:val="001E2081"/>
    <w:rsid w:val="001F489D"/>
    <w:rsid w:val="00212F75"/>
    <w:rsid w:val="00237AA7"/>
    <w:rsid w:val="00275B46"/>
    <w:rsid w:val="0028236B"/>
    <w:rsid w:val="0029713F"/>
    <w:rsid w:val="002D6259"/>
    <w:rsid w:val="002E3EC8"/>
    <w:rsid w:val="002F2E75"/>
    <w:rsid w:val="002F68E8"/>
    <w:rsid w:val="00306C0A"/>
    <w:rsid w:val="00321431"/>
    <w:rsid w:val="00362A55"/>
    <w:rsid w:val="003630D2"/>
    <w:rsid w:val="00377A41"/>
    <w:rsid w:val="003D762A"/>
    <w:rsid w:val="003E3A2C"/>
    <w:rsid w:val="003F1AAD"/>
    <w:rsid w:val="00420667"/>
    <w:rsid w:val="00420F7F"/>
    <w:rsid w:val="00427A0E"/>
    <w:rsid w:val="004335FD"/>
    <w:rsid w:val="00462036"/>
    <w:rsid w:val="0047309F"/>
    <w:rsid w:val="0049207E"/>
    <w:rsid w:val="004B4167"/>
    <w:rsid w:val="004E2388"/>
    <w:rsid w:val="004E7FCB"/>
    <w:rsid w:val="00500605"/>
    <w:rsid w:val="00510AA6"/>
    <w:rsid w:val="00515DB0"/>
    <w:rsid w:val="00526BA5"/>
    <w:rsid w:val="0059548C"/>
    <w:rsid w:val="005A5D25"/>
    <w:rsid w:val="005D1737"/>
    <w:rsid w:val="005D38AC"/>
    <w:rsid w:val="00605769"/>
    <w:rsid w:val="006062D9"/>
    <w:rsid w:val="00630621"/>
    <w:rsid w:val="00631D98"/>
    <w:rsid w:val="006623EF"/>
    <w:rsid w:val="00676179"/>
    <w:rsid w:val="00695FBB"/>
    <w:rsid w:val="006A2DBF"/>
    <w:rsid w:val="006D0817"/>
    <w:rsid w:val="006D3EF5"/>
    <w:rsid w:val="006E149E"/>
    <w:rsid w:val="006F47C4"/>
    <w:rsid w:val="007174AC"/>
    <w:rsid w:val="00737DF1"/>
    <w:rsid w:val="00765135"/>
    <w:rsid w:val="00772ABC"/>
    <w:rsid w:val="00777944"/>
    <w:rsid w:val="00784978"/>
    <w:rsid w:val="007A0224"/>
    <w:rsid w:val="007A57D0"/>
    <w:rsid w:val="007C5B3C"/>
    <w:rsid w:val="007E107D"/>
    <w:rsid w:val="007F3433"/>
    <w:rsid w:val="00800359"/>
    <w:rsid w:val="00803167"/>
    <w:rsid w:val="008172C9"/>
    <w:rsid w:val="00830EB4"/>
    <w:rsid w:val="00832EC2"/>
    <w:rsid w:val="00840211"/>
    <w:rsid w:val="0086566B"/>
    <w:rsid w:val="00865DB7"/>
    <w:rsid w:val="0088069D"/>
    <w:rsid w:val="00885D50"/>
    <w:rsid w:val="0089369E"/>
    <w:rsid w:val="00897EC3"/>
    <w:rsid w:val="008D3A6D"/>
    <w:rsid w:val="008E54B5"/>
    <w:rsid w:val="008E6ED6"/>
    <w:rsid w:val="009119FD"/>
    <w:rsid w:val="00914385"/>
    <w:rsid w:val="009210AA"/>
    <w:rsid w:val="00926CD4"/>
    <w:rsid w:val="00941BC0"/>
    <w:rsid w:val="00946B19"/>
    <w:rsid w:val="009732EF"/>
    <w:rsid w:val="009E3472"/>
    <w:rsid w:val="009E5C74"/>
    <w:rsid w:val="009F2570"/>
    <w:rsid w:val="00A00B87"/>
    <w:rsid w:val="00A0730D"/>
    <w:rsid w:val="00A164E3"/>
    <w:rsid w:val="00A202FF"/>
    <w:rsid w:val="00A61C71"/>
    <w:rsid w:val="00A82470"/>
    <w:rsid w:val="00AB61B7"/>
    <w:rsid w:val="00AC48E4"/>
    <w:rsid w:val="00AC7EB8"/>
    <w:rsid w:val="00AD61A3"/>
    <w:rsid w:val="00AD6624"/>
    <w:rsid w:val="00B06497"/>
    <w:rsid w:val="00B07E23"/>
    <w:rsid w:val="00B2200C"/>
    <w:rsid w:val="00B406BD"/>
    <w:rsid w:val="00B701F9"/>
    <w:rsid w:val="00B76303"/>
    <w:rsid w:val="00B97F5B"/>
    <w:rsid w:val="00BA0429"/>
    <w:rsid w:val="00BA4D4C"/>
    <w:rsid w:val="00BB0BA5"/>
    <w:rsid w:val="00BF3171"/>
    <w:rsid w:val="00BF5363"/>
    <w:rsid w:val="00C15E31"/>
    <w:rsid w:val="00C30A04"/>
    <w:rsid w:val="00C461F7"/>
    <w:rsid w:val="00C640CB"/>
    <w:rsid w:val="00CB565E"/>
    <w:rsid w:val="00CB665D"/>
    <w:rsid w:val="00CC1691"/>
    <w:rsid w:val="00CD1BF1"/>
    <w:rsid w:val="00CE6578"/>
    <w:rsid w:val="00D06547"/>
    <w:rsid w:val="00D51D0F"/>
    <w:rsid w:val="00D66173"/>
    <w:rsid w:val="00D8098E"/>
    <w:rsid w:val="00DA2190"/>
    <w:rsid w:val="00DA2C93"/>
    <w:rsid w:val="00DB4AEF"/>
    <w:rsid w:val="00DB73BD"/>
    <w:rsid w:val="00DC43AA"/>
    <w:rsid w:val="00DE0195"/>
    <w:rsid w:val="00E00155"/>
    <w:rsid w:val="00E34446"/>
    <w:rsid w:val="00E425F4"/>
    <w:rsid w:val="00E62716"/>
    <w:rsid w:val="00E7411C"/>
    <w:rsid w:val="00E91A36"/>
    <w:rsid w:val="00E96139"/>
    <w:rsid w:val="00EE08FE"/>
    <w:rsid w:val="00F11044"/>
    <w:rsid w:val="00FA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17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17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17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17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17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17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17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17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17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17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5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48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2011.</izvorni_sadrzaj>
    <derivirana_varijabla naziv="DomainObject.Predmet.DatumOsnivanja_1">11. ožujka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studenog 2015.</izvorni_sadrzaj>
    <derivirana_varijabla naziv="DomainObject.Predmet.DatumRjesavanja_1">25.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 II, III dio kod Dubi,  IV</izvorni_sadrzaj>
    <derivirana_varijabla naziv="DomainObject.Predmet.Opis_1">I, II, III dio kod Dubi,  IV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St-130/2011</izvorni_sadrzaj>
    <derivirana_varijabla naziv="DomainObject.Predmet.OznakaBroj_1">St-130/2011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prilog spis OS Slav.Brod Ovr-1513/2010</izvorni_sadrzaj>
    <derivirana_varijabla naziv="DomainObject.Predmet.PrimjedbaSuca_1">prilog spis OS Slav.Brod Ovr-1513/2010</derivirana_varijabla>
  </DomainObject.Predmet.PrimjedbaSuca>
  <DomainObject.Predmet.ProtustrankaFormated>
    <izvorni_sadrzaj>  VISOKOGRADNJA  d.o.o. SLAVONSKI BROD</izvorni_sadrzaj>
    <derivirana_varijabla naziv="DomainObject.Predmet.ProtustrankaFormated_1">  VISOKOGRADNJA  d.o.o. SLAVONSKI BROD</derivirana_varijabla>
  </DomainObject.Predmet.ProtustrankaFormated>
  <DomainObject.Predmet.ProtustrankaFormatedOIB>
    <izvorni_sadrzaj>  VISOKOGRADNJA  d.o.o. SLAVONSKI BROD, OIB 06692272102</izvorni_sadrzaj>
    <derivirana_varijabla naziv="DomainObject.Predmet.ProtustrankaFormatedOIB_1">  VISOKOGRADNJA  d.o.o. SLAVONSKI BROD, OIB 06692272102</derivirana_varijabla>
  </DomainObject.Predmet.ProtustrankaFormatedOIB>
  <DomainObject.Predmet.ProtustrankaFormatedWithAdress>
    <izvorni_sadrzaj> VISOKOGRADNJA  d.o.o. SLAVONSKI BROD, Trg Josipa Godlara 2, 35000 Slavonski Brod</izvorni_sadrzaj>
    <derivirana_varijabla naziv="DomainObject.Predmet.ProtustrankaFormatedWithAdress_1"> VISOKOGRADNJA  d.o.o. SLAVONSKI BROD, Trg Josipa Godlara 2, 35000 Slavonski Brod</derivirana_varijabla>
  </DomainObject.Predmet.ProtustrankaFormatedWithAdress>
  <DomainObject.Predmet.ProtustrankaFormatedWithAdressOIB>
    <izvorni_sadrzaj> VISOKOGRADNJA  d.o.o. SLAVONSKI BROD, OIB 06692272102, Trg Josipa Godlara 2, 35000 Slavonski Brod</izvorni_sadrzaj>
    <derivirana_varijabla naziv="DomainObject.Predmet.ProtustrankaFormatedWithAdressOIB_1"> VISOKOGRADNJA  d.o.o. SLAVONSKI BROD, OIB 06692272102, Trg Josipa Godlara 2, 35000 Slavonski Brod</derivirana_varijabla>
  </DomainObject.Predmet.ProtustrankaFormatedWithAdressOIB>
  <DomainObject.Predmet.ProtustrankaWithAdress>
    <izvorni_sadrzaj>VISOKOGRADNJA  d.o.o. SLAVONSKI BROD Trg Josipa Godlara 2, 35000 Slavonski Brod</izvorni_sadrzaj>
    <derivirana_varijabla naziv="DomainObject.Predmet.ProtustrankaWithAdress_1">VISOKOGRADNJA  d.o.o. SLAVONSKI BROD Trg Josipa Godlara 2, 35000 Slavonski Brod</derivirana_varijabla>
  </DomainObject.Predmet.ProtustrankaWithAdress>
  <DomainObject.Predmet.ProtustrankaWithAdressOIB>
    <izvorni_sadrzaj>VISOKOGRADNJA  d.o.o. SLAVONSKI BROD, OIB 06692272102, Trg Josipa Godlara 2, 35000 Slavonski Brod</izvorni_sadrzaj>
    <derivirana_varijabla naziv="DomainObject.Predmet.ProtustrankaWithAdressOIB_1">VISOKOGRADNJA  d.o.o. SLAVONSKI BROD, OIB 06692272102, Trg Josipa Godlara 2, 35000 Slavonski Brod</derivirana_varijabla>
  </DomainObject.Predmet.ProtustrankaWithAdressOIB>
  <DomainObject.Predmet.ProtustrankaNazivFormated>
    <izvorni_sadrzaj>VISOKOGRADNJA  d.o.o. SLAVONSKI BROD</izvorni_sadrzaj>
    <derivirana_varijabla naziv="DomainObject.Predmet.ProtustrankaNazivFormated_1">VISOKOGRADNJA  d.o.o. SLAVONSKI BROD</derivirana_varijabla>
  </DomainObject.Predmet.ProtustrankaNazivFormated>
  <DomainObject.Predmet.ProtustrankaNazivFormatedOIB>
    <izvorni_sadrzaj>VISOKOGRADNJA  d.o.o. SLAVONSKI BROD, OIB 06692272102</izvorni_sadrzaj>
    <derivirana_varijabla naziv="DomainObject.Predmet.ProtustrankaNazivFormatedOIB_1">VISOKOGRADNJA  d.o.o. SLAVONSKI BROD, OIB 06692272102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 d.d. ZAGREB</izvorni_sadrzaj>
    <derivirana_varijabla naziv="DomainObject.Predmet.StrankaFormated_1">  HYPO ALPE-ADRIA-BANK  d.d. ZAGREB</derivirana_varijabla>
  </DomainObject.Predmet.StrankaFormated>
  <DomainObject.Predmet.StrankaFormatedOIB>
    <izvorni_sadrzaj>  HYPO ALPE-ADRIA-BANK  d.d. ZAGREB, OIB 14036333877</izvorni_sadrzaj>
    <derivirana_varijabla naziv="DomainObject.Predmet.StrankaFormatedOIB_1">  HYPO ALPE-ADRIA-BANK  d.d. ZAGREB, OIB 14036333877</derivirana_varijabla>
  </DomainObject.Predmet.StrankaFormatedOIB>
  <DomainObject.Predmet.StrankaFormatedWithAdress>
    <izvorni_sadrzaj> HYPO ALPE-ADRIA-BANK  d.d. ZAGREB, Slavonska avenija 6, 10000 Zagreb</izvorni_sadrzaj>
    <derivirana_varijabla naziv="DomainObject.Predmet.StrankaFormatedWithAdress_1"> HYPO ALPE-ADRIA-BANK  d.d. ZAGREB, Slavonska avenija 6, 10000 Zagreb</derivirana_varijabla>
  </DomainObject.Predmet.StrankaFormatedWithAdress>
  <DomainObject.Predmet.StrankaFormatedWithAdressOIB>
    <izvorni_sadrzaj> HYPO ALPE-ADRIA-BANK  d.d. ZAGREB, OIB 14036333877, Slavonska avenija 6, 10000 Zagreb</izvorni_sadrzaj>
    <derivirana_varijabla naziv="DomainObject.Predmet.StrankaFormatedWithAdressOIB_1"> HYPO ALPE-ADRIA-BANK  d.d. ZAGREB, OIB 14036333877, Slavonska avenija 6, 10000 Zagreb</derivirana_varijabla>
  </DomainObject.Predmet.StrankaFormatedWithAdressOIB>
  <DomainObject.Predmet.StrankaWithAdress>
    <izvorni_sadrzaj>HYPO ALPE-ADRIA-BANK  d.d. ZAGREB Slavonska avenija 6,10000 Zagreb</izvorni_sadrzaj>
    <derivirana_varijabla naziv="DomainObject.Predmet.StrankaWithAdress_1">HYPO ALPE-ADRIA-BANK  d.d. ZAGREB Slavonska avenija 6,10000 Zagreb</derivirana_varijabla>
  </DomainObject.Predmet.StrankaWithAdress>
  <DomainObject.Predmet.StrankaWithAdressOIB>
    <izvorni_sadrzaj>HYPO ALPE-ADRIA-BANK  d.d. ZAGREB, OIB 14036333877, Slavonska avenija 6,10000 Zagreb</izvorni_sadrzaj>
    <derivirana_varijabla naziv="DomainObject.Predmet.StrankaWithAdressOIB_1">HYPO ALPE-ADRIA-BANK  d.d. ZAGREB, OIB 14036333877, Slavonska avenija 6,10000 Zagreb</derivirana_varijabla>
  </DomainObject.Predmet.StrankaWithAdressOIB>
  <DomainObject.Predmet.StrankaNazivFormated>
    <izvorni_sadrzaj>HYPO ALPE-ADRIA-BANK  d.d. ZAGREB</izvorni_sadrzaj>
    <derivirana_varijabla naziv="DomainObject.Predmet.StrankaNazivFormated_1">HYPO ALPE-ADRIA-BANK  d.d. ZAGREB</derivirana_varijabla>
  </DomainObject.Predmet.StrankaNazivFormated>
  <DomainObject.Predmet.StrankaNazivFormatedOIB>
    <izvorni_sadrzaj>HYPO ALPE-ADRIA-BANK  d.d. ZAGREB, OIB 14036333877</izvorni_sadrzaj>
    <derivirana_varijabla naziv="DomainObject.Predmet.StrankaNazivFormatedOIB_1">HYPO ALPE-ADRIA-BANK  d.d. ZAGREB, OIB 14036333877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HYPO ALPE-ADRIA-BANK  d.d. ZAGREB</item>
    </izvorni_sadrzaj>
    <derivirana_varijabla naziv="DomainObject.Predmet.StrankaListFormated_1">
      <item>HYPO ALPE-ADRIA-BANK  d.d. ZAGREB</item>
    </derivirana_varijabla>
  </DomainObject.Predmet.StrankaListFormated>
  <DomainObject.Predmet.StrankaListFormatedOIB>
    <izvorni_sadrzaj>
      <item>HYPO ALPE-ADRIA-BANK  d.d. ZAGREB, OIB 14036333877</item>
    </izvorni_sadrzaj>
    <derivirana_varijabla naziv="DomainObject.Predmet.StrankaListFormatedOIB_1">
      <item>HYPO ALPE-ADRIA-BANK  d.d. ZAGREB, OIB 14036333877</item>
    </derivirana_varijabla>
  </DomainObject.Predmet.StrankaListFormatedOIB>
  <DomainObject.Predmet.StrankaListFormatedWithAdress>
    <izvorni_sadrzaj>
      <item>HYPO ALPE-ADRIA-BANK  d.d. ZAGREB, Slavonska avenija 6, 10000 Zagreb</item>
    </izvorni_sadrzaj>
    <derivirana_varijabla naziv="DomainObject.Predmet.StrankaListFormatedWithAdress_1">
      <item>HYPO ALPE-ADRIA-BANK  d.d. ZAGREB, Slavonska avenija 6, 10000 Zagreb</item>
    </derivirana_varijabla>
  </DomainObject.Predmet.StrankaListFormatedWithAdress>
  <DomainObject.Predmet.StrankaListFormatedWithAdressOIB>
    <izvorni_sadrzaj>
      <item>HYPO ALPE-ADRIA-BANK  d.d. ZAGREB, OIB 14036333877, Slavonska avenija 6, 10000 Zagreb</item>
    </izvorni_sadrzaj>
    <derivirana_varijabla naziv="DomainObject.Predmet.StrankaListFormatedWithAdressOIB_1">
      <item>HYPO ALPE-ADRIA-BANK  d.d. ZAGREB, OIB 14036333877, Slavonska avenija 6, 10000 Zagreb</item>
    </derivirana_varijabla>
  </DomainObject.Predmet.StrankaListFormatedWithAdressOIB>
  <DomainObject.Predmet.StrankaListNazivFormated>
    <izvorni_sadrzaj>
      <item>HYPO ALPE-ADRIA-BANK  d.d. ZAGREB</item>
    </izvorni_sadrzaj>
    <derivirana_varijabla naziv="DomainObject.Predmet.StrankaListNazivFormated_1">
      <item>HYPO ALPE-ADRIA-BANK  d.d. ZAGREB</item>
    </derivirana_varijabla>
  </DomainObject.Predmet.StrankaListNazivFormated>
  <DomainObject.Predmet.StrankaListNazivFormatedOIB>
    <izvorni_sadrzaj>
      <item>HYPO ALPE-ADRIA-BANK  d.d. ZAGREB, OIB 14036333877</item>
    </izvorni_sadrzaj>
    <derivirana_varijabla naziv="DomainObject.Predmet.StrankaListNazivFormatedOIB_1">
      <item>HYPO ALPE-ADRIA-BANK  d.d. ZAGREB, OIB 14036333877</item>
    </derivirana_varijabla>
  </DomainObject.Predmet.StrankaListNazivFormatedOIB>
  <DomainObject.Predmet.ProtuStrankaListFormated>
    <izvorni_sadrzaj>
      <item>VISOKOGRADNJA  d.o.o. SLAVONSKI BROD</item>
    </izvorni_sadrzaj>
    <derivirana_varijabla naziv="DomainObject.Predmet.ProtuStrankaListFormated_1">
      <item>VISOKOGRADNJA  d.o.o. SLAVONSKI BROD</item>
    </derivirana_varijabla>
  </DomainObject.Predmet.ProtuStrankaListFormated>
  <DomainObject.Predmet.ProtuStrankaListFormatedOIB>
    <izvorni_sadrzaj>
      <item>VISOKOGRADNJA  d.o.o. SLAVONSKI BROD, OIB 06692272102</item>
    </izvorni_sadrzaj>
    <derivirana_varijabla naziv="DomainObject.Predmet.ProtuStrankaListFormatedOIB_1">
      <item>VISOKOGRADNJA  d.o.o. SLAVONSKI BROD, OIB 06692272102</item>
    </derivirana_varijabla>
  </DomainObject.Predmet.ProtuStrankaListFormatedOIB>
  <DomainObject.Predmet.ProtuStrankaListFormatedWithAdress>
    <izvorni_sadrzaj>
      <item>VISOKOGRADNJA  d.o.o. SLAVONSKI BROD, Trg Josipa Godlara 2, 35000 Slavonski Brod</item>
    </izvorni_sadrzaj>
    <derivirana_varijabla naziv="DomainObject.Predmet.ProtuStrankaListFormatedWithAdress_1">
      <item>VISOKOGRADNJA  d.o.o. SLAVONSKI BROD, Trg Josipa Godlara 2, 35000 Slavonski Brod</item>
    </derivirana_varijabla>
  </DomainObject.Predmet.ProtuStrankaListFormatedWithAdress>
  <DomainObject.Predmet.ProtuStrankaListFormatedWithAdressOIB>
    <izvorni_sadrzaj>
      <item>VISOKOGRADNJA  d.o.o. SLAVONSKI BROD, OIB 06692272102, Trg Josipa Godlara 2, 35000 Slavonski Brod</item>
    </izvorni_sadrzaj>
    <derivirana_varijabla naziv="DomainObject.Predmet.ProtuStrankaListFormatedWithAdressOIB_1">
      <item>VISOKOGRADNJA  d.o.o. SLAVONSKI BROD, OIB 06692272102, Trg Josipa Godlara 2, 35000 Slavonski Brod</item>
    </derivirana_varijabla>
  </DomainObject.Predmet.ProtuStrankaListFormatedWithAdressOIB>
  <DomainObject.Predmet.ProtuStrankaListNazivFormated>
    <izvorni_sadrzaj>
      <item>VISOKOGRADNJA  d.o.o. SLAVONSKI BROD</item>
    </izvorni_sadrzaj>
    <derivirana_varijabla naziv="DomainObject.Predmet.ProtuStrankaListNazivFormated_1">
      <item>VISOKOGRADNJA  d.o.o. SLAVONSKI BROD</item>
    </derivirana_varijabla>
  </DomainObject.Predmet.ProtuStrankaListNazivFormated>
  <DomainObject.Predmet.ProtuStrankaListNazivFormatedOIB>
    <izvorni_sadrzaj>
      <item>VISOKOGRADNJA  d.o.o. SLAVONSKI BROD, OIB 06692272102</item>
    </izvorni_sadrzaj>
    <derivirana_varijabla naziv="DomainObject.Predmet.ProtuStrankaListNazivFormatedOIB_1">
      <item>VISOKOGRADNJA  d.o.o. SLAVONSKI BROD, OIB 06692272102</item>
    </derivirana_varijabla>
  </DomainObject.Predmet.ProtuStrankaListNazivFormatedOIB>
  <DomainObject.Predmet.OstaliListFormated>
    <izvorni_sadrzaj>
      <item>Zdravko Grubeša,  Đakovo</item>
      <item>Ferić Marko</item>
      <item>Tihomir Doko</item>
      <item>Porezna uprava Slav.Brod</item>
      <item>Zdravko Grubeša, steč.uprav. Đakovo</item>
      <item>Višnja Babić,odvj.vježb.</item>
      <item>stanislav Ostojić,odvj.vježb.</item>
      <item>Ivica Špikić,odvj.vježb.</item>
      <item>Viktor Breznik,odvj. sl.Brod</item>
      <item>Zdenko Bešlić, steč.uprav.</item>
      <item>Nikica Zagorac,ovj. Osijek</item>
      <item>Vesna Lazarić, zamj.ŽDO</item>
      <item>Garić Andrej,odvj.vježb.</item>
      <item>Franjo Mrva</item>
      <item>Domagoj Vuković,odvj.vježb.</item>
      <item>Tanja Margaletić,odvj.vjež.</item>
      <item>Višnja Babić,odvj.Sl.Brod</item>
      <item>Krešimir Blekić,odvj.</item>
      <item>Juraj Rajić,odvj.</item>
      <item>Marija Grepo,odvj.vježb.</item>
      <item>HYPO ALPE-ADRIA-BANK d.d. Zagreb</item>
      <item>Mato Šimunović, odvj. Slav.Brod</item>
      <item>Josip Jelić, odvj. Slav.Brod</item>
      <item>Ivan Dragičević, Slav.Brod</item>
      <item>TERMO-MONTAŽA d.o.o Slav.Brod</item>
      <item>PARKETPLASSTIKA d.o.o, u likv. Osijek</item>
      <item>Bravar-montaža d.o.o Strizivojna</item>
      <item>Feliks regulacija d.o.o Slav.Brod</item>
      <item>Tomislav Keresteš, Sl.Brod, M.Gupca 45</item>
      <item>Ante Mamić, PU Sl.Brod</item>
      <item>Zvonko Grgić, Slav.Brod</item>
      <item>Vladimir Baričević, Našice</item>
      <item>MATE GRADINAC Sl.Brod</item>
      <item>TIHOMIR MURAT Slav.Brod</item>
      <item>PRPIĆ COMMERCE d.o.o sl.Brod</item>
      <item>VISOKOGRADNJA-PRIJEVOZ d.o.o Sl.Brod</item>
      <item>DINKO ŠTIVIĆ DARDA</item>
      <item>GIMNAZIJA MATIJA MESIĆ Sl.Brod</item>
      <item>INA-OSIJEK PETROL d.o.o Osijek</item>
      <item>KRISTIĆ IZLOZACIJA d.o.o MIRKOVCI</item>
      <item>EKO PROJEKT d.o.o Nova Gradiška</item>
      <item>PRONEKO d.o.o Zagareb</item>
      <item>Vlatka Berketa, odvj.vježb.</item>
      <item>Mira Buljan,odvj. sl.Brod</item>
      <item>Gordana Lovrenčić</item>
      <item>Zdravko Grubeša Đakovo</item>
      <item>Ivana Kovačević,odvj.Sl.Brod</item>
      <item>Josip Jelić,odvj.Slav.Brod</item>
      <item>Hypo Leasing Kroatien d.o.o Zagreb, Koranska 16</item>
      <item>Sanda Pašuld,odvj. Osijek</item>
      <item>Karlo Suk, Zagreb</item>
      <item>Gorana Klepač, ŽDO Sl.Brod</item>
      <item>Gabrijel Zovak,z.z.ŽDO Slav.Brod</item>
    </izvorni_sadrzaj>
    <derivirana_varijabla naziv="DomainObject.Predmet.OstaliListFormated_1">
      <item>Zdravko Grubeša,  Đakovo</item>
      <item>Ferić Marko</item>
      <item>Tihomir Doko</item>
      <item>Porezna uprava Slav.Brod</item>
      <item>Zdravko Grubeša, steč.uprav. Đakovo</item>
      <item>Višnja Babić,odvj.vježb.</item>
      <item>stanislav Ostojić,odvj.vježb.</item>
      <item>Ivica Špikić,odvj.vježb.</item>
      <item>Viktor Breznik,odvj. sl.Brod</item>
      <item>Zdenko Bešlić, steč.uprav.</item>
      <item>Nikica Zagorac,ovj. Osijek</item>
      <item>Vesna Lazarić, zamj.ŽDO</item>
      <item>Garić Andrej,odvj.vježb.</item>
      <item>Franjo Mrva</item>
      <item>Domagoj Vuković,odvj.vježb.</item>
      <item>Tanja Margaletić,odvj.vjež.</item>
      <item>Višnja Babić,odvj.Sl.Brod</item>
      <item>Krešimir Blekić,odvj.</item>
      <item>Juraj Rajić,odvj.</item>
      <item>Marija Grepo,odvj.vježb.</item>
      <item>HYPO ALPE-ADRIA-BANK d.d. Zagreb</item>
      <item>Mato Šimunović, odvj. Slav.Brod</item>
      <item>Josip Jelić, odvj. Slav.Brod</item>
      <item>Ivan Dragičević, Slav.Brod</item>
      <item>TERMO-MONTAŽA d.o.o Slav.Brod</item>
      <item>PARKETPLASSTIKA d.o.o, u likv. Osijek</item>
      <item>Bravar-montaža d.o.o Strizivojna</item>
      <item>Feliks regulacija d.o.o Slav.Brod</item>
      <item>Tomislav Keresteš, Sl.Brod, M.Gupca 45</item>
      <item>Ante Mamić, PU Sl.Brod</item>
      <item>Zvonko Grgić, Slav.Brod</item>
      <item>Vladimir Baričević, Našice</item>
      <item>MATE GRADINAC Sl.Brod</item>
      <item>TIHOMIR MURAT Slav.Brod</item>
      <item>PRPIĆ COMMERCE d.o.o sl.Brod</item>
      <item>VISOKOGRADNJA-PRIJEVOZ d.o.o Sl.Brod</item>
      <item>DINKO ŠTIVIĆ DARDA</item>
      <item>GIMNAZIJA MATIJA MESIĆ Sl.Brod</item>
      <item>INA-OSIJEK PETROL d.o.o Osijek</item>
      <item>KRISTIĆ IZLOZACIJA d.o.o MIRKOVCI</item>
      <item>EKO PROJEKT d.o.o Nova Gradiška</item>
      <item>PRONEKO d.o.o Zagareb</item>
      <item>Vlatka Berketa, odvj.vježb.</item>
      <item>Mira Buljan,odvj. sl.Brod</item>
      <item>Gordana Lovrenčić</item>
      <item>Zdravko Grubeša Đakovo</item>
      <item>Ivana Kovačević,odvj.Sl.Brod</item>
      <item>Josip Jelić,odvj.Slav.Brod</item>
      <item>Hypo Leasing Kroatien d.o.o Zagreb, Koranska 16</item>
      <item>Sanda Pašuld,odvj. Osijek</item>
      <item>Karlo Suk, Zagreb</item>
      <item>Gorana Klepač, ŽDO Sl.Brod</item>
      <item>Gabrijel Zovak,z.z.ŽDO Slav.Brod</item>
    </derivirana_varijabla>
  </DomainObject.Predmet.OstaliListFormated>
  <DomainObject.Predmet.OstaliListFormatedOIB>
    <izvorni_sadrzaj>
      <item>Zdravko Grubeša,  Đakovo, OIB 38584131681</item>
      <item>Ferić Marko</item>
      <item>Tihomir Doko</item>
      <item>Porezna uprava Slav.Brod</item>
      <item>Zdravko Grubeša, steč.uprav. Đakovo, OIB 38584131681</item>
      <item>Višnja Babić,odvj.vježb.</item>
      <item>stanislav Ostojić,odvj.vježb.</item>
      <item>Ivica Špikić,odvj.vježb.</item>
      <item>Viktor Breznik,odvj. sl.Brod</item>
      <item>Zdenko Bešlić, steč.uprav.</item>
      <item>Nikica Zagorac,ovj. Osijek</item>
      <item>Vesna Lazarić, zamj.ŽDO</item>
      <item>Garić Andrej,odvj.vježb.</item>
      <item>Franjo Mrva</item>
      <item>Domagoj Vuković,odvj.vježb.</item>
      <item>Tanja Margaletić,odvj.vjež.</item>
      <item>Višnja Babić,odvj.Sl.Brod</item>
      <item>Krešimir Blekić,odvj.</item>
      <item>Juraj Rajić,odvj.</item>
      <item>Marija Grepo,odvj.vježb.</item>
      <item>HYPO ALPE-ADRIA-BANK d.d. Zagreb</item>
      <item>Mato Šimunović, odvj. Slav.Brod</item>
      <item>Josip Jelić, odvj. Slav.Brod</item>
      <item>Ivan Dragičević, Slav.Brod</item>
      <item>TERMO-MONTAŽA d.o.o Slav.Brod</item>
      <item>PARKETPLASSTIKA d.o.o, u likv. Osijek</item>
      <item>Bravar-montaža d.o.o Strizivojna</item>
      <item>Feliks regulacija d.o.o Slav.Brod</item>
      <item>Tomislav Keresteš, Sl.Brod, M.Gupca 45</item>
      <item>Ante Mamić, PU Sl.Brod</item>
      <item>Zvonko Grgić, Slav.Brod</item>
      <item>Vladimir Baričević, Našice</item>
      <item>MATE GRADINAC Sl.Brod</item>
      <item>TIHOMIR MURAT Slav.Brod</item>
      <item>PRPIĆ COMMERCE d.o.o sl.Brod</item>
      <item>VISOKOGRADNJA-PRIJEVOZ d.o.o Sl.Brod</item>
      <item>DINKO ŠTIVIĆ DARDA</item>
      <item>GIMNAZIJA MATIJA MESIĆ Sl.Brod</item>
      <item>INA-OSIJEK PETROL d.o.o Osijek</item>
      <item>KRISTIĆ IZLOZACIJA d.o.o MIRKOVCI</item>
      <item>EKO PROJEKT d.o.o Nova Gradiška</item>
      <item>PRONEKO d.o.o Zagareb</item>
      <item>Vlatka Berketa, odvj.vježb.</item>
      <item>Mira Buljan,odvj. sl.Brod</item>
      <item>Gordana Lovrenčić</item>
      <item>Zdravko Grubeša Đakovo, OIB 38584131681</item>
      <item>Ivana Kovačević,odvj.Sl.Brod</item>
      <item>Josip Jelić,odvj.Slav.Brod</item>
      <item>Hypo Leasing Kroatien d.o.o Zagreb, Koranska 16</item>
      <item>Sanda Pašuld,odvj. Osijek</item>
      <item>Karlo Suk, Zagreb</item>
      <item>Gorana Klepač, ŽDO Sl.Brod</item>
      <item>Gabrijel Zovak,z.z.ŽDO Slav.Brod</item>
    </izvorni_sadrzaj>
    <derivirana_varijabla naziv="DomainObject.Predmet.OstaliListFormatedOIB_1">
      <item>Zdravko Grubeša,  Đakovo, OIB 38584131681</item>
      <item>Ferić Marko</item>
      <item>Tihomir Doko</item>
      <item>Porezna uprava Slav.Brod</item>
      <item>Zdravko Grubeša, steč.uprav. Đakovo, OIB 38584131681</item>
      <item>Višnja Babić,odvj.vježb.</item>
      <item>stanislav Ostojić,odvj.vježb.</item>
      <item>Ivica Špikić,odvj.vježb.</item>
      <item>Viktor Breznik,odvj. sl.Brod</item>
      <item>Zdenko Bešlić, steč.uprav.</item>
      <item>Nikica Zagorac,ovj. Osijek</item>
      <item>Vesna Lazarić, zamj.ŽDO</item>
      <item>Garić Andrej,odvj.vježb.</item>
      <item>Franjo Mrva</item>
      <item>Domagoj Vuković,odvj.vježb.</item>
      <item>Tanja Margaletić,odvj.vjež.</item>
      <item>Višnja Babić,odvj.Sl.Brod</item>
      <item>Krešimir Blekić,odvj.</item>
      <item>Juraj Rajić,odvj.</item>
      <item>Marija Grepo,odvj.vježb.</item>
      <item>HYPO ALPE-ADRIA-BANK d.d. Zagreb</item>
      <item>Mato Šimunović, odvj. Slav.Brod</item>
      <item>Josip Jelić, odvj. Slav.Brod</item>
      <item>Ivan Dragičević, Slav.Brod</item>
      <item>TERMO-MONTAŽA d.o.o Slav.Brod</item>
      <item>PARKETPLASSTIKA d.o.o, u likv. Osijek</item>
      <item>Bravar-montaža d.o.o Strizivojna</item>
      <item>Feliks regulacija d.o.o Slav.Brod</item>
      <item>Tomislav Keresteš, Sl.Brod, M.Gupca 45</item>
      <item>Ante Mamić, PU Sl.Brod</item>
      <item>Zvonko Grgić, Slav.Brod</item>
      <item>Vladimir Baričević, Našice</item>
      <item>MATE GRADINAC Sl.Brod</item>
      <item>TIHOMIR MURAT Slav.Brod</item>
      <item>PRPIĆ COMMERCE d.o.o sl.Brod</item>
      <item>VISOKOGRADNJA-PRIJEVOZ d.o.o Sl.Brod</item>
      <item>DINKO ŠTIVIĆ DARDA</item>
      <item>GIMNAZIJA MATIJA MESIĆ Sl.Brod</item>
      <item>INA-OSIJEK PETROL d.o.o Osijek</item>
      <item>KRISTIĆ IZLOZACIJA d.o.o MIRKOVCI</item>
      <item>EKO PROJEKT d.o.o Nova Gradiška</item>
      <item>PRONEKO d.o.o Zagareb</item>
      <item>Vlatka Berketa, odvj.vježb.</item>
      <item>Mira Buljan,odvj. sl.Brod</item>
      <item>Gordana Lovrenčić</item>
      <item>Zdravko Grubeša Đakovo, OIB 38584131681</item>
      <item>Ivana Kovačević,odvj.Sl.Brod</item>
      <item>Josip Jelić,odvj.Slav.Brod</item>
      <item>Hypo Leasing Kroatien d.o.o Zagreb, Koranska 16</item>
      <item>Sanda Pašuld,odvj. Osijek</item>
      <item>Karlo Suk, Zagreb</item>
      <item>Gorana Klepač, ŽDO Sl.Brod</item>
      <item>Gabrijel Zovak,z.z.ŽDO Slav.Brod</item>
    </derivirana_varijabla>
  </DomainObject.Predmet.OstaliListFormatedOIB>
  <DomainObject.Predmet.OstaliListFormatedWithAdress>
    <izvorni_sadrzaj>
      <item>Zdravko Grubeša,  Đakovo</item>
      <item>Ferić Marko</item>
      <item>Tihomir Doko</item>
      <item>Porezna uprava Slav.Brod</item>
      <item>Zdravko Grubeša, steč.uprav. Đakovo, Franje Račkog 95, 31400 Đakovo</item>
      <item>Višnja Babić,odvj.vježb.</item>
      <item>stanislav Ostojić,odvj.vježb.</item>
      <item>Ivica Špikić,odvj.vježb.</item>
      <item>Viktor Breznik,odvj. sl.Brod</item>
      <item>Zdenko Bešlić, steč.uprav.</item>
      <item>Nikica Zagorac,ovj. Osijek</item>
      <item>Vesna Lazarić, zamj.ŽDO</item>
      <item>Garić Andrej,odvj.vježb.</item>
      <item>Franjo Mrva</item>
      <item>Domagoj Vuković,odvj.vježb.</item>
      <item>Tanja Margaletić,odvj.vjež.</item>
      <item>Višnja Babić,odvj.Sl.Brod</item>
      <item>Krešimir Blekić,odvj.</item>
      <item>Juraj Rajić,odvj.</item>
      <item>Marija Grepo,odvj.vježb.</item>
      <item>HYPO ALPE-ADRIA-BANK d.d. Zagreb</item>
      <item>Mato Šimunović, odvj. Slav.Brod</item>
      <item>Josip Jelić, odvj. Slav.Brod</item>
      <item>Ivan Dragičević, Slav.Brod</item>
      <item>TERMO-MONTAŽA d.o.o Slav.Brod</item>
      <item>PARKETPLASSTIKA d.o.o, u likv. Osijek</item>
      <item>Bravar-montaža d.o.o Strizivojna</item>
      <item>Feliks regulacija d.o.o Slav.Brod</item>
      <item>Tomislav Keresteš, Sl.Brod, M.Gupca 45</item>
      <item>Ante Mamić, PU Sl.Brod</item>
      <item>Zvonko Grgić, Slav.Brod</item>
      <item>Vladimir Baričević, Našice</item>
      <item>MATE GRADINAC Sl.Brod</item>
      <item>TIHOMIR MURAT Slav.Brod</item>
      <item>PRPIĆ COMMERCE d.o.o sl.Brod</item>
      <item>VISOKOGRADNJA-PRIJEVOZ d.o.o Sl.Brod</item>
      <item>DINKO ŠTIVIĆ DARDA</item>
      <item>GIMNAZIJA MATIJA MESIĆ Sl.Brod</item>
      <item>INA-OSIJEK PETROL d.o.o Osijek</item>
      <item>KRISTIĆ IZLOZACIJA d.o.o MIRKOVCI</item>
      <item>EKO PROJEKT d.o.o Nova Gradiška</item>
      <item>PRONEKO d.o.o Zagareb</item>
      <item>Vlatka Berketa, odvj.vježb.</item>
      <item>Mira Buljan,odvj. sl.Brod</item>
      <item>Gordana Lovrenčić</item>
      <item>Zdravko Grubeša Đakovo</item>
      <item>Ivana Kovačević,odvj.Sl.Brod</item>
      <item>Josip Jelić,odvj.Slav.Brod</item>
      <item>Hypo Leasing Kroatien d.o.o Zagreb, Koranska 16</item>
      <item>Sanda Pašuld,odvj. Osijek</item>
      <item>Karlo Suk, Zagreb</item>
      <item>Gorana Klepač, ŽDO Sl.Brod</item>
      <item>Gabrijel Zovak,z.z.ŽDO Slav.Brod</item>
    </izvorni_sadrzaj>
    <derivirana_varijabla naziv="DomainObject.Predmet.OstaliListFormatedWithAdress_1">
      <item>Zdravko Grubeša,  Đakovo</item>
      <item>Ferić Marko</item>
      <item>Tihomir Doko</item>
      <item>Porezna uprava Slav.Brod</item>
      <item>Zdravko Grubeša, steč.uprav. Đakovo, Franje Račkog 95, 31400 Đakovo</item>
      <item>Višnja Babić,odvj.vježb.</item>
      <item>stanislav Ostojić,odvj.vježb.</item>
      <item>Ivica Špikić,odvj.vježb.</item>
      <item>Viktor Breznik,odvj. sl.Brod</item>
      <item>Zdenko Bešlić, steč.uprav.</item>
      <item>Nikica Zagorac,ovj. Osijek</item>
      <item>Vesna Lazarić, zamj.ŽDO</item>
      <item>Garić Andrej,odvj.vježb.</item>
      <item>Franjo Mrva</item>
      <item>Domagoj Vuković,odvj.vježb.</item>
      <item>Tanja Margaletić,odvj.vjež.</item>
      <item>Višnja Babić,odvj.Sl.Brod</item>
      <item>Krešimir Blekić,odvj.</item>
      <item>Juraj Rajić,odvj.</item>
      <item>Marija Grepo,odvj.vježb.</item>
      <item>HYPO ALPE-ADRIA-BANK d.d. Zagreb</item>
      <item>Mato Šimunović, odvj. Slav.Brod</item>
      <item>Josip Jelić, odvj. Slav.Brod</item>
      <item>Ivan Dragičević, Slav.Brod</item>
      <item>TERMO-MONTAŽA d.o.o Slav.Brod</item>
      <item>PARKETPLASSTIKA d.o.o, u likv. Osijek</item>
      <item>Bravar-montaža d.o.o Strizivojna</item>
      <item>Feliks regulacija d.o.o Slav.Brod</item>
      <item>Tomislav Keresteš, Sl.Brod, M.Gupca 45</item>
      <item>Ante Mamić, PU Sl.Brod</item>
      <item>Zvonko Grgić, Slav.Brod</item>
      <item>Vladimir Baričević, Našice</item>
      <item>MATE GRADINAC Sl.Brod</item>
      <item>TIHOMIR MURAT Slav.Brod</item>
      <item>PRPIĆ COMMERCE d.o.o sl.Brod</item>
      <item>VISOKOGRADNJA-PRIJEVOZ d.o.o Sl.Brod</item>
      <item>DINKO ŠTIVIĆ DARDA</item>
      <item>GIMNAZIJA MATIJA MESIĆ Sl.Brod</item>
      <item>INA-OSIJEK PETROL d.o.o Osijek</item>
      <item>KRISTIĆ IZLOZACIJA d.o.o MIRKOVCI</item>
      <item>EKO PROJEKT d.o.o Nova Gradiška</item>
      <item>PRONEKO d.o.o Zagareb</item>
      <item>Vlatka Berketa, odvj.vježb.</item>
      <item>Mira Buljan,odvj. sl.Brod</item>
      <item>Gordana Lovrenčić</item>
      <item>Zdravko Grubeša Đakovo</item>
      <item>Ivana Kovačević,odvj.Sl.Brod</item>
      <item>Josip Jelić,odvj.Slav.Brod</item>
      <item>Hypo Leasing Kroatien d.o.o Zagreb, Koranska 16</item>
      <item>Sanda Pašuld,odvj. Osijek</item>
      <item>Karlo Suk, Zagreb</item>
      <item>Gorana Klepač, ŽDO Sl.Brod</item>
      <item>Gabrijel Zovak,z.z.ŽDO Slav.Brod</item>
    </derivirana_varijabla>
  </DomainObject.Predmet.OstaliListFormatedWithAdress>
  <DomainObject.Predmet.OstaliListFormatedWithAdressOIB>
    <izvorni_sadrzaj>
      <item>Zdravko Grubeša,  Đakovo, OIB 38584131681</item>
      <item>Ferić Marko</item>
      <item>Tihomir Doko</item>
      <item>Porezna uprava Slav.Brod</item>
      <item>Zdravko Grubeša, steč.uprav. Đakovo, OIB 38584131681, Franje Račkog 95, 31400 Đakovo</item>
      <item>Višnja Babić,odvj.vježb.</item>
      <item>stanislav Ostojić,odvj.vježb.</item>
      <item>Ivica Špikić,odvj.vježb.</item>
      <item>Viktor Breznik,odvj. sl.Brod</item>
      <item>Zdenko Bešlić, steč.uprav.</item>
      <item>Nikica Zagorac,ovj. Osijek</item>
      <item>Vesna Lazarić, zamj.ŽDO</item>
      <item>Garić Andrej,odvj.vježb.</item>
      <item>Franjo Mrva</item>
      <item>Domagoj Vuković,odvj.vježb.</item>
      <item>Tanja Margaletić,odvj.vjež.</item>
      <item>Višnja Babić,odvj.Sl.Brod</item>
      <item>Krešimir Blekić,odvj.</item>
      <item>Juraj Rajić,odvj.</item>
      <item>Marija Grepo,odvj.vježb.</item>
      <item>HYPO ALPE-ADRIA-BANK d.d. Zagreb</item>
      <item>Mato Šimunović, odvj. Slav.Brod</item>
      <item>Josip Jelić, odvj. Slav.Brod</item>
      <item>Ivan Dragičević, Slav.Brod</item>
      <item>TERMO-MONTAŽA d.o.o Slav.Brod</item>
      <item>PARKETPLASSTIKA d.o.o, u likv. Osijek</item>
      <item>Bravar-montaža d.o.o Strizivojna</item>
      <item>Feliks regulacija d.o.o Slav.Brod</item>
      <item>Tomislav Keresteš, Sl.Brod, M.Gupca 45</item>
      <item>Ante Mamić, PU Sl.Brod</item>
      <item>Zvonko Grgić, Slav.Brod</item>
      <item>Vladimir Baričević, Našice</item>
      <item>MATE GRADINAC Sl.Brod</item>
      <item>TIHOMIR MURAT Slav.Brod</item>
      <item>PRPIĆ COMMERCE d.o.o sl.Brod</item>
      <item>VISOKOGRADNJA-PRIJEVOZ d.o.o Sl.Brod</item>
      <item>DINKO ŠTIVIĆ DARDA</item>
      <item>GIMNAZIJA MATIJA MESIĆ Sl.Brod</item>
      <item>INA-OSIJEK PETROL d.o.o Osijek</item>
      <item>KRISTIĆ IZLOZACIJA d.o.o MIRKOVCI</item>
      <item>EKO PROJEKT d.o.o Nova Gradiška</item>
      <item>PRONEKO d.o.o Zagareb</item>
      <item>Vlatka Berketa, odvj.vježb.</item>
      <item>Mira Buljan,odvj. sl.Brod</item>
      <item>Gordana Lovrenčić</item>
      <item>Zdravko Grubeša Đakovo, OIB 38584131681</item>
      <item>Ivana Kovačević,odvj.Sl.Brod</item>
      <item>Josip Jelić,odvj.Slav.Brod</item>
      <item>Hypo Leasing Kroatien d.o.o Zagreb, Koranska 16</item>
      <item>Sanda Pašuld,odvj. Osijek</item>
      <item>Karlo Suk, Zagreb</item>
      <item>Gorana Klepač, ŽDO Sl.Brod</item>
      <item>Gabrijel Zovak,z.z.ŽDO Slav.Brod</item>
    </izvorni_sadrzaj>
    <derivirana_varijabla naziv="DomainObject.Predmet.OstaliListFormatedWithAdressOIB_1">
      <item>Zdravko Grubeša,  Đakovo, OIB 38584131681</item>
      <item>Ferić Marko</item>
      <item>Tihomir Doko</item>
      <item>Porezna uprava Slav.Brod</item>
      <item>Zdravko Grubeša, steč.uprav. Đakovo, OIB 38584131681, Franje Račkog 95, 31400 Đakovo</item>
      <item>Višnja Babić,odvj.vježb.</item>
      <item>stanislav Ostojić,odvj.vježb.</item>
      <item>Ivica Špikić,odvj.vježb.</item>
      <item>Viktor Breznik,odvj. sl.Brod</item>
      <item>Zdenko Bešlić, steč.uprav.</item>
      <item>Nikica Zagorac,ovj. Osijek</item>
      <item>Vesna Lazarić, zamj.ŽDO</item>
      <item>Garić Andrej,odvj.vježb.</item>
      <item>Franjo Mrva</item>
      <item>Domagoj Vuković,odvj.vježb.</item>
      <item>Tanja Margaletić,odvj.vjež.</item>
      <item>Višnja Babić,odvj.Sl.Brod</item>
      <item>Krešimir Blekić,odvj.</item>
      <item>Juraj Rajić,odvj.</item>
      <item>Marija Grepo,odvj.vježb.</item>
      <item>HYPO ALPE-ADRIA-BANK d.d. Zagreb</item>
      <item>Mato Šimunović, odvj. Slav.Brod</item>
      <item>Josip Jelić, odvj. Slav.Brod</item>
      <item>Ivan Dragičević, Slav.Brod</item>
      <item>TERMO-MONTAŽA d.o.o Slav.Brod</item>
      <item>PARKETPLASSTIKA d.o.o, u likv. Osijek</item>
      <item>Bravar-montaža d.o.o Strizivojna</item>
      <item>Feliks regulacija d.o.o Slav.Brod</item>
      <item>Tomislav Keresteš, Sl.Brod, M.Gupca 45</item>
      <item>Ante Mamić, PU Sl.Brod</item>
      <item>Zvonko Grgić, Slav.Brod</item>
      <item>Vladimir Baričević, Našice</item>
      <item>MATE GRADINAC Sl.Brod</item>
      <item>TIHOMIR MURAT Slav.Brod</item>
      <item>PRPIĆ COMMERCE d.o.o sl.Brod</item>
      <item>VISOKOGRADNJA-PRIJEVOZ d.o.o Sl.Brod</item>
      <item>DINKO ŠTIVIĆ DARDA</item>
      <item>GIMNAZIJA MATIJA MESIĆ Sl.Brod</item>
      <item>INA-OSIJEK PETROL d.o.o Osijek</item>
      <item>KRISTIĆ IZLOZACIJA d.o.o MIRKOVCI</item>
      <item>EKO PROJEKT d.o.o Nova Gradiška</item>
      <item>PRONEKO d.o.o Zagareb</item>
      <item>Vlatka Berketa, odvj.vježb.</item>
      <item>Mira Buljan,odvj. sl.Brod</item>
      <item>Gordana Lovrenčić</item>
      <item>Zdravko Grubeša Đakovo, OIB 38584131681</item>
      <item>Ivana Kovačević,odvj.Sl.Brod</item>
      <item>Josip Jelić,odvj.Slav.Brod</item>
      <item>Hypo Leasing Kroatien d.o.o Zagreb, Koranska 16</item>
      <item>Sanda Pašuld,odvj. Osijek</item>
      <item>Karlo Suk, Zagreb</item>
      <item>Gorana Klepač, ŽDO Sl.Brod</item>
      <item>Gabrijel Zovak,z.z.ŽDO Slav.Brod</item>
    </derivirana_varijabla>
  </DomainObject.Predmet.OstaliListFormatedWithAdressOIB>
  <DomainObject.Predmet.OstaliListNazivFormated>
    <izvorni_sadrzaj>
      <item>Zdravko Grubeša,  Đakovo</item>
      <item>Ferić Marko</item>
      <item>Tihomir Doko</item>
      <item>Porezna uprava Slav.Brod</item>
      <item>Zdravko Grubeša, steč.uprav. Đakovo</item>
      <item>Višnja Babić,odvj.vježb.</item>
      <item>stanislav Ostojić,odvj.vježb.</item>
      <item>Ivica Špikić,odvj.vježb.</item>
      <item>Viktor Breznik,odvj. sl.Brod</item>
      <item>Zdenko Bešlić, steč.uprav.</item>
      <item>Nikica Zagorac,ovj. Osijek</item>
      <item>Vesna Lazarić, zamj.ŽDO</item>
      <item>Garić Andrej,odvj.vježb.</item>
      <item>Franjo Mrva</item>
      <item>Domagoj Vuković,odvj.vježb.</item>
      <item>Tanja Margaletić,odvj.vjež.</item>
      <item>Višnja Babić,odvj.Sl.Brod</item>
      <item>Krešimir Blekić,odvj.</item>
      <item>Juraj Rajić,odvj.</item>
      <item>Marija Grepo,odvj.vježb.</item>
      <item>HYPO ALPE-ADRIA-BANK d.d. Zagreb</item>
      <item>Mato Šimunović, odvj. Slav.Brod</item>
      <item>Josip Jelić, odvj. Slav.Brod</item>
      <item>Ivan Dragičević, Slav.Brod</item>
      <item>TERMO-MONTAŽA d.o.o Slav.Brod</item>
      <item>PARKETPLASSTIKA d.o.o, u likv. Osijek</item>
      <item>Bravar-montaža d.o.o Strizivojna</item>
      <item>Feliks regulacija d.o.o Slav.Brod</item>
      <item>Tomislav Keresteš, Sl.Brod, M.Gupca 45</item>
      <item>Ante Mamić, PU Sl.Brod</item>
      <item>Zvonko Grgić, Slav.Brod</item>
      <item>Vladimir Baričević, Našice</item>
      <item>MATE GRADINAC Sl.Brod</item>
      <item>TIHOMIR MURAT Slav.Brod</item>
      <item>PRPIĆ COMMERCE d.o.o sl.Brod</item>
      <item>VISOKOGRADNJA-PRIJEVOZ d.o.o Sl.Brod</item>
      <item>DINKO ŠTIVIĆ DARDA</item>
      <item>GIMNAZIJA MATIJA MESIĆ Sl.Brod</item>
      <item>INA-OSIJEK PETROL d.o.o Osijek</item>
      <item>KRISTIĆ IZLOZACIJA d.o.o MIRKOVCI</item>
      <item>EKO PROJEKT d.o.o Nova Gradiška</item>
      <item>PRONEKO d.o.o Zagareb</item>
      <item>Vlatka Berketa, odvj.vježb.</item>
      <item>Mira Buljan,odvj. sl.Brod</item>
      <item>Gordana Lovrenčić</item>
      <item>Zdravko Grubeša Đakovo</item>
      <item>Ivana Kovačević,odvj.Sl.Brod</item>
      <item>Josip Jelić,odvj.Slav.Brod</item>
      <item>Hypo Leasing Kroatien d.o.o Zagreb, Koranska 16</item>
      <item>Sanda Pašuld,odvj. Osijek</item>
      <item>Karlo Suk, Zagreb</item>
      <item>Gorana Klepač, ŽDO Sl.Brod</item>
      <item>Gabrijel Zovak,z.z.ŽDO Slav.Brod</item>
    </izvorni_sadrzaj>
    <derivirana_varijabla naziv="DomainObject.Predmet.OstaliListNazivFormated_1">
      <item>Zdravko Grubeša,  Đakovo</item>
      <item>Ferić Marko</item>
      <item>Tihomir Doko</item>
      <item>Porezna uprava Slav.Brod</item>
      <item>Zdravko Grubeša, steč.uprav. Đakovo</item>
      <item>Višnja Babić,odvj.vježb.</item>
      <item>stanislav Ostojić,odvj.vježb.</item>
      <item>Ivica Špikić,odvj.vježb.</item>
      <item>Viktor Breznik,odvj. sl.Brod</item>
      <item>Zdenko Bešlić, steč.uprav.</item>
      <item>Nikica Zagorac,ovj. Osijek</item>
      <item>Vesna Lazarić, zamj.ŽDO</item>
      <item>Garić Andrej,odvj.vježb.</item>
      <item>Franjo Mrva</item>
      <item>Domagoj Vuković,odvj.vježb.</item>
      <item>Tanja Margaletić,odvj.vjež.</item>
      <item>Višnja Babić,odvj.Sl.Brod</item>
      <item>Krešimir Blekić,odvj.</item>
      <item>Juraj Rajić,odvj.</item>
      <item>Marija Grepo,odvj.vježb.</item>
      <item>HYPO ALPE-ADRIA-BANK d.d. Zagreb</item>
      <item>Mato Šimunović, odvj. Slav.Brod</item>
      <item>Josip Jelić, odvj. Slav.Brod</item>
      <item>Ivan Dragičević, Slav.Brod</item>
      <item>TERMO-MONTAŽA d.o.o Slav.Brod</item>
      <item>PARKETPLASSTIKA d.o.o, u likv. Osijek</item>
      <item>Bravar-montaža d.o.o Strizivojna</item>
      <item>Feliks regulacija d.o.o Slav.Brod</item>
      <item>Tomislav Keresteš, Sl.Brod, M.Gupca 45</item>
      <item>Ante Mamić, PU Sl.Brod</item>
      <item>Zvonko Grgić, Slav.Brod</item>
      <item>Vladimir Baričević, Našice</item>
      <item>MATE GRADINAC Sl.Brod</item>
      <item>TIHOMIR MURAT Slav.Brod</item>
      <item>PRPIĆ COMMERCE d.o.o sl.Brod</item>
      <item>VISOKOGRADNJA-PRIJEVOZ d.o.o Sl.Brod</item>
      <item>DINKO ŠTIVIĆ DARDA</item>
      <item>GIMNAZIJA MATIJA MESIĆ Sl.Brod</item>
      <item>INA-OSIJEK PETROL d.o.o Osijek</item>
      <item>KRISTIĆ IZLOZACIJA d.o.o MIRKOVCI</item>
      <item>EKO PROJEKT d.o.o Nova Gradiška</item>
      <item>PRONEKO d.o.o Zagareb</item>
      <item>Vlatka Berketa, odvj.vježb.</item>
      <item>Mira Buljan,odvj. sl.Brod</item>
      <item>Gordana Lovrenčić</item>
      <item>Zdravko Grubeša Đakovo</item>
      <item>Ivana Kovačević,odvj.Sl.Brod</item>
      <item>Josip Jelić,odvj.Slav.Brod</item>
      <item>Hypo Leasing Kroatien d.o.o Zagreb, Koranska 16</item>
      <item>Sanda Pašuld,odvj. Osijek</item>
      <item>Karlo Suk, Zagreb</item>
      <item>Gorana Klepač, ŽDO Sl.Brod</item>
      <item>Gabrijel Zovak,z.z.ŽDO Slav.Brod</item>
    </derivirana_varijabla>
  </DomainObject.Predmet.OstaliListNazivFormated>
  <DomainObject.Predmet.OstaliListNazivFormatedOIB>
    <izvorni_sadrzaj>
      <item>Zdravko Grubeša,  Đakovo, OIB 38584131681</item>
      <item>Ferić Marko</item>
      <item>Tihomir Doko</item>
      <item>Porezna uprava Slav.Brod</item>
      <item>Zdravko Grubeša, steč.uprav. Đakovo, OIB 38584131681</item>
      <item>Višnja Babić,odvj.vježb.</item>
      <item>stanislav Ostojić,odvj.vježb.</item>
      <item>Ivica Špikić,odvj.vježb.</item>
      <item>Viktor Breznik,odvj. sl.Brod</item>
      <item>Zdenko Bešlić, steč.uprav.</item>
      <item>Nikica Zagorac,ovj. Osijek</item>
      <item>Vesna Lazarić, zamj.ŽDO</item>
      <item>Garić Andrej,odvj.vježb.</item>
      <item>Franjo Mrva</item>
      <item>Domagoj Vuković,odvj.vježb.</item>
      <item>Tanja Margaletić,odvj.vjež.</item>
      <item>Višnja Babić,odvj.Sl.Brod</item>
      <item>Krešimir Blekić,odvj.</item>
      <item>Juraj Rajić,odvj.</item>
      <item>Marija Grepo,odvj.vježb.</item>
      <item>HYPO ALPE-ADRIA-BANK d.d. Zagreb</item>
      <item>Mato Šimunović, odvj. Slav.Brod</item>
      <item>Josip Jelić, odvj. Slav.Brod</item>
      <item>Ivan Dragičević, Slav.Brod</item>
      <item>TERMO-MONTAŽA d.o.o Slav.Brod</item>
      <item>PARKETPLASSTIKA d.o.o, u likv. Osijek</item>
      <item>Bravar-montaža d.o.o Strizivojna</item>
      <item>Feliks regulacija d.o.o Slav.Brod</item>
      <item>Tomislav Keresteš, Sl.Brod, M.Gupca 45</item>
      <item>Ante Mamić, PU Sl.Brod</item>
      <item>Zvonko Grgić, Slav.Brod</item>
      <item>Vladimir Baričević, Našice</item>
      <item>MATE GRADINAC Sl.Brod</item>
      <item>TIHOMIR MURAT Slav.Brod</item>
      <item>PRPIĆ COMMERCE d.o.o sl.Brod</item>
      <item>VISOKOGRADNJA-PRIJEVOZ d.o.o Sl.Brod</item>
      <item>DINKO ŠTIVIĆ DARDA</item>
      <item>GIMNAZIJA MATIJA MESIĆ Sl.Brod</item>
      <item>INA-OSIJEK PETROL d.o.o Osijek</item>
      <item>KRISTIĆ IZLOZACIJA d.o.o MIRKOVCI</item>
      <item>EKO PROJEKT d.o.o Nova Gradiška</item>
      <item>PRONEKO d.o.o Zagareb</item>
      <item>Vlatka Berketa, odvj.vježb.</item>
      <item>Mira Buljan,odvj. sl.Brod</item>
      <item>Gordana Lovrenčić</item>
      <item>Zdravko Grubeša Đakovo, OIB 38584131681</item>
      <item>Ivana Kovačević,odvj.Sl.Brod</item>
      <item>Josip Jelić,odvj.Slav.Brod</item>
      <item>Hypo Leasing Kroatien d.o.o Zagreb, Koranska 16</item>
      <item>Sanda Pašuld,odvj. Osijek</item>
      <item>Karlo Suk, Zagreb</item>
      <item>Gorana Klepač, ŽDO Sl.Brod</item>
      <item>Gabrijel Zovak,z.z.ŽDO Slav.Brod</item>
    </izvorni_sadrzaj>
    <derivirana_varijabla naziv="DomainObject.Predmet.OstaliListNazivFormatedOIB_1">
      <item>Zdravko Grubeša,  Đakovo, OIB 38584131681</item>
      <item>Ferić Marko</item>
      <item>Tihomir Doko</item>
      <item>Porezna uprava Slav.Brod</item>
      <item>Zdravko Grubeša, steč.uprav. Đakovo, OIB 38584131681</item>
      <item>Višnja Babić,odvj.vježb.</item>
      <item>stanislav Ostojić,odvj.vježb.</item>
      <item>Ivica Špikić,odvj.vježb.</item>
      <item>Viktor Breznik,odvj. sl.Brod</item>
      <item>Zdenko Bešlić, steč.uprav.</item>
      <item>Nikica Zagorac,ovj. Osijek</item>
      <item>Vesna Lazarić, zamj.ŽDO</item>
      <item>Garić Andrej,odvj.vježb.</item>
      <item>Franjo Mrva</item>
      <item>Domagoj Vuković,odvj.vježb.</item>
      <item>Tanja Margaletić,odvj.vjež.</item>
      <item>Višnja Babić,odvj.Sl.Brod</item>
      <item>Krešimir Blekić,odvj.</item>
      <item>Juraj Rajić,odvj.</item>
      <item>Marija Grepo,odvj.vježb.</item>
      <item>HYPO ALPE-ADRIA-BANK d.d. Zagreb</item>
      <item>Mato Šimunović, odvj. Slav.Brod</item>
      <item>Josip Jelić, odvj. Slav.Brod</item>
      <item>Ivan Dragičević, Slav.Brod</item>
      <item>TERMO-MONTAŽA d.o.o Slav.Brod</item>
      <item>PARKETPLASSTIKA d.o.o, u likv. Osijek</item>
      <item>Bravar-montaža d.o.o Strizivojna</item>
      <item>Feliks regulacija d.o.o Slav.Brod</item>
      <item>Tomislav Keresteš, Sl.Brod, M.Gupca 45</item>
      <item>Ante Mamić, PU Sl.Brod</item>
      <item>Zvonko Grgić, Slav.Brod</item>
      <item>Vladimir Baričević, Našice</item>
      <item>MATE GRADINAC Sl.Brod</item>
      <item>TIHOMIR MURAT Slav.Brod</item>
      <item>PRPIĆ COMMERCE d.o.o sl.Brod</item>
      <item>VISOKOGRADNJA-PRIJEVOZ d.o.o Sl.Brod</item>
      <item>DINKO ŠTIVIĆ DARDA</item>
      <item>GIMNAZIJA MATIJA MESIĆ Sl.Brod</item>
      <item>INA-OSIJEK PETROL d.o.o Osijek</item>
      <item>KRISTIĆ IZLOZACIJA d.o.o MIRKOVCI</item>
      <item>EKO PROJEKT d.o.o Nova Gradiška</item>
      <item>PRONEKO d.o.o Zagareb</item>
      <item>Vlatka Berketa, odvj.vježb.</item>
      <item>Mira Buljan,odvj. sl.Brod</item>
      <item>Gordana Lovrenčić</item>
      <item>Zdravko Grubeša Đakovo, OIB 38584131681</item>
      <item>Ivana Kovačević,odvj.Sl.Brod</item>
      <item>Josip Jelić,odvj.Slav.Brod</item>
      <item>Hypo Leasing Kroatien d.o.o Zagreb, Koranska 16</item>
      <item>Sanda Pašuld,odvj. Osijek</item>
      <item>Karlo Suk, Zagreb</item>
      <item>Gorana Klepač, ŽDO Sl.Brod</item>
      <item>Gabrijel Zovak,z.z.ŽDO Slav.Brod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ALPE-ADRIA-BANK  d.d. ZAGREB</izvorni_sadrzaj>
    <derivirana_varijabla naziv="DomainObject.Predmet.StrankaIDrugi_1">HYPO ALPE-ADRIA-BANK  d.d. ZAGREB</derivirana_varijabla>
  </DomainObject.Predmet.StrankaIDrugi>
  <DomainObject.Predmet.ProtustrankaIDrugi>
    <izvorni_sadrzaj>VISOKOGRADNJA  d.o.o. SLAVONSKI BROD</izvorni_sadrzaj>
    <derivirana_varijabla naziv="DomainObject.Predmet.ProtustrankaIDrugi_1">VISOKOGRADNJA  d.o.o. SLAVONSKI BROD</derivirana_varijabla>
  </DomainObject.Predmet.ProtustrankaIDrugi>
  <DomainObject.Predmet.StrankaIDrugiAdressOIB>
    <izvorni_sadrzaj>HYPO ALPE-ADRIA-BANK  d.d. ZAGREB, OIB 14036333877, Slavonska avenija 6, 10000 Zagreb</izvorni_sadrzaj>
    <derivirana_varijabla naziv="DomainObject.Predmet.StrankaIDrugiAdressOIB_1">HYPO ALPE-ADRIA-BANK  d.d. ZAGREB, OIB 14036333877, Slavonska avenija 6, 10000 Zagreb</derivirana_varijabla>
  </DomainObject.Predmet.StrankaIDrugiAdressOIB>
  <DomainObject.Predmet.ProtustrankaIDrugiAdressOIB>
    <izvorni_sadrzaj>VISOKOGRADNJA  d.o.o. SLAVONSKI BROD, OIB 06692272102, Trg Josipa Godlara 2, 35000 Slavonski Brod</izvorni_sadrzaj>
    <derivirana_varijabla naziv="DomainObject.Predmet.ProtustrankaIDrugiAdressOIB_1">VISOKOGRADNJA  d.o.o. SLAVONSKI BROD, OIB 06692272102, Trg Josipa Godlara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studenog 2015.</izvorni_sadrzaj>
    <derivirana_varijabla naziv="DomainObject.Predmet.OdlukaRjesenje.DatumDonosenjaOdluke_1">25. studenog 2015.</derivirana_varijabla>
  </DomainObject.Predmet.OdlukaRjesenje.DatumDonosenjaOdluke>
  <DomainObject.Predmet.OdlukaRjesenje.DatumPravomocnosti>
    <izvorni_sadrzaj>11. prosinca 2015.</izvorni_sadrzaj>
    <derivirana_varijabla naziv="DomainObject.Predmet.OdlukaRjesenje.DatumPravomocnosti_1">11. prosinca 2015.</derivirana_varijabla>
  </DomainObject.Predmet.OdlukaRjesenje.DatumPravomocnosti>
  <DomainObject.Predmet.OdlukaRjesenje.Oznaka>
    <izvorni_sadrzaj>St-130/2011-240</izvorni_sadrzaj>
    <derivirana_varijabla naziv="DomainObject.Predmet.OdlukaRjesenje.Oznaka_1">St-130/2011-240</derivirana_varijabla>
  </DomainObject.Predmet.OdlukaRjesenje.Oznaka>
  <DomainObject.Predmet.SudioniciListNaziv>
    <izvorni_sadrzaj>
      <item>VISOKOGRADNJA  d.o.o. SLAVONSKI BROD</item>
      <item>HYPO ALPE-ADRIA-BANK  d.d. ZAGREB</item>
      <item>Zdravko Grubeša,  Đakovo</item>
      <item>Ferić Marko</item>
      <item>Tihomir Doko</item>
      <item>Porezna uprava Slav.Brod</item>
      <item>Zdravko Grubeša, steč.uprav. Đakovo</item>
      <item>Višnja Babić,odvj.vježb.</item>
      <item>stanislav Ostojić,odvj.vježb.</item>
      <item>Ivica Špikić,odvj.vježb.</item>
      <item>Viktor Breznik,odvj. sl.Brod</item>
      <item>Zdenko Bešlić, steč.uprav.</item>
      <item>Nikica Zagorac,ovj. Osijek</item>
      <item>Vesna Lazarić, zamj.ŽDO</item>
      <item>Garić Andrej,odvj.vježb.</item>
      <item>Franjo Mrva</item>
      <item>Domagoj Vuković,odvj.vježb.</item>
      <item>Tanja Margaletić,odvj.vjež.</item>
      <item>Višnja Babić,odvj.Sl.Brod</item>
      <item>Krešimir Blekić,odvj.</item>
      <item>Juraj Rajić,odvj.</item>
      <item>Marija Grepo,odvj.vježb.</item>
      <item>HYPO ALPE-ADRIA-BANK d.d. Zagreb</item>
      <item>Mato Šimunović, odvj. Slav.Brod</item>
      <item>Josip Jelić, odvj. Slav.Brod</item>
      <item>Ivan Dragičević, Slav.Brod</item>
      <item>TERMO-MONTAŽA d.o.o Slav.Brod</item>
      <item>PARKETPLASSTIKA d.o.o, u likv. Osijek</item>
      <item>Bravar-montaža d.o.o Strizivojna</item>
      <item>Feliks regulacija d.o.o Slav.Brod</item>
      <item>Tomislav Keresteš, Sl.Brod, M.Gupca 45</item>
      <item>Ante Mamić, PU Sl.Brod</item>
      <item>Zvonko Grgić, Slav.Brod</item>
      <item>Vladimir Baričević, Našice</item>
      <item>MATE GRADINAC Sl.Brod</item>
      <item>TIHOMIR MURAT Slav.Brod</item>
      <item>PRPIĆ COMMERCE d.o.o sl.Brod</item>
      <item>VISOKOGRADNJA-PRIJEVOZ d.o.o Sl.Brod</item>
      <item>DINKO ŠTIVIĆ DARDA</item>
      <item>GIMNAZIJA MATIJA MESIĆ Sl.Brod</item>
      <item>INA-OSIJEK PETROL d.o.o Osijek</item>
      <item>KRISTIĆ IZLOZACIJA d.o.o MIRKOVCI</item>
      <item>EKO PROJEKT d.o.o Nova Gradiška</item>
      <item>PRONEKO d.o.o Zagareb</item>
      <item>Vlatka Berketa, odvj.vježb.</item>
      <item>Mira Buljan,odvj. sl.Brod</item>
      <item>Gordana Lovrenčić</item>
      <item>Zdravko Grubeša Đakovo</item>
      <item>Ivana Kovačević,odvj.Sl.Brod</item>
      <item>Josip Jelić,odvj.Slav.Brod</item>
      <item>Hypo Leasing Kroatien d.o.o Zagreb, Koranska 16</item>
      <item>Sanda Pašuld,odvj. Osijek</item>
      <item>Karlo Suk, Zagreb</item>
      <item>Gorana Klepač, ŽDO Sl.Brod</item>
      <item>Gabrijel Zovak,z.z.ŽDO Slav.Brod</item>
    </izvorni_sadrzaj>
    <derivirana_varijabla naziv="DomainObject.Predmet.SudioniciListNaziv_1">
      <item>VISOKOGRADNJA  d.o.o. SLAVONSKI BROD</item>
      <item>HYPO ALPE-ADRIA-BANK  d.d. ZAGREB</item>
      <item>Zdravko Grubeša,  Đakovo</item>
      <item>Ferić Marko</item>
      <item>Tihomir Doko</item>
      <item>Porezna uprava Slav.Brod</item>
      <item>Zdravko Grubeša, steč.uprav. Đakovo</item>
      <item>Višnja Babić,odvj.vježb.</item>
      <item>stanislav Ostojić,odvj.vježb.</item>
      <item>Ivica Špikić,odvj.vježb.</item>
      <item>Viktor Breznik,odvj. sl.Brod</item>
      <item>Zdenko Bešlić, steč.uprav.</item>
      <item>Nikica Zagorac,ovj. Osijek</item>
      <item>Vesna Lazarić, zamj.ŽDO</item>
      <item>Garić Andrej,odvj.vježb.</item>
      <item>Franjo Mrva</item>
      <item>Domagoj Vuković,odvj.vježb.</item>
      <item>Tanja Margaletić,odvj.vjež.</item>
      <item>Višnja Babić,odvj.Sl.Brod</item>
      <item>Krešimir Blekić,odvj.</item>
      <item>Juraj Rajić,odvj.</item>
      <item>Marija Grepo,odvj.vježb.</item>
      <item>HYPO ALPE-ADRIA-BANK d.d. Zagreb</item>
      <item>Mato Šimunović, odvj. Slav.Brod</item>
      <item>Josip Jelić, odvj. Slav.Brod</item>
      <item>Ivan Dragičević, Slav.Brod</item>
      <item>TERMO-MONTAŽA d.o.o Slav.Brod</item>
      <item>PARKETPLASSTIKA d.o.o, u likv. Osijek</item>
      <item>Bravar-montaža d.o.o Strizivojna</item>
      <item>Feliks regulacija d.o.o Slav.Brod</item>
      <item>Tomislav Keresteš, Sl.Brod, M.Gupca 45</item>
      <item>Ante Mamić, PU Sl.Brod</item>
      <item>Zvonko Grgić, Slav.Brod</item>
      <item>Vladimir Baričević, Našice</item>
      <item>MATE GRADINAC Sl.Brod</item>
      <item>TIHOMIR MURAT Slav.Brod</item>
      <item>PRPIĆ COMMERCE d.o.o sl.Brod</item>
      <item>VISOKOGRADNJA-PRIJEVOZ d.o.o Sl.Brod</item>
      <item>DINKO ŠTIVIĆ DARDA</item>
      <item>GIMNAZIJA MATIJA MESIĆ Sl.Brod</item>
      <item>INA-OSIJEK PETROL d.o.o Osijek</item>
      <item>KRISTIĆ IZLOZACIJA d.o.o MIRKOVCI</item>
      <item>EKO PROJEKT d.o.o Nova Gradiška</item>
      <item>PRONEKO d.o.o Zagareb</item>
      <item>Vlatka Berketa, odvj.vježb.</item>
      <item>Mira Buljan,odvj. sl.Brod</item>
      <item>Gordana Lovrenčić</item>
      <item>Zdravko Grubeša Đakovo</item>
      <item>Ivana Kovačević,odvj.Sl.Brod</item>
      <item>Josip Jelić,odvj.Slav.Brod</item>
      <item>Hypo Leasing Kroatien d.o.o Zagreb, Koranska 16</item>
      <item>Sanda Pašuld,odvj. Osijek</item>
      <item>Karlo Suk, Zagreb</item>
      <item>Gorana Klepač, ŽDO Sl.Brod</item>
      <item>Gabrijel Zovak,z.z.ŽDO Slav.Brod</item>
    </derivirana_varijabla>
  </DomainObject.Predmet.SudioniciListNaziv>
  <DomainObject.Predmet.SudioniciListAdressOIB>
    <izvorni_sadrzaj>
      <item>VISOKOGRADNJA  d.o.o. SLAVONSKI BROD, OIB 06692272102, Trg Josipa Godlara 2,35000 Slavonski Brod</item>
      <item>HYPO ALPE-ADRIA-BANK  d.d. ZAGREB, OIB 14036333877, Slavonska avenija 6,10000 Zagreb</item>
      <item>Zdravko Grubeša,  Đakovo, OIB 38584131681</item>
      <item>Ferić Marko</item>
      <item>Tihomir Doko</item>
      <item>Porezna uprava Slav.Brod</item>
      <item>Zdravko Grubeša, steč.uprav. Đakovo, OIB 38584131681, Franje Račkog 95,31400 Đakovo</item>
      <item>Višnja Babić,odvj.vježb.</item>
      <item>stanislav Ostojić,odvj.vježb.</item>
      <item>Ivica Špikić,odvj.vježb.</item>
      <item>Viktor Breznik,odvj. sl.Brod</item>
      <item>Zdenko Bešlić, steč.uprav.</item>
      <item>Nikica Zagorac,ovj. Osijek</item>
      <item>Vesna Lazarić, zamj.ŽDO</item>
      <item>Garić Andrej,odvj.vježb.</item>
      <item>Franjo Mrva</item>
      <item>Domagoj Vuković,odvj.vježb.</item>
      <item>Tanja Margaletić,odvj.vjež.</item>
      <item>Višnja Babić,odvj.Sl.Brod</item>
      <item>Krešimir Blekić,odvj.</item>
      <item>Juraj Rajić,odvj.</item>
      <item>Marija Grepo,odvj.vježb.</item>
      <item>HYPO ALPE-ADRIA-BANK d.d. Zagreb</item>
      <item>Mato Šimunović, odvj. Slav.Brod</item>
      <item>Josip Jelić, odvj. Slav.Brod</item>
      <item>Ivan Dragičević, Slav.Brod</item>
      <item>TERMO-MONTAŽA d.o.o Slav.Brod</item>
      <item>PARKETPLASSTIKA d.o.o, u likv. Osijek</item>
      <item>Bravar-montaža d.o.o Strizivojna</item>
      <item>Feliks regulacija d.o.o Slav.Brod</item>
      <item>Tomislav Keresteš, Sl.Brod, M.Gupca 45</item>
      <item>Ante Mamić, PU Sl.Brod</item>
      <item>Zvonko Grgić, Slav.Brod</item>
      <item>Vladimir Baričević, Našice</item>
      <item>MATE GRADINAC Sl.Brod</item>
      <item>TIHOMIR MURAT Slav.Brod</item>
      <item>PRPIĆ COMMERCE d.o.o sl.Brod</item>
      <item>VISOKOGRADNJA-PRIJEVOZ d.o.o Sl.Brod</item>
      <item>DINKO ŠTIVIĆ DARDA</item>
      <item>GIMNAZIJA MATIJA MESIĆ Sl.Brod</item>
      <item>INA-OSIJEK PETROL d.o.o Osijek</item>
      <item>KRISTIĆ IZLOZACIJA d.o.o MIRKOVCI</item>
      <item>EKO PROJEKT d.o.o Nova Gradiška</item>
      <item>PRONEKO d.o.o Zagareb</item>
      <item>Vlatka Berketa, odvj.vježb.</item>
      <item>Mira Buljan,odvj. sl.Brod</item>
      <item>Gordana Lovrenčić</item>
      <item>Zdravko Grubeša Đakovo, OIB 38584131681</item>
      <item>Ivana Kovačević,odvj.Sl.Brod</item>
      <item>Josip Jelić,odvj.Slav.Brod</item>
      <item>Hypo Leasing Kroatien d.o.o Zagreb, Koranska 16</item>
      <item>Sanda Pašuld,odvj. Osijek</item>
      <item>Karlo Suk, Zagreb</item>
      <item>Gorana Klepač, ŽDO Sl.Brod</item>
      <item>Gabrijel Zovak,z.z.ŽDO Slav.Brod</item>
    </izvorni_sadrzaj>
    <derivirana_varijabla naziv="DomainObject.Predmet.SudioniciListAdressOIB_1">
      <item>VISOKOGRADNJA  d.o.o. SLAVONSKI BROD, OIB 06692272102, Trg Josipa Godlara 2,35000 Slavonski Brod</item>
      <item>HYPO ALPE-ADRIA-BANK  d.d. ZAGREB, OIB 14036333877, Slavonska avenija 6,10000 Zagreb</item>
      <item>Zdravko Grubeša,  Đakovo, OIB 38584131681</item>
      <item>Ferić Marko</item>
      <item>Tihomir Doko</item>
      <item>Porezna uprava Slav.Brod</item>
      <item>Zdravko Grubeša, steč.uprav. Đakovo, OIB 38584131681, Franje Račkog 95,31400 Đakovo</item>
      <item>Višnja Babić,odvj.vježb.</item>
      <item>stanislav Ostojić,odvj.vježb.</item>
      <item>Ivica Špikić,odvj.vježb.</item>
      <item>Viktor Breznik,odvj. sl.Brod</item>
      <item>Zdenko Bešlić, steč.uprav.</item>
      <item>Nikica Zagorac,ovj. Osijek</item>
      <item>Vesna Lazarić, zamj.ŽDO</item>
      <item>Garić Andrej,odvj.vježb.</item>
      <item>Franjo Mrva</item>
      <item>Domagoj Vuković,odvj.vježb.</item>
      <item>Tanja Margaletić,odvj.vjež.</item>
      <item>Višnja Babić,odvj.Sl.Brod</item>
      <item>Krešimir Blekić,odvj.</item>
      <item>Juraj Rajić,odvj.</item>
      <item>Marija Grepo,odvj.vježb.</item>
      <item>HYPO ALPE-ADRIA-BANK d.d. Zagreb</item>
      <item>Mato Šimunović, odvj. Slav.Brod</item>
      <item>Josip Jelić, odvj. Slav.Brod</item>
      <item>Ivan Dragičević, Slav.Brod</item>
      <item>TERMO-MONTAŽA d.o.o Slav.Brod</item>
      <item>PARKETPLASSTIKA d.o.o, u likv. Osijek</item>
      <item>Bravar-montaža d.o.o Strizivojna</item>
      <item>Feliks regulacija d.o.o Slav.Brod</item>
      <item>Tomislav Keresteš, Sl.Brod, M.Gupca 45</item>
      <item>Ante Mamić, PU Sl.Brod</item>
      <item>Zvonko Grgić, Slav.Brod</item>
      <item>Vladimir Baričević, Našice</item>
      <item>MATE GRADINAC Sl.Brod</item>
      <item>TIHOMIR MURAT Slav.Brod</item>
      <item>PRPIĆ COMMERCE d.o.o sl.Brod</item>
      <item>VISOKOGRADNJA-PRIJEVOZ d.o.o Sl.Brod</item>
      <item>DINKO ŠTIVIĆ DARDA</item>
      <item>GIMNAZIJA MATIJA MESIĆ Sl.Brod</item>
      <item>INA-OSIJEK PETROL d.o.o Osijek</item>
      <item>KRISTIĆ IZLOZACIJA d.o.o MIRKOVCI</item>
      <item>EKO PROJEKT d.o.o Nova Gradiška</item>
      <item>PRONEKO d.o.o Zagareb</item>
      <item>Vlatka Berketa, odvj.vježb.</item>
      <item>Mira Buljan,odvj. sl.Brod</item>
      <item>Gordana Lovrenčić</item>
      <item>Zdravko Grubeša Đakovo, OIB 38584131681</item>
      <item>Ivana Kovačević,odvj.Sl.Brod</item>
      <item>Josip Jelić,odvj.Slav.Brod</item>
      <item>Hypo Leasing Kroatien d.o.o Zagreb, Koranska 16</item>
      <item>Sanda Pašuld,odvj. Osijek</item>
      <item>Karlo Suk, Zagreb</item>
      <item>Gorana Klepač, ŽDO Sl.Brod</item>
      <item>Gabrijel Zovak,z.z.ŽDO Slav.Brod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06692272102</item>
      <item>, OIB 14036333877</item>
      <item>, OIB 38584131681</item>
      <item>, OIB null</item>
      <item>, OIB null</item>
      <item>, OIB null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38584131681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06692272102</item>
      <item>, OIB 14036333877</item>
      <item>, OIB 38584131681</item>
      <item>, OIB null</item>
      <item>, OIB null</item>
      <item>, OIB null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38584131681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127</properties:Words>
  <properties:Characters>661</properties:Characters>
  <properties:Lines>35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2017-08-03T07:42:00Z</dcterms:created>
  <dc:creator>Korisnik</dc:creator>
  <cp:keywords/>
  <cp:lastModifiedBy>wsadmin</cp:lastModifiedBy>
  <cp:lastPrinted>2017-06-20T08:03:00Z</cp:lastPrinted>
  <dcterms:modified xmlns:xsi="http://www.w3.org/2001/XMLSchema-instance" xsi:type="dcterms:W3CDTF">2017-08-03T08:00:00Z</dcterms:modified>
  <cp:revision>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