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32151" w14:paraId="c132151" w:rsidRDefault="008F04DA" w:rsidP="00732626" w:rsidR="00CB5CFC">
      <w:pPr>
        <w:spacing w:lineRule="auto" w:line="240" w:after="0"/>
        <w:jc w:val="center"/>
        <w15:collapsed w:val="false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>Pregled imovine i obveza (čl. 223. st. 1.</w:t>
      </w:r>
      <w:r w:rsidRPr="008F04DA">
        <w:rPr>
          <w:rFonts w:cs="Arial" w:hAnsi="Arial" w:ascii="Arial"/>
        </w:rPr>
        <w:t xml:space="preserve"> SZ) </w:t>
      </w:r>
      <w:r w:rsidR="00C3441D">
        <w:rPr>
          <w:rFonts w:cs="Arial" w:hAnsi="Arial" w:ascii="Arial"/>
        </w:rPr>
        <w:t xml:space="preserve"> </w:t>
      </w:r>
    </w:p>
    <w:p w:rsidRDefault="002D07E3" w:rsidP="002D07E3" w:rsidR="002D07E3" w:rsidRPr="002D07E3">
      <w:pPr>
        <w:pStyle w:val="Odlomakpopisa"/>
        <w:spacing w:lineRule="auto" w:line="240" w:after="0"/>
        <w:jc w:val="center"/>
        <w:rPr>
          <w:rFonts w:cs="Arial" w:hAnsi="Arial" w:ascii="Arial"/>
        </w:rPr>
      </w:pPr>
      <w:r w:rsidRPr="002D07E3">
        <w:rPr>
          <w:rFonts w:cs="Arial" w:hAnsi="Arial" w:ascii="Arial"/>
        </w:rPr>
        <w:t>IZI-COMMERCE d.o.o. Mursko Središće, Frankopanska 8, OIB: 18767390443</w:t>
      </w:r>
    </w:p>
    <w:p w:rsidRDefault="002D07E3" w:rsidP="002D07E3" w:rsidR="002D07E3">
      <w:pPr>
        <w:pStyle w:val="Odlomakpopisa"/>
        <w:spacing w:lineRule="auto" w:line="240" w:after="0"/>
        <w:jc w:val="center"/>
        <w:rPr>
          <w:rFonts w:cs="Arial" w:hAnsi="Arial" w:ascii="Arial"/>
        </w:rPr>
      </w:pPr>
      <w:r w:rsidRPr="002D07E3">
        <w:rPr>
          <w:rFonts w:cs="Arial" w:hAnsi="Arial" w:ascii="Arial"/>
        </w:rPr>
        <w:t>Trgovački sud u Varaždinu St-1118/2016</w:t>
      </w:r>
    </w:p>
    <w:p w:rsidRDefault="00E1581A" w:rsidP="002D07E3" w:rsidR="00E1581A" w:rsidRPr="00E1581A">
      <w:pPr>
        <w:pStyle w:val="Odlomakpopisa"/>
        <w:spacing w:lineRule="auto" w:line="240" w:after="0"/>
        <w:jc w:val="center"/>
        <w:rPr>
          <w:rFonts w:cs="Arial" w:hAnsi="Arial" w:ascii="Arial"/>
        </w:rPr>
      </w:pPr>
      <w:r w:rsidRPr="00E1581A">
        <w:rPr>
          <w:rFonts w:cs="Arial" w:hAnsi="Arial" w:ascii="Arial"/>
        </w:rPr>
        <w:t>Stečajni  upravitelj: Miroslav Lovreković, dipl. jur. 48260 KRIŽEVCI, K. Heruca 81,</w:t>
      </w:r>
    </w:p>
    <w:p w:rsidRDefault="00DD0CE3" w:rsidP="00E1581A" w:rsidR="00DD0CE3" w:rsidRPr="00066E92">
      <w:pPr>
        <w:pStyle w:val="Odlomakpopisa"/>
        <w:spacing w:lineRule="auto" w:line="240" w:after="0"/>
        <w:jc w:val="center"/>
        <w:rPr>
          <w:rFonts w:cs="Arial" w:hAnsi="Arial" w:ascii="Arial"/>
        </w:rPr>
      </w:pPr>
    </w:p>
    <w:p w:rsidRDefault="00DD0CE3" w:rsidP="00DD0CE3" w:rsidR="00732626" w:rsidRPr="00066E92">
      <w:pPr>
        <w:pStyle w:val="Odlomakpopisa"/>
        <w:spacing w:lineRule="auto" w:line="240" w:after="0"/>
        <w:rPr>
          <w:rFonts w:cs="Arial" w:hAnsi="Arial" w:ascii="Arial"/>
        </w:rPr>
      </w:pPr>
      <w:r w:rsidRPr="00066E92">
        <w:rPr>
          <w:rFonts w:cs="Arial" w:hAnsi="Arial" w:ascii="Arial"/>
        </w:rPr>
        <w:t>IMOVINA</w:t>
      </w:r>
    </w:p>
    <w:p w:rsidRDefault="00DD0CE3" w:rsidP="00DD0CE3" w:rsidR="00DD0CE3" w:rsidRPr="00066E92">
      <w:pPr>
        <w:pStyle w:val="Odlomakpopisa"/>
        <w:spacing w:lineRule="auto" w:line="240" w:after="0"/>
        <w:rPr>
          <w:rFonts w:cs="Arial" w:hAnsi="Arial" w:ascii="Arial"/>
        </w:rPr>
      </w:pPr>
    </w:p>
    <w:tbl>
      <w:tblPr>
        <w:tblStyle w:val="Reetkatablice"/>
        <w:tblW w:type="auto" w:w="0"/>
        <w:tblInd w:type="dxa" w:w="720"/>
        <w:tblLook w:val="04A0" w:noVBand="1" w:noHBand="0" w:lastColumn="0" w:firstColumn="1" w:lastRow="0" w:firstRow="1"/>
      </w:tblPr>
      <w:tblGrid>
        <w:gridCol w:w="620"/>
        <w:gridCol w:w="4354"/>
        <w:gridCol w:w="2976"/>
        <w:gridCol w:w="5529"/>
      </w:tblGrid>
      <w:tr w:rsidTr="00121D7E" w:rsidR="00DD0CE3" w:rsidRPr="00066E92">
        <w:tc>
          <w:tcPr>
            <w:tcW w:type="dxa" w:w="563"/>
          </w:tcPr>
          <w:p w:rsidRDefault="00DD0CE3" w:rsidP="00732626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066E92">
              <w:rPr>
                <w:rFonts w:cs="Arial" w:hAnsi="Arial" w:ascii="Arial"/>
              </w:rPr>
              <w:t>R.b.</w:t>
            </w:r>
          </w:p>
        </w:tc>
        <w:tc>
          <w:tcPr>
            <w:tcW w:type="dxa" w:w="4354"/>
          </w:tcPr>
          <w:p w:rsidRDefault="00DD0CE3" w:rsidP="00732626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066E92">
              <w:rPr>
                <w:rFonts w:cs="Arial" w:hAnsi="Arial" w:ascii="Arial"/>
              </w:rPr>
              <w:t>Naziv</w:t>
            </w:r>
          </w:p>
        </w:tc>
        <w:tc>
          <w:tcPr>
            <w:tcW w:type="dxa" w:w="2976"/>
          </w:tcPr>
          <w:p w:rsidRDefault="00DD0CE3" w:rsidP="00732626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066E92">
              <w:rPr>
                <w:rFonts w:cs="Arial" w:hAnsi="Arial" w:ascii="Arial"/>
              </w:rPr>
              <w:t>Procijenjena vrijednost</w:t>
            </w:r>
          </w:p>
        </w:tc>
        <w:tc>
          <w:tcPr>
            <w:tcW w:type="dxa" w:w="5529"/>
          </w:tcPr>
          <w:p w:rsidRDefault="00DD0CE3" w:rsidP="00732626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066E92">
              <w:rPr>
                <w:rFonts w:cs="Arial" w:hAnsi="Arial" w:ascii="Arial"/>
              </w:rPr>
              <w:t>Napomena</w:t>
            </w:r>
          </w:p>
        </w:tc>
      </w:tr>
      <w:tr w:rsidTr="00121D7E" w:rsidR="00DD0CE3" w:rsidRPr="00066E92">
        <w:tc>
          <w:tcPr>
            <w:tcW w:type="dxa" w:w="563"/>
          </w:tcPr>
          <w:p w:rsidRDefault="00DD0CE3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066E92">
              <w:rPr>
                <w:rFonts w:cs="Arial" w:hAnsi="Arial" w:ascii="Arial"/>
              </w:rPr>
              <w:t>1.</w:t>
            </w:r>
          </w:p>
        </w:tc>
        <w:tc>
          <w:tcPr>
            <w:tcW w:type="dxa" w:w="4354"/>
          </w:tcPr>
          <w:p w:rsidRDefault="00DD0CE3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066E92">
              <w:rPr>
                <w:rFonts w:cs="Arial" w:hAnsi="Arial" w:ascii="Arial"/>
              </w:rPr>
              <w:t>Materijalna imovina</w:t>
            </w:r>
            <w:r w:rsidR="00F16393" w:rsidRPr="00066E92">
              <w:rPr>
                <w:rFonts w:cs="Arial" w:hAnsi="Arial" w:ascii="Arial"/>
              </w:rPr>
              <w:t>-nekretnine</w:t>
            </w:r>
          </w:p>
        </w:tc>
        <w:tc>
          <w:tcPr>
            <w:tcW w:type="dxa" w:w="2976"/>
          </w:tcPr>
          <w:p w:rsidRDefault="002A1384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0,00</w:t>
            </w:r>
            <w:r w:rsidR="00E1581A" w:rsidRPr="00E1581A">
              <w:rPr>
                <w:rFonts w:cs="Arial" w:hAnsi="Arial" w:ascii="Arial"/>
              </w:rPr>
              <w:t xml:space="preserve"> kn</w:t>
            </w:r>
          </w:p>
        </w:tc>
        <w:tc>
          <w:tcPr>
            <w:tcW w:type="dxa" w:w="5529"/>
          </w:tcPr>
          <w:p w:rsidRDefault="00DD0CE3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</w:p>
        </w:tc>
      </w:tr>
      <w:tr w:rsidTr="00121D7E" w:rsidR="00DD0CE3" w:rsidRPr="00066E92">
        <w:tc>
          <w:tcPr>
            <w:tcW w:type="dxa" w:w="563"/>
          </w:tcPr>
          <w:p w:rsidRDefault="00DD0CE3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066E92">
              <w:rPr>
                <w:rFonts w:cs="Arial" w:hAnsi="Arial" w:ascii="Arial"/>
              </w:rPr>
              <w:t>2.</w:t>
            </w:r>
          </w:p>
        </w:tc>
        <w:tc>
          <w:tcPr>
            <w:tcW w:type="dxa" w:w="4354"/>
          </w:tcPr>
          <w:p w:rsidRDefault="00DD0CE3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066E92">
              <w:rPr>
                <w:rFonts w:cs="Arial" w:hAnsi="Arial" w:ascii="Arial"/>
              </w:rPr>
              <w:t>Potraživanja</w:t>
            </w:r>
          </w:p>
        </w:tc>
        <w:tc>
          <w:tcPr>
            <w:tcW w:type="dxa" w:w="2976"/>
          </w:tcPr>
          <w:p w:rsidRDefault="002A1384" w:rsidP="002A1384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2A1384">
              <w:rPr>
                <w:rFonts w:cs="Arial" w:hAnsi="Arial" w:ascii="Arial"/>
              </w:rPr>
              <w:t>20.125.625,00 kn</w:t>
            </w:r>
          </w:p>
        </w:tc>
        <w:tc>
          <w:tcPr>
            <w:tcW w:type="dxa" w:w="5529"/>
          </w:tcPr>
          <w:p w:rsidRDefault="00DD0CE3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</w:p>
        </w:tc>
      </w:tr>
      <w:tr w:rsidTr="00121D7E" w:rsidR="00C3441D" w:rsidRPr="00066E92">
        <w:tc>
          <w:tcPr>
            <w:tcW w:type="dxa" w:w="563"/>
          </w:tcPr>
          <w:p w:rsidRDefault="00C3441D" w:rsidP="001C7D05" w:rsidR="00C3441D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066E92">
              <w:rPr>
                <w:rFonts w:cs="Arial" w:hAnsi="Arial" w:ascii="Arial"/>
              </w:rPr>
              <w:t>3.</w:t>
            </w:r>
          </w:p>
        </w:tc>
        <w:tc>
          <w:tcPr>
            <w:tcW w:type="dxa" w:w="4354"/>
          </w:tcPr>
          <w:p w:rsidRDefault="00C3441D" w:rsidP="001C7D05" w:rsidR="00C3441D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066E92">
              <w:rPr>
                <w:rFonts w:cs="Arial" w:hAnsi="Arial" w:ascii="Arial"/>
              </w:rPr>
              <w:t>Pokretnine</w:t>
            </w:r>
          </w:p>
        </w:tc>
        <w:tc>
          <w:tcPr>
            <w:tcW w:type="dxa" w:w="2976"/>
          </w:tcPr>
          <w:p w:rsidRDefault="002A1384" w:rsidP="001C7D05" w:rsidR="00C3441D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2A1384">
              <w:rPr>
                <w:rFonts w:cs="Arial" w:hAnsi="Arial" w:ascii="Arial"/>
              </w:rPr>
              <w:t>3.871.861,23</w:t>
            </w:r>
            <w:r>
              <w:rPr>
                <w:rFonts w:cs="Arial" w:hAnsi="Arial" w:ascii="Arial"/>
              </w:rPr>
              <w:t xml:space="preserve"> kn</w:t>
            </w:r>
          </w:p>
        </w:tc>
        <w:tc>
          <w:tcPr>
            <w:tcW w:type="dxa" w:w="5529"/>
          </w:tcPr>
          <w:p w:rsidRDefault="00C3441D" w:rsidP="001C7D05" w:rsidR="00C3441D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</w:p>
        </w:tc>
      </w:tr>
      <w:tr w:rsidTr="00121D7E" w:rsidR="00DD0CE3" w:rsidRPr="00066E92">
        <w:tc>
          <w:tcPr>
            <w:tcW w:type="dxa" w:w="563"/>
          </w:tcPr>
          <w:p w:rsidRDefault="00DD0CE3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066E92">
              <w:rPr>
                <w:rFonts w:cs="Arial" w:hAnsi="Arial" w:ascii="Arial"/>
              </w:rPr>
              <w:t>.</w:t>
            </w:r>
          </w:p>
        </w:tc>
        <w:tc>
          <w:tcPr>
            <w:tcW w:type="dxa" w:w="4354"/>
          </w:tcPr>
          <w:p w:rsidRDefault="00DD0CE3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066E92">
              <w:rPr>
                <w:rFonts w:cs="Arial" w:hAnsi="Arial" w:ascii="Arial"/>
              </w:rPr>
              <w:t>Ukupna imovina</w:t>
            </w:r>
          </w:p>
        </w:tc>
        <w:tc>
          <w:tcPr>
            <w:tcW w:type="dxa" w:w="2976"/>
          </w:tcPr>
          <w:p w:rsidRDefault="002A1384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2A1384">
              <w:rPr>
                <w:rFonts w:cs="Arial" w:hAnsi="Arial" w:ascii="Arial"/>
              </w:rPr>
              <w:t>23</w:t>
            </w:r>
            <w:r>
              <w:rPr>
                <w:rFonts w:cs="Arial" w:hAnsi="Arial" w:ascii="Arial"/>
              </w:rPr>
              <w:t>.</w:t>
            </w:r>
            <w:r w:rsidRPr="002A1384">
              <w:rPr>
                <w:rFonts w:cs="Arial" w:hAnsi="Arial" w:ascii="Arial"/>
              </w:rPr>
              <w:t>997</w:t>
            </w:r>
            <w:r>
              <w:rPr>
                <w:rFonts w:cs="Arial" w:hAnsi="Arial" w:ascii="Arial"/>
              </w:rPr>
              <w:t>.</w:t>
            </w:r>
            <w:r w:rsidRPr="002A1384">
              <w:rPr>
                <w:rFonts w:cs="Arial" w:hAnsi="Arial" w:ascii="Arial"/>
              </w:rPr>
              <w:t>486,23</w:t>
            </w:r>
            <w:r>
              <w:rPr>
                <w:rFonts w:cs="Arial" w:hAnsi="Arial" w:ascii="Arial"/>
              </w:rPr>
              <w:t xml:space="preserve"> </w:t>
            </w:r>
            <w:r w:rsidR="00E1581A">
              <w:rPr>
                <w:rFonts w:cs="Arial" w:hAnsi="Arial" w:ascii="Arial"/>
              </w:rPr>
              <w:t>kn</w:t>
            </w:r>
          </w:p>
        </w:tc>
        <w:tc>
          <w:tcPr>
            <w:tcW w:type="dxa" w:w="5529"/>
          </w:tcPr>
          <w:p w:rsidRDefault="00DD0CE3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</w:p>
        </w:tc>
      </w:tr>
      <w:tr w:rsidTr="00121D7E" w:rsidR="00DD0CE3" w:rsidRPr="00066E92">
        <w:tc>
          <w:tcPr>
            <w:tcW w:type="dxa" w:w="563"/>
          </w:tcPr>
          <w:p w:rsidRDefault="00DD0CE3" w:rsidP="00DD0CE3" w:rsidR="00DD0CE3" w:rsidRPr="00066E92">
            <w:pPr>
              <w:pStyle w:val="Odlomakpopisa"/>
              <w:ind w:left="0"/>
              <w:rPr>
                <w:rFonts w:cs="Arial" w:hAnsi="Arial" w:ascii="Arial"/>
              </w:rPr>
            </w:pPr>
          </w:p>
        </w:tc>
        <w:tc>
          <w:tcPr>
            <w:tcW w:type="dxa" w:w="4354"/>
          </w:tcPr>
          <w:p w:rsidRDefault="00DD0CE3" w:rsidP="00DD0CE3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066E92">
              <w:rPr>
                <w:rFonts w:cs="Arial" w:hAnsi="Arial" w:ascii="Arial"/>
              </w:rPr>
              <w:t>Imovina nakon namirenja razlučnih vjerovnika</w:t>
            </w:r>
          </w:p>
        </w:tc>
        <w:tc>
          <w:tcPr>
            <w:tcW w:type="dxa" w:w="2976"/>
          </w:tcPr>
          <w:p w:rsidRDefault="002A1384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2A1384">
              <w:rPr>
                <w:rFonts w:cs="Arial" w:hAnsi="Arial" w:ascii="Arial"/>
              </w:rPr>
              <w:t>23.997.486,23 kn</w:t>
            </w:r>
          </w:p>
        </w:tc>
        <w:tc>
          <w:tcPr>
            <w:tcW w:type="dxa" w:w="5529"/>
          </w:tcPr>
          <w:p w:rsidRDefault="00DD0CE3" w:rsidP="007C43BD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</w:p>
        </w:tc>
      </w:tr>
    </w:tbl>
    <w:p w:rsidRDefault="007C43BD" w:rsidR="007C43BD" w:rsidRPr="00066E92">
      <w:pPr>
        <w:rPr>
          <w:rFonts w:cs="Arial" w:hAnsi="Arial" w:ascii="Arial"/>
        </w:rPr>
      </w:pPr>
    </w:p>
    <w:p w:rsidRDefault="00066E92" w:rsidR="00066E92" w:rsidRPr="00066E92">
      <w:pPr>
        <w:rPr>
          <w:rFonts w:cs="Arial" w:hAnsi="Arial" w:ascii="Arial"/>
        </w:rPr>
      </w:pPr>
      <w:r w:rsidRPr="00066E92">
        <w:rPr>
          <w:rFonts w:cs="Arial" w:hAnsi="Arial" w:ascii="Arial"/>
        </w:rPr>
        <w:tab/>
        <w:t>OBAVEZE</w:t>
      </w:r>
    </w:p>
    <w:tbl>
      <w:tblPr>
        <w:tblStyle w:val="Reetkatablice"/>
        <w:tblW w:type="auto" w:w="0"/>
        <w:tblInd w:type="dxa" w:w="720"/>
        <w:tblLook w:val="04A0" w:noVBand="1" w:noHBand="0" w:lastColumn="0" w:firstColumn="1" w:lastRow="0" w:firstRow="1"/>
      </w:tblPr>
      <w:tblGrid>
        <w:gridCol w:w="620"/>
        <w:gridCol w:w="4354"/>
        <w:gridCol w:w="2976"/>
        <w:gridCol w:w="5529"/>
      </w:tblGrid>
      <w:tr w:rsidTr="00121D7E" w:rsidR="007C43BD" w:rsidRPr="00066E92">
        <w:tc>
          <w:tcPr>
            <w:tcW w:type="dxa" w:w="563"/>
          </w:tcPr>
          <w:p w:rsidRDefault="007C43BD" w:rsidP="001C7D05" w:rsidR="007C43BD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066E92">
              <w:rPr>
                <w:rFonts w:cs="Arial" w:hAnsi="Arial" w:ascii="Arial"/>
              </w:rPr>
              <w:t>R.b.</w:t>
            </w:r>
          </w:p>
        </w:tc>
        <w:tc>
          <w:tcPr>
            <w:tcW w:type="dxa" w:w="4354"/>
          </w:tcPr>
          <w:p w:rsidRDefault="007C43BD" w:rsidP="001C7D05" w:rsidR="007C43BD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066E92">
              <w:rPr>
                <w:rFonts w:cs="Arial" w:hAnsi="Arial" w:ascii="Arial"/>
              </w:rPr>
              <w:t>Naziv</w:t>
            </w:r>
          </w:p>
        </w:tc>
        <w:tc>
          <w:tcPr>
            <w:tcW w:type="dxa" w:w="2976"/>
          </w:tcPr>
          <w:p w:rsidRDefault="007C43BD" w:rsidP="001C7D05" w:rsidR="007C43BD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066E92">
              <w:rPr>
                <w:rFonts w:cs="Arial" w:hAnsi="Arial" w:ascii="Arial"/>
              </w:rPr>
              <w:t>Procijenjena vrijednost</w:t>
            </w:r>
          </w:p>
        </w:tc>
        <w:tc>
          <w:tcPr>
            <w:tcW w:type="dxa" w:w="5529"/>
          </w:tcPr>
          <w:p w:rsidRDefault="007C43BD" w:rsidP="001C7D05" w:rsidR="007C43BD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066E92">
              <w:rPr>
                <w:rFonts w:cs="Arial" w:hAnsi="Arial" w:ascii="Arial"/>
              </w:rPr>
              <w:t>Napomena</w:t>
            </w:r>
          </w:p>
        </w:tc>
      </w:tr>
      <w:tr w:rsidTr="00121D7E" w:rsidR="00DD0CE3" w:rsidRPr="00066E92">
        <w:tc>
          <w:tcPr>
            <w:tcW w:type="dxa" w:w="563"/>
          </w:tcPr>
          <w:p w:rsidRDefault="007C43BD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066E92">
              <w:rPr>
                <w:rFonts w:cs="Arial" w:hAnsi="Arial" w:ascii="Arial"/>
              </w:rPr>
              <w:t>1</w:t>
            </w:r>
            <w:r w:rsidR="00DD0CE3" w:rsidRPr="00066E92">
              <w:rPr>
                <w:rFonts w:cs="Arial" w:hAnsi="Arial" w:ascii="Arial"/>
              </w:rPr>
              <w:t>.</w:t>
            </w:r>
          </w:p>
        </w:tc>
        <w:tc>
          <w:tcPr>
            <w:tcW w:type="dxa" w:w="4354"/>
          </w:tcPr>
          <w:p w:rsidRDefault="007C43BD" w:rsidP="007C43BD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066E92">
              <w:rPr>
                <w:rFonts w:cs="Arial" w:hAnsi="Arial" w:ascii="Arial"/>
              </w:rPr>
              <w:t>Razlučni vjerovnici</w:t>
            </w:r>
          </w:p>
        </w:tc>
        <w:tc>
          <w:tcPr>
            <w:tcW w:type="dxa" w:w="2976"/>
          </w:tcPr>
          <w:p w:rsidRDefault="002A1384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0,00</w:t>
            </w:r>
            <w:r w:rsidR="00F63BDD" w:rsidRPr="00066E92">
              <w:rPr>
                <w:rFonts w:cs="Arial" w:hAnsi="Arial" w:ascii="Arial"/>
              </w:rPr>
              <w:t xml:space="preserve"> kn</w:t>
            </w:r>
          </w:p>
        </w:tc>
        <w:tc>
          <w:tcPr>
            <w:tcW w:type="dxa" w:w="5529"/>
          </w:tcPr>
          <w:p w:rsidRDefault="00DD0CE3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</w:p>
        </w:tc>
      </w:tr>
      <w:tr w:rsidTr="00121D7E" w:rsidR="00DD0CE3" w:rsidRPr="00066E92">
        <w:tc>
          <w:tcPr>
            <w:tcW w:type="dxa" w:w="563"/>
          </w:tcPr>
          <w:p w:rsidRDefault="007C43BD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066E92">
              <w:rPr>
                <w:rFonts w:cs="Arial" w:hAnsi="Arial" w:ascii="Arial"/>
              </w:rPr>
              <w:t>2</w:t>
            </w:r>
            <w:r w:rsidR="00DD0CE3" w:rsidRPr="00066E92">
              <w:rPr>
                <w:rFonts w:cs="Arial" w:hAnsi="Arial" w:ascii="Arial"/>
              </w:rPr>
              <w:t>.</w:t>
            </w:r>
          </w:p>
        </w:tc>
        <w:tc>
          <w:tcPr>
            <w:tcW w:type="dxa" w:w="4354"/>
          </w:tcPr>
          <w:p w:rsidRDefault="007C43BD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066E92">
              <w:rPr>
                <w:rFonts w:cs="Arial" w:hAnsi="Arial" w:ascii="Arial"/>
              </w:rPr>
              <w:t>Izlučni vjerovnici</w:t>
            </w:r>
          </w:p>
        </w:tc>
        <w:tc>
          <w:tcPr>
            <w:tcW w:type="dxa" w:w="2976"/>
          </w:tcPr>
          <w:p w:rsidRDefault="002A1384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0,00 kn</w:t>
            </w:r>
          </w:p>
        </w:tc>
        <w:tc>
          <w:tcPr>
            <w:tcW w:type="dxa" w:w="5529"/>
          </w:tcPr>
          <w:p w:rsidRDefault="00DD0CE3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</w:p>
        </w:tc>
      </w:tr>
      <w:tr w:rsidTr="00121D7E" w:rsidR="00DD0CE3" w:rsidRPr="00066E92">
        <w:tc>
          <w:tcPr>
            <w:tcW w:type="dxa" w:w="563"/>
          </w:tcPr>
          <w:p w:rsidRDefault="007C43BD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066E92">
              <w:rPr>
                <w:rFonts w:cs="Arial" w:hAnsi="Arial" w:ascii="Arial"/>
              </w:rPr>
              <w:t>3</w:t>
            </w:r>
            <w:r w:rsidR="00DD0CE3" w:rsidRPr="00066E92">
              <w:rPr>
                <w:rFonts w:cs="Arial" w:hAnsi="Arial" w:ascii="Arial"/>
              </w:rPr>
              <w:t>.</w:t>
            </w:r>
          </w:p>
        </w:tc>
        <w:tc>
          <w:tcPr>
            <w:tcW w:type="dxa" w:w="4354"/>
          </w:tcPr>
          <w:p w:rsidRDefault="007C43BD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066E92">
              <w:rPr>
                <w:rFonts w:cs="Arial" w:hAnsi="Arial" w:ascii="Arial"/>
              </w:rPr>
              <w:t>Vjerovnici 1. Višeg isplatnog reda</w:t>
            </w:r>
          </w:p>
        </w:tc>
        <w:tc>
          <w:tcPr>
            <w:tcW w:type="dxa" w:w="2976"/>
          </w:tcPr>
          <w:p w:rsidRDefault="002A1384" w:rsidP="002A1384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99.951,64</w:t>
            </w:r>
            <w:r w:rsidRPr="00066E92">
              <w:rPr>
                <w:rFonts w:cs="Arial" w:hAnsi="Arial" w:ascii="Arial"/>
              </w:rPr>
              <w:t xml:space="preserve"> kn</w:t>
            </w:r>
            <w:r>
              <w:rPr>
                <w:rFonts w:cs="Arial" w:hAnsi="Arial" w:ascii="Arial"/>
              </w:rPr>
              <w:t xml:space="preserve"> </w:t>
            </w:r>
          </w:p>
        </w:tc>
        <w:tc>
          <w:tcPr>
            <w:tcW w:type="dxa" w:w="5529"/>
          </w:tcPr>
          <w:p w:rsidRDefault="00DD0CE3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</w:p>
        </w:tc>
      </w:tr>
      <w:tr w:rsidTr="00121D7E" w:rsidR="00DD0CE3" w:rsidRPr="00066E92">
        <w:tc>
          <w:tcPr>
            <w:tcW w:type="dxa" w:w="563"/>
          </w:tcPr>
          <w:p w:rsidRDefault="007C43BD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066E92">
              <w:rPr>
                <w:rFonts w:cs="Arial" w:hAnsi="Arial" w:ascii="Arial"/>
              </w:rPr>
              <w:t>4</w:t>
            </w:r>
            <w:r w:rsidR="00DD0CE3" w:rsidRPr="00066E92">
              <w:rPr>
                <w:rFonts w:cs="Arial" w:hAnsi="Arial" w:ascii="Arial"/>
              </w:rPr>
              <w:t>.</w:t>
            </w:r>
          </w:p>
        </w:tc>
        <w:tc>
          <w:tcPr>
            <w:tcW w:type="dxa" w:w="4354"/>
          </w:tcPr>
          <w:p w:rsidRDefault="007C43BD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066E92">
              <w:rPr>
                <w:rFonts w:cs="Arial" w:hAnsi="Arial" w:ascii="Arial"/>
              </w:rPr>
              <w:t>Vjerovnici 2. Višeg isplatnog reda</w:t>
            </w:r>
          </w:p>
        </w:tc>
        <w:tc>
          <w:tcPr>
            <w:tcW w:type="dxa" w:w="2976"/>
          </w:tcPr>
          <w:p w:rsidRDefault="00B11EFB" w:rsidP="007C43BD" w:rsidR="00DD0CE3" w:rsidRPr="00066E92">
            <w:pPr>
              <w:jc w:val="center"/>
              <w:rPr>
                <w:rFonts w:cs="Arial" w:hAnsi="Arial" w:ascii="Arial"/>
                <w:color w:val="000000"/>
              </w:rPr>
            </w:pPr>
            <w:r>
              <w:rPr>
                <w:rFonts w:cs="Arial" w:hAnsi="Arial" w:ascii="Arial"/>
                <w:color w:val="000000"/>
              </w:rPr>
              <w:t>15.741.507,87</w:t>
            </w:r>
            <w:r w:rsidR="002A1384" w:rsidRPr="002A1384">
              <w:rPr>
                <w:rFonts w:cs="Arial" w:hAnsi="Arial" w:ascii="Arial"/>
                <w:color w:val="000000"/>
              </w:rPr>
              <w:t xml:space="preserve"> kn</w:t>
            </w:r>
          </w:p>
        </w:tc>
        <w:tc>
          <w:tcPr>
            <w:tcW w:type="dxa" w:w="5529"/>
          </w:tcPr>
          <w:p w:rsidRDefault="00DD0CE3" w:rsidP="00066E92" w:rsidR="00DD0CE3" w:rsidRPr="00066E92">
            <w:pPr>
              <w:pStyle w:val="Odlomakpopisa"/>
              <w:ind w:left="0"/>
              <w:jc w:val="both"/>
              <w:rPr>
                <w:rFonts w:cs="Arial" w:hAnsi="Arial" w:ascii="Arial"/>
              </w:rPr>
            </w:pPr>
          </w:p>
        </w:tc>
      </w:tr>
      <w:tr w:rsidTr="00121D7E" w:rsidR="00CB5CFC" w:rsidRPr="00066E92">
        <w:tc>
          <w:tcPr>
            <w:tcW w:type="dxa" w:w="563"/>
          </w:tcPr>
          <w:p w:rsidRDefault="00CB5CFC" w:rsidP="001C7D05" w:rsidR="00CB5CFC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4354"/>
          </w:tcPr>
          <w:p w:rsidRDefault="00CB5CFC" w:rsidP="001C7D05" w:rsidR="00CB5CFC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066E92">
              <w:rPr>
                <w:rFonts w:cs="Arial" w:hAnsi="Arial" w:ascii="Arial"/>
              </w:rPr>
              <w:t>Ukupno 1-4</w:t>
            </w:r>
          </w:p>
        </w:tc>
        <w:tc>
          <w:tcPr>
            <w:tcW w:type="dxa" w:w="2976"/>
          </w:tcPr>
          <w:p w:rsidRDefault="00B11EFB" w:rsidP="007C43BD" w:rsidR="00CB5CFC" w:rsidRPr="00066E92">
            <w:pPr>
              <w:jc w:val="center"/>
              <w:rPr>
                <w:rFonts w:cs="Arial" w:hAnsi="Arial" w:ascii="Arial"/>
                <w:color w:val="000000"/>
              </w:rPr>
            </w:pPr>
            <w:r>
              <w:rPr>
                <w:rFonts w:cs="Arial" w:hAnsi="Arial" w:ascii="Arial"/>
                <w:color w:val="000000"/>
              </w:rPr>
              <w:t>15.841.459,51</w:t>
            </w:r>
            <w:r w:rsidR="002D07E3" w:rsidRPr="002D07E3">
              <w:rPr>
                <w:rFonts w:cs="Arial" w:hAnsi="Arial" w:ascii="Arial"/>
                <w:color w:val="000000"/>
              </w:rPr>
              <w:t xml:space="preserve"> kn</w:t>
            </w:r>
          </w:p>
        </w:tc>
        <w:tc>
          <w:tcPr>
            <w:tcW w:type="dxa" w:w="5529"/>
          </w:tcPr>
          <w:p w:rsidRDefault="00CB5CFC" w:rsidP="00121D7E" w:rsidR="00CB5CFC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</w:p>
        </w:tc>
      </w:tr>
      <w:tr w:rsidTr="00121D7E" w:rsidR="00CB5CFC" w:rsidRPr="00066E92">
        <w:tc>
          <w:tcPr>
            <w:tcW w:type="dxa" w:w="563"/>
          </w:tcPr>
          <w:p w:rsidRDefault="00CB5CFC" w:rsidP="001C7D05" w:rsidR="00CB5CFC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4354"/>
          </w:tcPr>
          <w:p w:rsidRDefault="00CB5CFC" w:rsidP="001C7D05" w:rsidR="00CB5CFC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066E92">
              <w:rPr>
                <w:rFonts w:cs="Arial" w:hAnsi="Arial" w:ascii="Arial"/>
              </w:rPr>
              <w:t>Ukupno 3-4</w:t>
            </w:r>
          </w:p>
        </w:tc>
        <w:tc>
          <w:tcPr>
            <w:tcW w:type="dxa" w:w="2976"/>
          </w:tcPr>
          <w:p w:rsidRDefault="00B11EFB" w:rsidP="00CB5CFC" w:rsidR="00CB5CFC" w:rsidRPr="00066E92">
            <w:pPr>
              <w:jc w:val="center"/>
              <w:rPr>
                <w:rFonts w:cs="Arial" w:hAnsi="Arial" w:ascii="Arial"/>
                <w:color w:val="000000"/>
              </w:rPr>
            </w:pPr>
            <w:r w:rsidRPr="00B11EFB">
              <w:rPr>
                <w:rFonts w:cs="Arial" w:hAnsi="Arial" w:ascii="Arial"/>
                <w:color w:val="000000"/>
              </w:rPr>
              <w:t>15.841.459,51 kn</w:t>
            </w:r>
          </w:p>
        </w:tc>
        <w:tc>
          <w:tcPr>
            <w:tcW w:type="dxa" w:w="5529"/>
          </w:tcPr>
          <w:p w:rsidRDefault="00CB5CFC" w:rsidP="001C7D05" w:rsidR="00CB5CFC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</w:p>
        </w:tc>
      </w:tr>
      <w:tr w:rsidTr="00121D7E" w:rsidR="00DD0CE3" w:rsidRPr="00066E92">
        <w:tc>
          <w:tcPr>
            <w:tcW w:type="dxa" w:w="563"/>
          </w:tcPr>
          <w:p w:rsidRDefault="007C43BD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066E92">
              <w:rPr>
                <w:rFonts w:cs="Arial" w:hAnsi="Arial" w:ascii="Arial"/>
              </w:rPr>
              <w:t xml:space="preserve">5. </w:t>
            </w:r>
          </w:p>
        </w:tc>
        <w:tc>
          <w:tcPr>
            <w:tcW w:type="dxa" w:w="4354"/>
          </w:tcPr>
          <w:p w:rsidRDefault="007C43BD" w:rsidP="007C43BD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066E92">
              <w:rPr>
                <w:rFonts w:cs="Arial" w:hAnsi="Arial" w:ascii="Arial"/>
              </w:rPr>
              <w:t>Vjerovnici nižih isplatih redova</w:t>
            </w:r>
          </w:p>
        </w:tc>
        <w:tc>
          <w:tcPr>
            <w:tcW w:type="dxa" w:w="2976"/>
          </w:tcPr>
          <w:p w:rsidRDefault="007C43BD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066E92">
              <w:rPr>
                <w:rFonts w:cs="Arial" w:hAnsi="Arial" w:ascii="Arial"/>
              </w:rPr>
              <w:t xml:space="preserve">0,00 kn </w:t>
            </w:r>
          </w:p>
        </w:tc>
        <w:tc>
          <w:tcPr>
            <w:tcW w:type="dxa" w:w="5529"/>
          </w:tcPr>
          <w:p w:rsidRDefault="00DD0CE3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</w:p>
        </w:tc>
      </w:tr>
      <w:tr w:rsidTr="00121D7E" w:rsidR="00DD0CE3" w:rsidRPr="00066E92">
        <w:tc>
          <w:tcPr>
            <w:tcW w:type="dxa" w:w="563"/>
          </w:tcPr>
          <w:p w:rsidRDefault="00DD0CE3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4354"/>
          </w:tcPr>
          <w:p w:rsidRDefault="007C43BD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066E92">
              <w:rPr>
                <w:rFonts w:cs="Arial" w:hAnsi="Arial" w:ascii="Arial"/>
              </w:rPr>
              <w:t>Sveukupne obveze</w:t>
            </w:r>
          </w:p>
        </w:tc>
        <w:tc>
          <w:tcPr>
            <w:tcW w:type="dxa" w:w="2976"/>
          </w:tcPr>
          <w:p w:rsidRDefault="00B11EFB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B11EFB">
              <w:rPr>
                <w:rFonts w:cs="Arial" w:hAnsi="Arial" w:ascii="Arial"/>
                <w:color w:val="000000"/>
              </w:rPr>
              <w:t>15.841.459,51 kn</w:t>
            </w:r>
          </w:p>
        </w:tc>
        <w:tc>
          <w:tcPr>
            <w:tcW w:type="dxa" w:w="5529"/>
          </w:tcPr>
          <w:p w:rsidRDefault="00DD0CE3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</w:p>
        </w:tc>
      </w:tr>
    </w:tbl>
    <w:p w:rsidRDefault="00FC4C38" w:rsidP="00732626" w:rsidR="00FC4C38" w:rsidRPr="00066E92">
      <w:pPr>
        <w:pStyle w:val="Odlomakpopisa"/>
        <w:spacing w:lineRule="auto" w:line="240" w:after="0"/>
        <w:jc w:val="center"/>
        <w:rPr>
          <w:rFonts w:cs="Arial" w:hAnsi="Arial" w:ascii="Arial"/>
        </w:rPr>
      </w:pPr>
    </w:p>
    <w:p w:rsidRDefault="00FC4C38" w:rsidP="00FC4C38" w:rsidR="00FC4C38" w:rsidRPr="00066E92">
      <w:pPr>
        <w:pStyle w:val="Odlomakpopisa"/>
        <w:spacing w:lineRule="auto" w:line="240" w:after="0"/>
        <w:rPr>
          <w:rFonts w:cs="Arial" w:hAnsi="Arial" w:ascii="Arial"/>
        </w:rPr>
      </w:pPr>
      <w:r w:rsidRPr="00066E92">
        <w:rPr>
          <w:rFonts w:cs="Arial" w:hAnsi="Arial" w:ascii="Arial"/>
        </w:rPr>
        <w:t xml:space="preserve">U </w:t>
      </w:r>
      <w:r w:rsidR="00B90462">
        <w:rPr>
          <w:rFonts w:cs="Arial" w:hAnsi="Arial" w:ascii="Arial"/>
        </w:rPr>
        <w:t xml:space="preserve">Križevcima </w:t>
      </w:r>
      <w:r w:rsidR="00812290">
        <w:rPr>
          <w:rFonts w:cs="Arial" w:hAnsi="Arial" w:ascii="Arial"/>
        </w:rPr>
        <w:t>31</w:t>
      </w:r>
      <w:r w:rsidR="002D07E3">
        <w:rPr>
          <w:rFonts w:cs="Arial" w:hAnsi="Arial" w:ascii="Arial"/>
        </w:rPr>
        <w:t>. siječnja 2019</w:t>
      </w:r>
      <w:r w:rsidR="00B90462">
        <w:rPr>
          <w:rFonts w:cs="Arial" w:hAnsi="Arial" w:ascii="Arial"/>
        </w:rPr>
        <w:t xml:space="preserve">. </w:t>
      </w:r>
    </w:p>
    <w:p w:rsidRDefault="00121D7E" w:rsidP="00CD2013" w:rsidR="00121D7E" w:rsidRPr="00066E92">
      <w:pPr>
        <w:spacing w:lineRule="auto" w:line="240" w:after="0"/>
        <w:rPr>
          <w:rFonts w:cs="Arial" w:hAnsi="Arial" w:ascii="Arial"/>
        </w:rPr>
      </w:pPr>
      <w:r w:rsidRPr="00066E92">
        <w:rPr>
          <w:rFonts w:cs="Arial" w:hAnsi="Arial" w:ascii="Arial"/>
        </w:rPr>
        <w:t xml:space="preserve">               </w:t>
      </w:r>
      <w:r w:rsidR="00CD2013" w:rsidRPr="00066E92"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CD2013" w:rsidP="00121D7E" w:rsidR="00FC4C38" w:rsidRPr="00066E92">
      <w:pPr>
        <w:spacing w:lineRule="auto" w:line="240" w:after="0"/>
        <w:jc w:val="right"/>
        <w:rPr>
          <w:rFonts w:cs="Arial" w:hAnsi="Arial" w:ascii="Arial"/>
        </w:rPr>
      </w:pPr>
      <w:r w:rsidRPr="00066E92">
        <w:rPr>
          <w:rFonts w:cs="Arial" w:hAnsi="Arial" w:ascii="Arial"/>
        </w:rPr>
        <w:t xml:space="preserve">  </w:t>
      </w:r>
      <w:r w:rsidR="00FC4C38" w:rsidRPr="00066E92">
        <w:rPr>
          <w:rFonts w:cs="Arial" w:hAnsi="Arial" w:ascii="Arial"/>
        </w:rPr>
        <w:t xml:space="preserve">Stečajni upravitelj </w:t>
      </w:r>
    </w:p>
    <w:p w:rsidRDefault="00FC4C38" w:rsidP="00FC4C38" w:rsidR="00FC4C38" w:rsidRPr="00066E92">
      <w:pPr>
        <w:pStyle w:val="Odlomakpopisa"/>
        <w:spacing w:lineRule="auto" w:line="240" w:after="0"/>
        <w:jc w:val="right"/>
        <w:rPr>
          <w:rFonts w:cs="Arial" w:hAnsi="Arial" w:ascii="Arial"/>
        </w:rPr>
      </w:pPr>
      <w:r w:rsidRPr="00066E92">
        <w:rPr>
          <w:rFonts w:cs="Arial" w:hAnsi="Arial" w:ascii="Arial"/>
        </w:rPr>
        <w:t>Miroslav Lovreković</w:t>
      </w:r>
    </w:p>
    <w:p w:rsidRDefault="00FC4C38" w:rsidP="00FC4C38" w:rsidR="00FC4C38" w:rsidRPr="00066E92">
      <w:pPr>
        <w:pStyle w:val="Odlomakpopisa"/>
        <w:spacing w:lineRule="auto" w:line="240" w:after="0"/>
        <w:rPr>
          <w:rFonts w:cs="Arial" w:hAnsi="Arial" w:ascii="Arial"/>
        </w:rPr>
      </w:pPr>
    </w:p>
    <w:sectPr w:rsidSect="00121D7E" w:rsidR="00FC4C38" w:rsidRPr="00066E92">
      <w:pgSz w:orient="landscape" w:h="11906" w:w="16838"/>
      <w:pgMar w:gutter="0" w:footer="708" w:header="708" w:left="1417" w:bottom="142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BD3C16"/>
    <w:multiLevelType w:val="hybridMultilevel"/>
    <w:tmpl w:val="E59628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19773A"/>
    <w:multiLevelType w:val="hybridMultilevel"/>
    <w:tmpl w:val="A9CEE96A"/>
    <w:lvl w:tplc="612A0178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6477DED"/>
    <w:multiLevelType w:val="hybridMultilevel"/>
    <w:tmpl w:val="9D4269BE"/>
    <w:lvl w:tplc="3FA631DE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6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2626"/>
    <w:rsid w:val="00013072"/>
    <w:rsid w:val="000536EA"/>
    <w:rsid w:val="00066E92"/>
    <w:rsid w:val="00121D7E"/>
    <w:rsid w:val="00157547"/>
    <w:rsid w:val="001A2E0C"/>
    <w:rsid w:val="001D706B"/>
    <w:rsid w:val="002579F4"/>
    <w:rsid w:val="00280300"/>
    <w:rsid w:val="002A1384"/>
    <w:rsid w:val="002B6327"/>
    <w:rsid w:val="002D07E3"/>
    <w:rsid w:val="00324682"/>
    <w:rsid w:val="003A429B"/>
    <w:rsid w:val="00415BD3"/>
    <w:rsid w:val="004420FC"/>
    <w:rsid w:val="00463D7F"/>
    <w:rsid w:val="004751C9"/>
    <w:rsid w:val="004A6C5D"/>
    <w:rsid w:val="004F71B8"/>
    <w:rsid w:val="00543378"/>
    <w:rsid w:val="005E7DA3"/>
    <w:rsid w:val="00732626"/>
    <w:rsid w:val="007A15BC"/>
    <w:rsid w:val="007C43BD"/>
    <w:rsid w:val="00801422"/>
    <w:rsid w:val="00812290"/>
    <w:rsid w:val="008F04DA"/>
    <w:rsid w:val="00944D1E"/>
    <w:rsid w:val="009D428A"/>
    <w:rsid w:val="00A31E84"/>
    <w:rsid w:val="00A449AC"/>
    <w:rsid w:val="00AB0AD8"/>
    <w:rsid w:val="00B11EFB"/>
    <w:rsid w:val="00B90462"/>
    <w:rsid w:val="00C2386F"/>
    <w:rsid w:val="00C32ECF"/>
    <w:rsid w:val="00C3441D"/>
    <w:rsid w:val="00CB5CFC"/>
    <w:rsid w:val="00CD2013"/>
    <w:rsid w:val="00D178EA"/>
    <w:rsid w:val="00DD0CE3"/>
    <w:rsid w:val="00E1581A"/>
    <w:rsid w:val="00E57235"/>
    <w:rsid w:val="00F16393"/>
    <w:rsid w:val="00F63BDD"/>
    <w:rsid w:val="00FC4C38"/>
    <w:rsid w:val="00FF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32626"/>
    <w:pPr>
      <w:ind w:left="720"/>
      <w:contextualSpacing/>
    </w:pPr>
  </w:style>
  <w:style w:styleId="Reetkatablice" w:type="table">
    <w:name w:val="Table Grid"/>
    <w:basedOn w:val="Obinatablica"/>
    <w:uiPriority w:val="59"/>
    <w:rsid w:val="00732626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130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30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3072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3072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3072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32626"/>
    <w:pPr>
      <w:ind w:left="720"/>
      <w:contextualSpacing/>
    </w:pPr>
  </w:style>
  <w:style w:styleId="Reetkatablice" w:type="table">
    <w:name w:val="Table Grid"/>
    <w:basedOn w:val="Obinatablica"/>
    <w:uiPriority w:val="59"/>
    <w:rsid w:val="0073262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130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30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3072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3072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3072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8732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E32D9F-1DCB-4056-81B5-90380E652D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124</properties:Words>
  <properties:Characters>792</properties:Characters>
  <properties:Lines>75</properties:Lines>
  <properties:Paragraphs>52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2019-02-08T11:44:00Z</dcterms:created>
  <dc:creator>miro</dc:creator>
  <cp:lastModifiedBy>Andreja Lesjak</cp:lastModifiedBy>
  <cp:lastPrinted>2019-02-07T08:29:00Z</cp:lastPrinted>
  <dcterms:modified xmlns:xsi="http://www.w3.org/2001/XMLSchema-instance" xsi:type="dcterms:W3CDTF">2019-02-08T11:50:00Z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St-221/2018-32 / Podnesak - Pregled imovine i obveza (St-221-18 Pregled imovine i obveza (čl. 223.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