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d4d5" w14:paraId="ff2d4d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327EE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327EE">
        <w:t>ZLATNA ISTRA d.o.o. Pula, Monte Lesso 25, OIB 83815448073,</w:t>
      </w:r>
      <w:r w:rsidR="00AC274A">
        <w:t xml:space="preserve"> </w:t>
      </w:r>
      <w:r w:rsidR="009C2EEA">
        <w:t>14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9C2EEA" w:rsidP="009C2EEA" w:rsidR="009C2EE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r w:rsidR="009327EE" w:rsidRPr="009327EE">
        <w:t>ZLATNA ISTRA d.o.o. Pula, Monte Lesso 25, OIB 83815448073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C2EEA" w:rsidP="0052592B" w:rsidR="0052592B">
      <w:pPr>
        <w:jc w:val="center"/>
        <w:rPr>
          <w:lang w:val="pl-PL"/>
        </w:rPr>
      </w:pPr>
      <w:r>
        <w:rPr>
          <w:b/>
          <w:lang w:val="pl-PL"/>
        </w:rPr>
        <w:t>01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ožujka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 w:rsidR="00AC274A">
        <w:rPr>
          <w:b/>
          <w:lang w:val="pl-PL"/>
        </w:rPr>
        <w:t>10</w:t>
      </w:r>
      <w:r w:rsidR="00814FDD" w:rsidRPr="00FB0B18">
        <w:rPr>
          <w:b/>
          <w:lang w:val="pl-PL"/>
        </w:rPr>
        <w:t>:</w:t>
      </w:r>
      <w:r w:rsidR="00E75AFE">
        <w:rPr>
          <w:b/>
          <w:lang w:val="pl-PL"/>
        </w:rPr>
        <w:t>3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327EE" w:rsidRPr="009327EE">
        <w:t>ZLATNA ISTRA d.o.o. Pula, Monte Lesso 25, OIB 83815448073</w:t>
      </w:r>
      <w:r w:rsidR="009D0E0A" w:rsidRPr="009D0E0A">
        <w:t xml:space="preserve">, </w:t>
      </w:r>
    </w:p>
    <w:p w:rsidRDefault="00814FDD" w:rsidP="009C21DE" w:rsidR="009C21DE" w:rsidRPr="009C21DE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0F539F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9C21DE" w:rsidRPr="009C21DE">
        <w:rPr>
          <w:lang w:val="sv-SE"/>
        </w:rPr>
        <w:t xml:space="preserve">Villi Bašić, </w:t>
      </w:r>
      <w:r w:rsidR="00EE1BAA">
        <w:rPr>
          <w:lang w:val="sv-SE"/>
        </w:rPr>
        <w:t xml:space="preserve">iz </w:t>
      </w:r>
      <w:r w:rsidR="00EE1BAA" w:rsidRPr="009C21DE">
        <w:rPr>
          <w:lang w:val="sv-SE"/>
        </w:rPr>
        <w:t>Pul</w:t>
      </w:r>
      <w:r w:rsidR="00EE1BAA">
        <w:rPr>
          <w:lang w:val="sv-SE"/>
        </w:rPr>
        <w:t>e</w:t>
      </w:r>
      <w:r w:rsidR="00EE1BAA" w:rsidRPr="009C21DE">
        <w:rPr>
          <w:lang w:val="sv-SE"/>
        </w:rPr>
        <w:t>, Monte Lesso 25</w:t>
      </w:r>
      <w:r w:rsidR="00EE1BAA">
        <w:rPr>
          <w:lang w:val="sv-SE"/>
        </w:rPr>
        <w:t xml:space="preserve">, </w:t>
      </w:r>
      <w:r w:rsidR="009C21DE" w:rsidRPr="009C21DE">
        <w:rPr>
          <w:lang w:val="sv-SE"/>
        </w:rPr>
        <w:t>OIB: 69525185772</w:t>
      </w:r>
      <w:r w:rsidR="00EE1BAA">
        <w:rPr>
          <w:lang w:val="sv-SE"/>
        </w:rPr>
        <w:t>.</w:t>
      </w:r>
    </w:p>
    <w:p w:rsidRDefault="005E3EB7" w:rsidP="009C21DE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F539F">
        <w:t>14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EE1BAA" w:rsidP="005E3EB7" w:rsidR="00EE1BAA">
      <w:pPr>
        <w:jc w:val="both"/>
      </w:pPr>
    </w:p>
    <w:p w:rsidRDefault="00E75AFE" w:rsidP="005E3EB7" w:rsidR="00E75AF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9327EE" w:rsidRPr="009327EE">
        <w:t>ZLATNA ISTRA d.o.o. Pula, Mo</w:t>
      </w:r>
      <w:r w:rsidR="009327EE">
        <w:t>nte Lesso 25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EE1BAA" w:rsidRPr="00EE1BAA">
        <w:rPr>
          <w:lang w:val="sv-SE"/>
        </w:rPr>
        <w:t>Villi Bašić, iz Pule, Monte Lesso 25</w:t>
      </w:r>
      <w:r w:rsidR="009D0E0A" w:rsidRPr="009D0E0A">
        <w:rPr>
          <w:lang w:val="sv-SE"/>
        </w:rPr>
        <w:t xml:space="preserve">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440" w:rsidP="005E3EB7" w:rsidR="003C1440">
      <w:r>
        <w:separator/>
      </w:r>
    </w:p>
  </w:endnote>
  <w:endnote w:id="0" w:type="continuationSeparator">
    <w:p w:rsidRDefault="003C1440" w:rsidP="005E3EB7" w:rsidR="003C1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440" w:rsidP="005E3EB7" w:rsidR="003C1440">
      <w:r>
        <w:separator/>
      </w:r>
    </w:p>
  </w:footnote>
  <w:footnote w:id="0" w:type="continuationSeparator">
    <w:p w:rsidRDefault="003C1440" w:rsidP="005E3EB7" w:rsidR="003C1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5AFE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297DF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r w:rsidR="009D0E0A">
      <w:t>Posl. br. 10 St-</w:t>
    </w:r>
    <w:r w:rsidR="009327EE">
      <w:t>5</w:t>
    </w:r>
    <w:r w:rsidR="000F539F"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0F539F"/>
    <w:rsid w:val="00107DA9"/>
    <w:rsid w:val="00264035"/>
    <w:rsid w:val="00297DF6"/>
    <w:rsid w:val="002D55AD"/>
    <w:rsid w:val="00384AA3"/>
    <w:rsid w:val="003970B2"/>
    <w:rsid w:val="003B74B1"/>
    <w:rsid w:val="003C0D22"/>
    <w:rsid w:val="003C1440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5F7D60"/>
    <w:rsid w:val="00602BF7"/>
    <w:rsid w:val="0076430F"/>
    <w:rsid w:val="007A5A61"/>
    <w:rsid w:val="00814FDD"/>
    <w:rsid w:val="00912D4B"/>
    <w:rsid w:val="009327EE"/>
    <w:rsid w:val="00985388"/>
    <w:rsid w:val="009A04CC"/>
    <w:rsid w:val="009C21DE"/>
    <w:rsid w:val="009C2EEA"/>
    <w:rsid w:val="009D0E0A"/>
    <w:rsid w:val="00A11B10"/>
    <w:rsid w:val="00AC274A"/>
    <w:rsid w:val="00AE59AD"/>
    <w:rsid w:val="00C57FCC"/>
    <w:rsid w:val="00C701FE"/>
    <w:rsid w:val="00CC048F"/>
    <w:rsid w:val="00D14604"/>
    <w:rsid w:val="00D64F6A"/>
    <w:rsid w:val="00DF28E8"/>
    <w:rsid w:val="00E75AFE"/>
    <w:rsid w:val="00EB533D"/>
    <w:rsid w:val="00EE1BAA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D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D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D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D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D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D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988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7917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204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0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2281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6494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51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656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0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144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20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132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9855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5204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ISTRA d.o.o. PULA</izvorni_sadrzaj>
    <derivirana_varijabla naziv="DomainObject.Predmet.ProtustrankaFormated_1">  ZLATNA ISTRA d.o.o. PULA</derivirana_varijabla>
  </DomainObject.Predmet.ProtustrankaFormated>
  <DomainObject.Predmet.ProtustrankaFormatedOIB>
    <izvorni_sadrzaj>  ZLATNA ISTRA d.o.o. PULA, OIB 83815448073</izvorni_sadrzaj>
    <derivirana_varijabla naziv="DomainObject.Predmet.ProtustrankaFormatedOIB_1">  ZLATNA ISTRA d.o.o. PULA, OIB 83815448073</derivirana_varijabla>
  </DomainObject.Predmet.ProtustrankaFormatedOIB>
  <DomainObject.Predmet.ProtustrankaFormatedWithAdress>
    <izvorni_sadrzaj> ZLATNA ISTRA d.o.o. PULA, Monte Lesso 25, 52100 Pula</izvorni_sadrzaj>
    <derivirana_varijabla naziv="DomainObject.Predmet.ProtustrankaFormatedWithAdress_1"> ZLATNA ISTRA d.o.o. PULA, Monte Lesso 25, 52100 Pula</derivirana_varijabla>
  </DomainObject.Predmet.ProtustrankaFormatedWithAdress>
  <DomainObject.Predmet.ProtustrankaFormatedWithAdressOIB>
    <izvorni_sadrzaj> ZLATNA ISTRA d.o.o. PULA, OIB 83815448073, Monte Lesso 25, 52100 Pula</izvorni_sadrzaj>
    <derivirana_varijabla naziv="DomainObject.Predmet.ProtustrankaFormatedWithAdressOIB_1"> ZLATNA ISTRA d.o.o. PULA, OIB 83815448073, Monte Lesso 25, 52100 Pula</derivirana_varijabla>
  </DomainObject.Predmet.ProtustrankaFormatedWithAdressOIB>
  <DomainObject.Predmet.ProtustrankaWithAdress>
    <izvorni_sadrzaj>ZLATNA ISTRA d.o.o. PULA Monte Lesso 25, 52100 Pula</izvorni_sadrzaj>
    <derivirana_varijabla naziv="DomainObject.Predmet.ProtustrankaWithAdress_1">ZLATNA ISTRA d.o.o. PULA Monte Lesso 25, 52100 Pula</derivirana_varijabla>
  </DomainObject.Predmet.ProtustrankaWithAdress>
  <DomainObject.Predmet.ProtustrankaWithAdressOIB>
    <izvorni_sadrzaj>ZLATNA ISTRA d.o.o. PULA, OIB 83815448073, Monte Lesso 25, 52100 Pula</izvorni_sadrzaj>
    <derivirana_varijabla naziv="DomainObject.Predmet.ProtustrankaWithAdressOIB_1">ZLATNA ISTRA d.o.o. PULA, OIB 83815448073, Monte Lesso 25, 52100 Pula</derivirana_varijabla>
  </DomainObject.Predmet.ProtustrankaWithAdressOIB>
  <DomainObject.Predmet.ProtustrankaNazivFormated>
    <izvorni_sadrzaj>ZLATNA ISTRA d.o.o. PULA</izvorni_sadrzaj>
    <derivirana_varijabla naziv="DomainObject.Predmet.ProtustrankaNazivFormated_1">ZLATNA ISTRA d.o.o. PULA</derivirana_varijabla>
  </DomainObject.Predmet.ProtustrankaNazivFormated>
  <DomainObject.Predmet.ProtustrankaNazivFormatedOIB>
    <izvorni_sadrzaj>ZLATNA ISTRA d.o.o. PULA, OIB 83815448073</izvorni_sadrzaj>
    <derivirana_varijabla naziv="DomainObject.Predmet.ProtustrankaNazivFormatedOIB_1">ZLATNA ISTRA d.o.o. PULA, OIB 83815448073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26261.40</izvorni_sadrzaj>
    <derivirana_varijabla naziv="DomainObject.Predmet.TrenutnaVrijednost_1">26261.40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ZLATNA ISTRA d.o.o. PULA</item>
    </izvorni_sadrzaj>
    <derivirana_varijabla naziv="DomainObject.Predmet.ProtuStrankaListFormated_1">
      <item>ZLATNA ISTRA d.o.o. PULA</item>
    </derivirana_varijabla>
  </DomainObject.Predmet.ProtuStrankaListFormated>
  <DomainObject.Predmet.ProtuStrankaListFormatedOIB>
    <izvorni_sadrzaj>
      <item>ZLATNA ISTRA d.o.o. PULA, OIB 83815448073</item>
    </izvorni_sadrzaj>
    <derivirana_varijabla naziv="DomainObject.Predmet.ProtuStrankaListFormatedOIB_1">
      <item>ZLATNA ISTRA d.o.o. PULA, OIB 83815448073</item>
    </derivirana_varijabla>
  </DomainObject.Predmet.ProtuStrankaListFormatedOIB>
  <DomainObject.Predmet.ProtuStrankaListFormatedWithAdress>
    <izvorni_sadrzaj>
      <item>ZLATNA ISTRA d.o.o. PULA, Monte Lesso 25, 52100 Pula</item>
    </izvorni_sadrzaj>
    <derivirana_varijabla naziv="DomainObject.Predmet.ProtuStrankaListFormatedWithAdress_1">
      <item>ZLATNA ISTRA d.o.o. PULA, Monte Lesso 25, 52100 Pula</item>
    </derivirana_varijabla>
  </DomainObject.Predmet.ProtuStrankaListFormatedWithAdress>
  <DomainObject.Predmet.ProtuStrankaListFormatedWithAdressOIB>
    <izvorni_sadrzaj>
      <item>ZLATNA ISTRA d.o.o. PULA, OIB 83815448073, Monte Lesso 25, 52100 Pula</item>
    </izvorni_sadrzaj>
    <derivirana_varijabla naziv="DomainObject.Predmet.ProtuStrankaListFormatedWithAdressOIB_1">
      <item>ZLATNA ISTRA d.o.o. PULA, OIB 83815448073, Monte Lesso 25, 52100 Pula</item>
    </derivirana_varijabla>
  </DomainObject.Predmet.ProtuStrankaListFormatedWithAdressOIB>
  <DomainObject.Predmet.ProtuStrankaListNazivFormated>
    <izvorni_sadrzaj>
      <item>ZLATNA ISTRA d.o.o. PULA</item>
    </izvorni_sadrzaj>
    <derivirana_varijabla naziv="DomainObject.Predmet.ProtuStrankaListNazivFormated_1">
      <item>ZLATNA ISTRA d.o.o. PULA</item>
    </derivirana_varijabla>
  </DomainObject.Predmet.ProtuStrankaListNazivFormated>
  <DomainObject.Predmet.ProtuStrankaListNazivFormatedOIB>
    <izvorni_sadrzaj>
      <item>ZLATNA ISTRA d.o.o. PULA, OIB 83815448073</item>
    </izvorni_sadrzaj>
    <derivirana_varijabla naziv="DomainObject.Predmet.ProtuStrankaListNazivFormatedOIB_1">
      <item>ZLATNA ISTRA d.o.o. PULA, OIB 83815448073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ZLATNA ISTRA d.o.o. PULA</izvorni_sadrzaj>
    <derivirana_varijabla naziv="DomainObject.Predmet.ProtustrankaIDrugi_1">ZLATNA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ZLATNA ISTRA d.o.o. PULA, OIB 83815448073, Monte Lesso 25, 52100 Pula</izvorni_sadrzaj>
    <derivirana_varijabla naziv="DomainObject.Predmet.ProtustrankaIDrugiAdressOIB_1">ZLATNA ISTRA d.o.o. PULA, OIB 83815448073, Monte Lesso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ZLATNA ISTRA d.o.o. PULA</item>
    </izvorni_sadrzaj>
    <derivirana_varijabla naziv="DomainObject.Predmet.SudioniciListNaziv_1">
      <item>FINANCIJSKA AGENCIJA, RC RIJEKA, PODRUŽNICA PULA, PULA</item>
      <item>ZLATNA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ZLATNA ISTRA d.o.o. PULA, OIB 83815448073, Monte Lesso 25,52100 Pula</item>
    </izvorni_sadrzaj>
    <derivirana_varijabla naziv="DomainObject.Predmet.SudioniciListAdressOIB_1">
      <item>FINANCIJSKA AGENCIJA, RC RIJEKA, PODRUŽNICA PULA, PULA, OIB 85821130368, Giardini 5,52100 Pula</item>
      <item>ZLATNA ISTRA d.o.o. PULA, OIB 83815448073, Monte Lesso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83815448073</item>
    </izvorni_sadrzaj>
    <derivirana_varijabla naziv="DomainObject.Predmet.SudioniciListNazivOIB_1">
      <item>, OIB 85821130368</item>
      <item>, OIB 83815448073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1230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2016-01-14T12:49:00Z</dcterms:created>
  <dc:creator>Jasmina Matika</dc:creator>
  <cp:lastModifiedBy>Sanja Lakošeljac</cp:lastModifiedBy>
  <dcterms:modified xmlns:xsi="http://www.w3.org/2001/XMLSchema-instance" xsi:type="dcterms:W3CDTF">2016-01-14T12:51:00Z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