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25610" w14:paraId="6e25610" w:rsidRDefault="00EA2E2D" w:rsidP="00575C0A" w:rsidR="00EA2E2D">
      <w:pPr>
        <w15:collapsed w:val="false"/>
      </w:pPr>
      <w:bookmarkStart w:name="_GoBack" w:id="0"/>
      <w:bookmarkEnd w:id="0"/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723900" cx="54276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050" cx="542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3B5C" w:rsidP="00C53B5C" w:rsidR="00C53B5C">
      <w:r>
        <w:t>REPUBLIKA HRVATSKA</w:t>
      </w:r>
    </w:p>
    <w:p w:rsidRDefault="00C53B5C" w:rsidP="00C53B5C" w:rsidR="00C53B5C">
      <w:r>
        <w:t>TRGOVAČKI SUD U OSIJEKU</w:t>
      </w:r>
    </w:p>
    <w:p w:rsidRDefault="00C53B5C" w:rsidP="00C53B5C" w:rsidR="00C53B5C">
      <w:r>
        <w:t>STALNA SLUŽBA U SLAVONSKOM BRODU</w:t>
      </w:r>
    </w:p>
    <w:p w:rsidRDefault="00C53B5C" w:rsidP="00C53B5C" w:rsidR="00C53B5C">
      <w:r>
        <w:t>Trg pobjede 13</w:t>
      </w:r>
    </w:p>
    <w:p w:rsidRDefault="00C53B5C" w:rsidP="00C53B5C" w:rsidR="00C53B5C">
      <w:r>
        <w:t>35000 SLAVONSKI BROD                                                              Broj: 3/St-</w:t>
      </w:r>
      <w:r w:rsidR="000D17FE">
        <w:t>1</w:t>
      </w:r>
      <w:r w:rsidR="00705CDC">
        <w:t>771/2016-8</w:t>
      </w:r>
    </w:p>
    <w:p w:rsidRDefault="00C53B5C" w:rsidP="00C53B5C" w:rsidR="00C53B5C"/>
    <w:p w:rsidRDefault="00D15F59" w:rsidP="00D15F59" w:rsidR="00D15F59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E P U B L I K A  H R V A T S K A </w:t>
      </w:r>
    </w:p>
    <w:p w:rsidRDefault="00D15F59" w:rsidP="00D15F59" w:rsidR="00D15F59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R J E Š E N J E</w:t>
      </w:r>
    </w:p>
    <w:p w:rsidRDefault="00D15F59" w:rsidP="00D15F59" w:rsidR="00D15F59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 w:rsidR="00705CDC">
        <w:rPr>
          <w:b/>
          <w:color w:val="222222"/>
        </w:rPr>
        <w:t>DIDA I UNUCI d.o.o., Slavonski Brod, Julija Klovića 14, OIB: 70687993199</w:t>
      </w:r>
      <w:r>
        <w:rPr>
          <w:color w:val="222222"/>
        </w:rPr>
        <w:t xml:space="preserve">, </w:t>
      </w:r>
      <w:r w:rsidR="000D17FE">
        <w:rPr>
          <w:color w:val="222222"/>
        </w:rPr>
        <w:t>1</w:t>
      </w:r>
      <w:r w:rsidR="00BB7870">
        <w:rPr>
          <w:color w:val="222222"/>
        </w:rPr>
        <w:t>1</w:t>
      </w:r>
      <w:r w:rsidR="000D17FE">
        <w:rPr>
          <w:color w:val="222222"/>
        </w:rPr>
        <w:t>. kolovoza</w:t>
      </w:r>
      <w:r>
        <w:rPr>
          <w:color w:val="222222"/>
        </w:rPr>
        <w:t xml:space="preserve"> 2016.</w:t>
      </w:r>
    </w:p>
    <w:p w:rsidRDefault="00D15F59" w:rsidP="00D15F59" w:rsidR="00D15F59">
      <w:pPr>
        <w:jc w:val="center"/>
      </w:pPr>
      <w:r w:rsidRPr="00D15F59">
        <w:t>r i j e š i o  j e</w:t>
      </w:r>
    </w:p>
    <w:p w:rsidRDefault="00D15F59" w:rsidP="00D15F59" w:rsidR="00D15F59">
      <w:pPr>
        <w:ind w:firstLine="708"/>
        <w:jc w:val="both"/>
      </w:pPr>
      <w:r>
        <w:t xml:space="preserve">I - Pozivaju se vjerovnici stečajnog dužnika </w:t>
      </w:r>
      <w:r w:rsidR="00705CDC">
        <w:rPr>
          <w:b/>
          <w:color w:val="222222"/>
        </w:rPr>
        <w:t>DIDA I UNUCI d.o.o., Slavonski Brod, Julija Klovića 14, OIB: 70687993199</w:t>
      </w:r>
      <w:r w:rsidR="000D17FE">
        <w:rPr>
          <w:b/>
          <w:color w:val="222222"/>
        </w:rPr>
        <w:t xml:space="preserve"> </w:t>
      </w:r>
      <w:r>
        <w:t xml:space="preserve">i druge osobe koje za to imaju interes u roku od 15 dana od dana  objave ovog rješenja na E oglasnoj ploči predujmiti iznos od  </w:t>
      </w:r>
      <w:r w:rsidRPr="00D15F59">
        <w:rPr>
          <w:b/>
        </w:rPr>
        <w:t>25.000,00 kn</w:t>
      </w:r>
      <w:r>
        <w:t xml:space="preserve"> za pokriće troškova stečajnog postupka na račun  depozita Trgovačkog suda u Osijeku broj HR31 2390 0011 3000 0020 0 model HR05 poziv na br. </w:t>
      </w:r>
      <w:r w:rsidR="000D17FE">
        <w:rPr>
          <w:b/>
        </w:rPr>
        <w:t>1</w:t>
      </w:r>
      <w:r w:rsidR="00705CDC">
        <w:rPr>
          <w:b/>
        </w:rPr>
        <w:t>771</w:t>
      </w:r>
      <w:r w:rsidRPr="00D15F59">
        <w:rPr>
          <w:b/>
        </w:rPr>
        <w:t>2016</w:t>
      </w:r>
      <w:r w:rsidR="00933952">
        <w:t xml:space="preserve"> uz OIB uplatitelja te izvijestiti sud ako imaju saznanja o pokretnoj imovini dužnika.</w:t>
      </w:r>
    </w:p>
    <w:p w:rsidRDefault="00D15F59" w:rsidP="00D15F59" w:rsidR="00D15F59">
      <w:pPr>
        <w:jc w:val="both"/>
      </w:pPr>
      <w:r>
        <w:t xml:space="preserve">            II  - Ukoliko u roku iz točke I. predujam ne bude uplaćen, donijet će se rješenje o otvaranju i zatvaranju stečajnog postupka nad stečajnim dužnikom.</w:t>
      </w:r>
    </w:p>
    <w:p w:rsidRDefault="00D15F59" w:rsidP="00D15F59" w:rsidR="00D15F59">
      <w:pPr>
        <w:jc w:val="center"/>
      </w:pPr>
      <w:r>
        <w:t>Obrazloženje</w:t>
      </w:r>
    </w:p>
    <w:p w:rsidRDefault="00D15F59" w:rsidP="00D15F59" w:rsidR="00D15F59">
      <w:pPr>
        <w:jc w:val="both"/>
      </w:pPr>
      <w:r>
        <w:t xml:space="preserve"> </w:t>
      </w:r>
      <w:r>
        <w:tab/>
        <w:t>Fina je podnijela  prijedlog za otvaranje stečajnog postupka nad dužnikom.</w:t>
      </w:r>
    </w:p>
    <w:p w:rsidRDefault="00D15F59" w:rsidP="00705CDC" w:rsidR="005056C5">
      <w:pPr>
        <w:ind w:firstLine="708"/>
        <w:jc w:val="both"/>
      </w:pPr>
      <w:r>
        <w:t xml:space="preserve"> U  prijedlogu se navodi da postoji stečajni razlog jer dužnik ima neizvršene osnove za plaćanj</w:t>
      </w:r>
      <w:r w:rsidR="000D17FE">
        <w:t xml:space="preserve">e  u neprekinutom razdoblju od </w:t>
      </w:r>
      <w:r w:rsidR="00705CDC">
        <w:t>245</w:t>
      </w:r>
      <w:r>
        <w:t xml:space="preserve"> dana u iznosu od </w:t>
      </w:r>
      <w:r w:rsidR="00705CDC">
        <w:t>112.533,57</w:t>
      </w:r>
      <w:r>
        <w:t xml:space="preserve"> kn, a ima </w:t>
      </w:r>
      <w:r w:rsidR="000D17FE">
        <w:t xml:space="preserve">2 </w:t>
      </w:r>
      <w:r>
        <w:t xml:space="preserve">zaposlenika. </w:t>
      </w:r>
    </w:p>
    <w:p w:rsidRDefault="00933952" w:rsidP="00D15F59" w:rsidR="00933952">
      <w:pPr>
        <w:ind w:firstLine="708"/>
        <w:jc w:val="both"/>
      </w:pPr>
    </w:p>
    <w:p w:rsidRDefault="00933952" w:rsidP="00D15F59" w:rsidR="00933952">
      <w:pPr>
        <w:ind w:firstLine="708"/>
        <w:jc w:val="both"/>
      </w:pPr>
    </w:p>
    <w:p w:rsidRDefault="00933952" w:rsidP="00933952" w:rsidR="00933952">
      <w:pPr>
        <w:ind w:firstLine="708" w:left="5664"/>
        <w:jc w:val="both"/>
      </w:pPr>
      <w:r>
        <w:lastRenderedPageBreak/>
        <w:t xml:space="preserve">      Broj: 3/St-1771/2016-8</w:t>
      </w:r>
    </w:p>
    <w:p w:rsidRDefault="00933952" w:rsidP="00933952" w:rsidR="00933952">
      <w:pPr>
        <w:ind w:firstLine="708"/>
        <w:jc w:val="both"/>
      </w:pPr>
      <w:r>
        <w:t xml:space="preserve">Iz dopisa i potvrde koje je sud pribavio po službenoj dužnosti od Porezne uprave od 12.7.2016. proizlazi da dužnik ima dugovanje prema Poreznoj upravi, da nema podataka o pokretninama i vozilima te poslovnim udjelima dužnika. </w:t>
      </w:r>
    </w:p>
    <w:p w:rsidRDefault="00933952" w:rsidP="00933952" w:rsidR="00933952">
      <w:pPr>
        <w:jc w:val="both"/>
      </w:pPr>
      <w:r>
        <w:tab/>
        <w:t>Direktor dužnika, uredno pozvan, nije pristupio na ročište radi davanja izjave o stečajnom razlogu i imovini dužnika niti je dostavi kakvu poslovnu dokumentaciju, a nije ispričao niti svoj nedolazak.</w:t>
      </w:r>
    </w:p>
    <w:p w:rsidRDefault="00BB7870" w:rsidP="00D15F59" w:rsidR="00BB7870">
      <w:pPr>
        <w:ind w:firstLine="708"/>
        <w:jc w:val="both"/>
      </w:pPr>
      <w:r>
        <w:t xml:space="preserve">U tijeku provedenog postupka je utvrđeno da </w:t>
      </w:r>
      <w:r w:rsidR="00933952">
        <w:t>nema</w:t>
      </w:r>
      <w:r>
        <w:t xml:space="preserve"> imovine iz koje bi se mogli namiriti troškovi vođenja stečaja. </w:t>
      </w:r>
    </w:p>
    <w:p w:rsidRDefault="00D15F59" w:rsidP="00D15F59" w:rsidR="00D15F59">
      <w:pPr>
        <w:ind w:firstLine="708"/>
        <w:jc w:val="both"/>
      </w:pPr>
      <w:r>
        <w:t xml:space="preserve">Proizlazi da nije utvrđeno da  dužnik  ima  imovinu potrebnu za vođenje stečajnog postupka.  </w:t>
      </w:r>
    </w:p>
    <w:p w:rsidRDefault="00D15F59" w:rsidP="00D15F59" w:rsidR="00D15F59">
      <w:pPr>
        <w:jc w:val="both"/>
      </w:pPr>
      <w:r>
        <w:t xml:space="preserve">                  Kad Stečajni zakon govori o potrebi utvrđivanja vrijednosti imovine dužnika koja bi ušla u stečajnu masu, pri tome se misli na ocjenu suda iz koje se imovine vjerovnici mogu realno naplatiti.       </w:t>
      </w:r>
    </w:p>
    <w:p w:rsidRDefault="00D15F59" w:rsidP="00D15F59" w:rsidR="00D15F59">
      <w:pPr>
        <w:ind w:firstLine="708"/>
        <w:jc w:val="both"/>
      </w:pPr>
      <w:r>
        <w:t>Vezano za predvidive  osnovne troškove stečajnog postupka-visinu, sud se ovdje izjašnjava prema opće</w:t>
      </w:r>
      <w:r w:rsidR="00BB7870">
        <w:t xml:space="preserve"> </w:t>
      </w:r>
      <w:r>
        <w:t xml:space="preserve">poznatim podatcima o visini takvih troškova.                                                           </w:t>
      </w:r>
    </w:p>
    <w:p w:rsidRDefault="00D15F59" w:rsidP="00D15F59" w:rsidR="00D15F59">
      <w:pPr>
        <w:ind w:firstLine="708"/>
        <w:jc w:val="both"/>
      </w:pPr>
      <w:r>
        <w:t>Sudu je poznato da  je trošak otvaranja žiro računa 50,00 Kn + 12,00 kn za mjesečni paušal, za zatvaranje računa se ne plaća naknada, izrada pečata – 183,00 Kn, mjesečne cijene za vođenje knjigovodstva za djelatnost – kojim se bavi dužnik – 1.525,00 Kn, trošak jednog člana inventurne komisije bi bio 170,00 Kn + 125,00 kn za obradu inventure. Izrada početne bilance ne bi mogla biti niža od 5.000,00 kn a izrada završne bilance je u visini mjesečne cijene knjigovodstvenih usluga, a to je 1.525,00 Kn,. Iz navedenog proizlazi da je procjena troškova od 25.000,00 kn realna.</w:t>
      </w:r>
    </w:p>
    <w:p w:rsidRDefault="00D15F59" w:rsidP="00D15F59" w:rsidR="00D15F59">
      <w:pPr>
        <w:jc w:val="both"/>
      </w:pPr>
      <w:r>
        <w:t xml:space="preserve">                Zaključak suda je stoga slijedeći: da za sada nije utvrđena imovina iz koje bi se mogli naplatiti vjerovnici, ali kako  tražbine vjerovnika postoje, treba sukladno čl. 132 stav 1 3.  Stečajnog zakona NN 71/15 istima pružiti mogućnost da predujme trošak vođenja stečajnog postupka u tijeku kojeg bi se eventualno moglo utvrditi da li postoji još kakva imovina.    Proizlazi da bi vjerovnici trebali predujmiti minimalno</w:t>
      </w:r>
      <w:r w:rsidR="00BB7870">
        <w:t xml:space="preserve"> </w:t>
      </w:r>
      <w:r>
        <w:t>25.000,00 kn na ime predujma za vođenje stečaja.</w:t>
      </w:r>
    </w:p>
    <w:p w:rsidRDefault="00D15F59" w:rsidP="00933952" w:rsidR="00D15F59">
      <w:pPr>
        <w:jc w:val="both"/>
      </w:pPr>
      <w:r>
        <w:t xml:space="preserve">           Iz podataka prikupljenih u prethodnom postupku proizlazi da sigurno postoje stečajni razlog</w:t>
      </w:r>
      <w:r w:rsidR="00933952">
        <w:t xml:space="preserve">, a dostavljena dokumentacija Porezne uprave upućuje na to da nema nekretnina i vozila dužnika kao niti poslovnih udjela. U tijeku prethodnog postupka zbog ne suradnje direktora dužnika nije izvršen uvid u poslovnu dokumentaciju dužnika iz koje bi moglo biti vidljivo ima li dužnik kakvih alata i opreme odnosno nenamirenih potraživanja koja se mogu naplatiti, te su stoga vjerovnici pozvani obavijestiti sud o svojim saznanjima o postojanju imovine dužnika. </w:t>
      </w:r>
      <w:r>
        <w:t xml:space="preserve">  </w:t>
      </w:r>
    </w:p>
    <w:p w:rsidRDefault="00D15F59" w:rsidP="00BF5EDB" w:rsidR="00933952">
      <w:pPr>
        <w:ind w:firstLine="708"/>
        <w:jc w:val="both"/>
      </w:pPr>
      <w:r>
        <w:t xml:space="preserve"> </w:t>
      </w:r>
    </w:p>
    <w:p w:rsidRDefault="00933952" w:rsidP="00933952" w:rsidR="00933952">
      <w:pPr>
        <w:ind w:firstLine="708" w:left="5664"/>
        <w:jc w:val="both"/>
      </w:pPr>
      <w:r>
        <w:lastRenderedPageBreak/>
        <w:t>Broj: 3/St-1771/2016-8</w:t>
      </w:r>
    </w:p>
    <w:p w:rsidRDefault="00D15F59" w:rsidP="00BF5EDB" w:rsidR="00BF5EDB">
      <w:pPr>
        <w:ind w:firstLine="708"/>
        <w:jc w:val="both"/>
      </w:pPr>
      <w:r>
        <w:t xml:space="preserve"> Sud zaključuje</w:t>
      </w:r>
      <w:r w:rsidR="00933952">
        <w:t xml:space="preserve"> temeljem provedenog postupka</w:t>
      </w:r>
      <w:r>
        <w:t xml:space="preserve"> da nema izvjesne imovine dužnika, iz koje bi se realno mogli naplatiti vjerovnici,  te iz koje bi bilo moguće pokriti minimalne troškove stečajnog postupka.      </w:t>
      </w:r>
    </w:p>
    <w:p w:rsidRDefault="00D15F59" w:rsidP="00BF5EDB" w:rsidR="00D15F59">
      <w:pPr>
        <w:ind w:firstLine="708"/>
        <w:jc w:val="both"/>
      </w:pPr>
      <w:r>
        <w:t xml:space="preserve">Stoga ako bi se stečajni postupak nad dužnikom vodio, vjerovnici bi trebali predujmiti iznos naveden u dispozitivu rješenja. </w:t>
      </w:r>
    </w:p>
    <w:p w:rsidRDefault="00D15F59" w:rsidP="00D15F59" w:rsidR="00D15F59">
      <w:pPr>
        <w:jc w:val="both"/>
      </w:pPr>
      <w:r>
        <w:t xml:space="preserve">            Stoga sud zaključuje da postoji nedostatnost stečajne mase pa je odlučeno kao u izreci, pozvane su sve zainteresirane osobe na uplatu potrebnog predujma za pokriće troškova eventualnog vođenja stečajnog postupka.</w:t>
      </w:r>
    </w:p>
    <w:p w:rsidRDefault="00D15F59" w:rsidP="00D15F59" w:rsidR="00D15F59">
      <w:pPr>
        <w:jc w:val="both"/>
      </w:pPr>
      <w:r>
        <w:t xml:space="preserve">            Ako se naknadno pronađe nekakva imovina koja ulazi u stečajnu masu, bilo radnjama upravitelja stečajne mase ili nakon provedenog kaznenog ili drugog postupka, moguće je nastaviti stečajni postupak be</w:t>
      </w:r>
      <w:r w:rsidR="00BF5EDB">
        <w:t>z obzira na ranije zaključenje.</w:t>
      </w:r>
    </w:p>
    <w:p w:rsidRDefault="00D15F59" w:rsidP="00BF5EDB" w:rsidR="00D15F59">
      <w:pPr>
        <w:ind w:firstLine="708"/>
        <w:jc w:val="both"/>
      </w:pPr>
      <w:r>
        <w:t xml:space="preserve">U Slavonskom Brodu </w:t>
      </w:r>
      <w:r w:rsidR="000D17FE">
        <w:t>1</w:t>
      </w:r>
      <w:r w:rsidR="00BB7870">
        <w:t>1</w:t>
      </w:r>
      <w:r w:rsidR="000D17FE">
        <w:t>. kolovoza 2016</w:t>
      </w:r>
      <w:r>
        <w:t>.</w:t>
      </w:r>
    </w:p>
    <w:p w:rsidRDefault="00D15F59" w:rsidP="00D15F59" w:rsidR="00D15F59">
      <w:pPr>
        <w:jc w:val="both"/>
      </w:pPr>
    </w:p>
    <w:p w:rsidRDefault="000D17FE" w:rsidP="00BF5EDB" w:rsidR="00D15F59">
      <w:pPr>
        <w:ind w:left="6372"/>
        <w:jc w:val="both"/>
      </w:pPr>
      <w:r>
        <w:t xml:space="preserve">  </w:t>
      </w:r>
      <w:r w:rsidR="00D15F59">
        <w:t>Stečajna sutkinja:</w:t>
      </w:r>
    </w:p>
    <w:p w:rsidRDefault="00D15F59" w:rsidP="00BF5EDB" w:rsidR="00D15F59">
      <w:pPr>
        <w:ind w:left="6372"/>
        <w:jc w:val="both"/>
      </w:pPr>
      <w:r>
        <w:t>Daniela Martini Maoduš</w:t>
      </w:r>
    </w:p>
    <w:p w:rsidRDefault="00D15F59" w:rsidP="00D15F59" w:rsidR="00D15F59">
      <w:pPr>
        <w:jc w:val="both"/>
      </w:pPr>
    </w:p>
    <w:p w:rsidRDefault="00D15F59" w:rsidP="00D15F59" w:rsidR="00D15F59">
      <w:pPr>
        <w:jc w:val="both"/>
      </w:pPr>
      <w:r>
        <w:t xml:space="preserve">Naputak o pravnom lijeku: Protiv ovog rješenja zainteresirane osobe mogu </w:t>
      </w:r>
    </w:p>
    <w:p w:rsidRDefault="00D15F59" w:rsidP="00D15F59" w:rsidR="00D15F59">
      <w:pPr>
        <w:jc w:val="both"/>
      </w:pPr>
      <w:r>
        <w:t>uložiti žalbu u roku od 8 dana od dana, koji rok počinje teći po isteku 8 dana</w:t>
      </w:r>
    </w:p>
    <w:p w:rsidRDefault="00D15F59" w:rsidP="00D15F59" w:rsidR="00D15F59">
      <w:pPr>
        <w:jc w:val="both"/>
      </w:pPr>
      <w:r>
        <w:t xml:space="preserve"> od  objave ovog rješenja  na E oglasnoj ploči </w:t>
      </w:r>
    </w:p>
    <w:p w:rsidRDefault="00D15F59" w:rsidP="00D15F59" w:rsidR="00D15F59">
      <w:pPr>
        <w:jc w:val="both"/>
      </w:pPr>
    </w:p>
    <w:p w:rsidRDefault="00D15F59" w:rsidP="00D15F59" w:rsidR="00D15F59">
      <w:pPr>
        <w:jc w:val="both"/>
      </w:pPr>
      <w:proofErr w:type="spellStart"/>
      <w:r>
        <w:t>Rj</w:t>
      </w:r>
      <w:proofErr w:type="spellEnd"/>
      <w:r>
        <w:t>. Rješenje nepravomoćno</w:t>
      </w:r>
    </w:p>
    <w:p w:rsidRDefault="00D15F59" w:rsidP="00D15F59" w:rsidR="00D15F59">
      <w:pPr>
        <w:jc w:val="both"/>
      </w:pPr>
      <w:r>
        <w:t>Dostaviti:</w:t>
      </w:r>
    </w:p>
    <w:p w:rsidRDefault="00BF5EDB" w:rsidP="00D15F59" w:rsidR="00D15F59">
      <w:pPr>
        <w:jc w:val="both"/>
      </w:pPr>
      <w:r>
        <w:t>-</w:t>
      </w:r>
      <w:r w:rsidR="00D15F59">
        <w:t xml:space="preserve"> E oglasna ploča – objaviti  </w:t>
      </w:r>
    </w:p>
    <w:p w:rsidRDefault="00D15F59" w:rsidP="00D15F59" w:rsidR="00D15F59">
      <w:pPr>
        <w:jc w:val="both"/>
      </w:pPr>
      <w:r>
        <w:t>- Kalendar 20 dana</w:t>
      </w:r>
    </w:p>
    <w:p w:rsidRDefault="00D15F59" w:rsidP="00D15F59" w:rsidR="00D15F59">
      <w:pPr>
        <w:jc w:val="both"/>
      </w:pPr>
    </w:p>
    <w:p w:rsidRDefault="00D15F59" w:rsidR="00D15F59" w:rsidRPr="00D15F59">
      <w:pPr>
        <w:jc w:val="both"/>
      </w:pPr>
    </w:p>
    <w:sectPr w:rsidR="00D15F59" w:rsidRPr="00D15F5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576752"/>
    <w:multiLevelType w:val="hybridMultilevel"/>
    <w:tmpl w:val="8932CFB8"/>
    <w:lvl w:tplc="96803E9E" w:ilvl="0">
      <w:start w:val="1"/>
      <w:numFmt w:val="upperRoman"/>
      <w:lvlText w:val="%1-"/>
      <w:lvlJc w:val="left"/>
      <w:pPr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9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2AF8"/>
    <w:rsid w:val="000D17FE"/>
    <w:rsid w:val="005056C5"/>
    <w:rsid w:val="0053310D"/>
    <w:rsid w:val="00534911"/>
    <w:rsid w:val="00544B68"/>
    <w:rsid w:val="00575C0A"/>
    <w:rsid w:val="006B4318"/>
    <w:rsid w:val="006C0602"/>
    <w:rsid w:val="00705CDC"/>
    <w:rsid w:val="007B4282"/>
    <w:rsid w:val="00850D9F"/>
    <w:rsid w:val="008B42CC"/>
    <w:rsid w:val="00933952"/>
    <w:rsid w:val="00A4712D"/>
    <w:rsid w:val="00A50299"/>
    <w:rsid w:val="00B37F78"/>
    <w:rsid w:val="00BB7870"/>
    <w:rsid w:val="00BF5EDB"/>
    <w:rsid w:val="00C1057B"/>
    <w:rsid w:val="00C53B5C"/>
    <w:rsid w:val="00D15F59"/>
    <w:rsid w:val="00DB2AF8"/>
    <w:rsid w:val="00EA2E2D"/>
    <w:rsid w:val="00EC3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5C0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0D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0D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0D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0D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0D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5C0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0D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0D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0D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0D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0D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333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kolovoza 2016.</izvorni_sadrzaj>
    <derivirana_varijabla naziv="DomainObject.DatumDonosenjaOdluke_1">11.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1771</izvorni_sadrzaj>
    <derivirana_varijabla naziv="DomainObject.Predmet.Broj_1">1771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444.ST.2. SZ</izvorni_sadrzaj>
    <derivirana_varijabla naziv="DomainObject.Predmet.Opis_1">ČL. 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St-1771/2016</izvorni_sadrzaj>
    <derivirana_varijabla naziv="DomainObject.Predmet.OznakaBroj_1">St-1771/2016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DIDA I UNUCI d.o.o. za trgovinu i usluge</izvorni_sadrzaj>
    <derivirana_varijabla naziv="DomainObject.Predmet.ProtustrankaFormated_1">  DIDA I UNUCI d.o.o. za trgovinu i usluge</derivirana_varijabla>
  </DomainObject.Predmet.ProtustrankaFormated>
  <DomainObject.Predmet.ProtustrankaFormatedOIB>
    <izvorni_sadrzaj>  DIDA I UNUCI d.o.o. za trgovinu i usluge, OIB 70687993199</izvorni_sadrzaj>
    <derivirana_varijabla naziv="DomainObject.Predmet.ProtustrankaFormatedOIB_1">  DIDA I UNUCI d.o.o. za trgovinu i usluge, OIB 70687993199</derivirana_varijabla>
  </DomainObject.Predmet.ProtustrankaFormatedOIB>
  <DomainObject.Predmet.ProtustrankaFormatedWithAdress>
    <izvorni_sadrzaj> DIDA I UNUCI d.o.o. za trgovinu i usluge, Julija Klovića 14, 35000 Slavonski Brod</izvorni_sadrzaj>
    <derivirana_varijabla naziv="DomainObject.Predmet.ProtustrankaFormatedWithAdress_1"> DIDA I UNUCI d.o.o. za trgovinu i usluge, Julija Klovića 14, 35000 Slavonski Brod</derivirana_varijabla>
  </DomainObject.Predmet.ProtustrankaFormatedWithAdress>
  <DomainObject.Predmet.ProtustrankaFormatedWithAdressOIB>
    <izvorni_sadrzaj> DIDA I UNUCI d.o.o. za trgovinu i usluge, OIB 70687993199, Julija Klovića 14, 35000 Slavonski Brod</izvorni_sadrzaj>
    <derivirana_varijabla naziv="DomainObject.Predmet.ProtustrankaFormatedWithAdressOIB_1"> DIDA I UNUCI d.o.o. za trgovinu i usluge, OIB 70687993199, Julija Klovića 14, 35000 Slavonski Brod</derivirana_varijabla>
  </DomainObject.Predmet.ProtustrankaFormatedWithAdressOIB>
  <DomainObject.Predmet.ProtustrankaWithAdress>
    <izvorni_sadrzaj>DIDA I UNUCI d.o.o. za trgovinu i usluge Julija Klovića 14, 35000 Slavonski Brod</izvorni_sadrzaj>
    <derivirana_varijabla naziv="DomainObject.Predmet.ProtustrankaWithAdress_1">DIDA I UNUCI d.o.o. za trgovinu i usluge Julija Klovića 14, 35000 Slavonski Brod</derivirana_varijabla>
  </DomainObject.Predmet.ProtustrankaWithAdress>
  <DomainObject.Predmet.ProtustrankaWithAdressOIB>
    <izvorni_sadrzaj>DIDA I UNUCI d.o.o. za trgovinu i usluge, OIB 70687993199, Julija Klovića 14, 35000 Slavonski Brod</izvorni_sadrzaj>
    <derivirana_varijabla naziv="DomainObject.Predmet.ProtustrankaWithAdressOIB_1">DIDA I UNUCI d.o.o. za trgovinu i usluge, OIB 70687993199, Julija Klovića 14, 35000 Slavonski Brod</derivirana_varijabla>
  </DomainObject.Predmet.ProtustrankaWithAdressOIB>
  <DomainObject.Predmet.ProtustrankaNazivFormated>
    <izvorni_sadrzaj>DIDA I UNUCI d.o.o. za trgovinu i usluge</izvorni_sadrzaj>
    <derivirana_varijabla naziv="DomainObject.Predmet.ProtustrankaNazivFormated_1">DIDA I UNUCI d.o.o. za trgovinu i usluge</derivirana_varijabla>
  </DomainObject.Predmet.ProtustrankaNazivFormated>
  <DomainObject.Predmet.ProtustrankaNazivFormatedOIB>
    <izvorni_sadrzaj>DIDA I UNUCI d.o.o. za trgovinu i usluge, OIB 70687993199</izvorni_sadrzaj>
    <derivirana_varijabla naziv="DomainObject.Predmet.ProtustrankaNazivFormatedOIB_1">DIDA I UNUCI d.o.o. za trgovinu i usluge, OIB 70687993199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112533.57</izvorni_sadrzaj>
    <derivirana_varijabla naziv="DomainObject.Predmet.TrenutnaVrijednost_1">112533.57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DIDA I UNUCI d.o.o. za trgovinu i usluge</item>
    </izvorni_sadrzaj>
    <derivirana_varijabla naziv="DomainObject.Predmet.ProtuStrankaListFormated_1">
      <item>DIDA I UNUCI d.o.o. za trgovinu i usluge</item>
    </derivirana_varijabla>
  </DomainObject.Predmet.ProtuStrankaListFormated>
  <DomainObject.Predmet.ProtuStrankaListFormatedOIB>
    <izvorni_sadrzaj>
      <item>DIDA I UNUCI d.o.o. za trgovinu i usluge, OIB 70687993199</item>
    </izvorni_sadrzaj>
    <derivirana_varijabla naziv="DomainObject.Predmet.ProtuStrankaListFormatedOIB_1">
      <item>DIDA I UNUCI d.o.o. za trgovinu i usluge, OIB 70687993199</item>
    </derivirana_varijabla>
  </DomainObject.Predmet.ProtuStrankaListFormatedOIB>
  <DomainObject.Predmet.ProtuStrankaListFormatedWithAdress>
    <izvorni_sadrzaj>
      <item>DIDA I UNUCI d.o.o. za trgovinu i usluge, Julija Klovića 14, 35000 Slavonski Brod</item>
    </izvorni_sadrzaj>
    <derivirana_varijabla naziv="DomainObject.Predmet.ProtuStrankaListFormatedWithAdress_1">
      <item>DIDA I UNUCI d.o.o. za trgovinu i usluge, Julija Klovića 14, 35000 Slavonski Brod</item>
    </derivirana_varijabla>
  </DomainObject.Predmet.ProtuStrankaListFormatedWithAdress>
  <DomainObject.Predmet.ProtuStrankaListFormatedWithAdressOIB>
    <izvorni_sadrzaj>
      <item>DIDA I UNUCI d.o.o. za trgovinu i usluge, OIB 70687993199, Julija Klovića 14, 35000 Slavonski Brod</item>
    </izvorni_sadrzaj>
    <derivirana_varijabla naziv="DomainObject.Predmet.ProtuStrankaListFormatedWithAdressOIB_1">
      <item>DIDA I UNUCI d.o.o. za trgovinu i usluge, OIB 70687993199, Julija Klovića 14, 35000 Slavonski Brod</item>
    </derivirana_varijabla>
  </DomainObject.Predmet.ProtuStrankaListFormatedWithAdressOIB>
  <DomainObject.Predmet.ProtuStrankaListNazivFormated>
    <izvorni_sadrzaj>
      <item>DIDA I UNUCI d.o.o. za trgovinu i usluge</item>
    </izvorni_sadrzaj>
    <derivirana_varijabla naziv="DomainObject.Predmet.ProtuStrankaListNazivFormated_1">
      <item>DIDA I UNUCI d.o.o. za trgovinu i usluge</item>
    </derivirana_varijabla>
  </DomainObject.Predmet.ProtuStrankaListNazivFormated>
  <DomainObject.Predmet.ProtuStrankaListNazivFormatedOIB>
    <izvorni_sadrzaj>
      <item>DIDA I UNUCI d.o.o. za trgovinu i usluge, OIB 70687993199</item>
    </izvorni_sadrzaj>
    <derivirana_varijabla naziv="DomainObject.Predmet.ProtuStrankaListNazivFormatedOIB_1">
      <item>DIDA I UNUCI d.o.o. za trgovinu i usluge, OIB 70687993199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kolovoza 2016.</izvorni_sadrzaj>
    <derivirana_varijabla naziv="DomainObject.Datum_1">11.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DIDA I UNUCI d.o.o. za trgovinu i usluge</izvorni_sadrzaj>
    <derivirana_varijabla naziv="DomainObject.Predmet.ProtustrankaIDrugi_1">DIDA I UNUCI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DIDA I UNUCI d.o.o. za trgovinu i usluge, OIB 70687993199, Julija Klovića 14, 35000 Slavonski Brod</izvorni_sadrzaj>
    <derivirana_varijabla naziv="DomainObject.Predmet.ProtustrankaIDrugiAdressOIB_1">DIDA I UNUCI d.o.o. za trgovinu i usluge, OIB 70687993199, Julija Klovića 14,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DIDA I UNUCI d.o.o. za trgovinu i usluge</item>
    </izvorni_sadrzaj>
    <derivirana_varijabla naziv="DomainObject.Predmet.SudioniciListNaziv_1">
      <item>Financijska agencija</item>
      <item>DIDA I UNUCI 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DIDA I UNUCI d.o.o. za trgovinu i usluge, OIB 70687993199, Julija Klovića 14,35000 Slavonski Brod</item>
    </izvorni_sadrzaj>
    <derivirana_varijabla naziv="DomainObject.Predmet.SudioniciListAdressOIB_1">
      <item>Financijska agencija, OIB 85821130368, Ulica grada Vukovara 70,10000 Zagreb</item>
      <item>DIDA I UNUCI d.o.o. za trgovinu i usluge, OIB 70687993199, Julija Klovića 14,35000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70687993199</item>
    </izvorni_sadrzaj>
    <derivirana_varijabla naziv="DomainObject.Predmet.SudioniciListNazivOIB_1">
      <item>, OIB 85821130368</item>
      <item>, OIB 70687993199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810</properties:Words>
  <properties:Characters>4335</properties:Characters>
  <properties:Lines>92</properties:Lines>
  <properties:Paragraphs>39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2016-08-11T08:56:00Z</dcterms:created>
  <dc:creator>Danijela Martini Maoduš</dc:creator>
  <cp:lastModifiedBy>wsadmin</cp:lastModifiedBy>
  <cp:lastPrinted>2016-08-11T11:19:00Z</cp:lastPrinted>
  <dcterms:modified xmlns:xsi="http://www.w3.org/2001/XMLSchema-instance" xsi:type="dcterms:W3CDTF">2016-08-11T11:20:00Z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