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3473e" w14:paraId="693473e" w:rsidRDefault="00AD5934" w:rsidP="00AD5934" w:rsidR="00AD5934" w:rsidRPr="00E146FD">
      <w:pPr>
        <w:tabs>
          <w:tab w:pos="6990" w:val="left"/>
        </w:tabs>
        <w15:collapsed w:val="false"/>
      </w:pPr>
      <w:bookmarkStart w:name="_GoBack" w:id="0"/>
      <w:bookmarkEnd w:id="0"/>
      <w:r w:rsidRPr="00E146FD">
        <w:t xml:space="preserve">                    </w:t>
      </w:r>
      <w:r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46FD">
        <w:rPr>
          <w:noProof/>
        </w:rPr>
        <w:tab/>
        <w:t xml:space="preserve"> </w:t>
      </w:r>
    </w:p>
    <w:p w:rsidRDefault="00AD5934" w:rsidP="00AD5934" w:rsidR="00AD5934" w:rsidRPr="00E146FD">
      <w:r w:rsidRPr="00E146FD">
        <w:t xml:space="preserve">   REPUBLIKA  HRVATSKA</w:t>
      </w:r>
    </w:p>
    <w:p w:rsidRDefault="00AD5934" w:rsidP="00AD5934" w:rsidR="00AD5934" w:rsidRPr="00156C77">
      <w:r w:rsidRPr="00E146FD">
        <w:t>TRGOVAČKI SUD U PAZINU</w:t>
      </w:r>
      <w:r w:rsidRPr="00C27B3C">
        <w:t xml:space="preserve"> </w:t>
      </w:r>
      <w:r>
        <w:tab/>
      </w:r>
      <w:r>
        <w:tab/>
      </w:r>
      <w:r>
        <w:tab/>
      </w:r>
      <w:r>
        <w:tab/>
      </w:r>
      <w:r>
        <w:tab/>
        <w:t>Posl.br.: 2 Pu St-56</w:t>
      </w:r>
      <w:r w:rsidRPr="0036331A">
        <w:t>/1</w:t>
      </w:r>
      <w:r w:rsidRPr="00156C77">
        <w:t>5-205</w:t>
      </w:r>
    </w:p>
    <w:p w:rsidRDefault="00AD5934" w:rsidP="00AD5934" w:rsidR="00AD5934" w:rsidRPr="00E146FD">
      <w:r w:rsidRPr="00E146FD">
        <w:t xml:space="preserve">            Pazin, Dršćevka 1</w:t>
      </w:r>
    </w:p>
    <w:p w:rsidRDefault="00AD5934" w:rsidP="00AD5934" w:rsidR="00AD5934" w:rsidRPr="00E146FD"/>
    <w:p w:rsidRDefault="00AD5934" w:rsidP="00AD5934" w:rsidR="00AD5934" w:rsidRPr="00156C77">
      <w:pPr>
        <w:jc w:val="center"/>
      </w:pPr>
    </w:p>
    <w:p w:rsidRDefault="00AD5934" w:rsidP="00AD5934" w:rsidR="00AD5934" w:rsidRPr="00156C77">
      <w:pPr>
        <w:jc w:val="center"/>
      </w:pPr>
    </w:p>
    <w:p w:rsidRDefault="00AD5934" w:rsidP="00AD5934" w:rsidR="00AD5934" w:rsidRPr="00156C77">
      <w:pPr>
        <w:ind w:firstLine="708"/>
        <w:jc w:val="both"/>
      </w:pPr>
      <w:r w:rsidRPr="00156C77">
        <w:t>Trgovački sud u Pazinu, po stečajnom sucu Adrijani Labinjan Skok, u stečajnom postupku nad stečajnom masom građevinskog obrta „MILE RAJIĆ“ u stečaju, dužnika pojedinca MILE RAJIĆA, OIB: 15269293885, Pula, Muntić 45, dana 2</w:t>
      </w:r>
      <w:r w:rsidR="00156C77" w:rsidRPr="00156C77">
        <w:t>1</w:t>
      </w:r>
      <w:r w:rsidRPr="00156C77">
        <w:t>. listopada 2016. donio je slijedeći</w:t>
      </w:r>
    </w:p>
    <w:p w:rsidRDefault="00AD5934" w:rsidP="00AD5934" w:rsidR="00AD5934" w:rsidRPr="00156C77">
      <w:pPr>
        <w:jc w:val="both"/>
      </w:pPr>
    </w:p>
    <w:p w:rsidRDefault="00AD5934" w:rsidP="00AD5934" w:rsidR="00AD5934" w:rsidRPr="00156C77">
      <w:pPr>
        <w:jc w:val="both"/>
      </w:pPr>
    </w:p>
    <w:p w:rsidRDefault="00AD5934" w:rsidP="00AD5934" w:rsidR="00AD5934" w:rsidRPr="00156C77">
      <w:pPr>
        <w:jc w:val="center"/>
      </w:pPr>
      <w:r w:rsidRPr="00156C77">
        <w:t>Z a k l j u č a k</w:t>
      </w:r>
    </w:p>
    <w:p w:rsidRDefault="00AD5934" w:rsidP="00AD5934" w:rsidR="00AD5934" w:rsidRPr="00156C77">
      <w:pPr>
        <w:jc w:val="both"/>
      </w:pPr>
    </w:p>
    <w:p w:rsidRDefault="00AD5934" w:rsidP="00AD5934" w:rsidR="00AD5934" w:rsidRPr="00156C77">
      <w:pPr>
        <w:jc w:val="both"/>
      </w:pPr>
    </w:p>
    <w:p w:rsidRDefault="00AD5934" w:rsidP="00AD5934" w:rsidR="00AD5934" w:rsidRPr="00156C77">
      <w:pPr>
        <w:jc w:val="both"/>
      </w:pPr>
      <w:r w:rsidRPr="00156C77">
        <w:t>I.</w:t>
      </w:r>
      <w:r w:rsidRPr="00156C77">
        <w:tab/>
        <w:t xml:space="preserve"> Nekretnina k.č. broj 915/225 što u naravi predstavlja privredno dvorište, poslovnu zgradu, ukupne površine </w:t>
      </w:r>
      <w:smartTag w:element="metricconverter" w:uri="urn:schemas-microsoft-com:office:smarttags">
        <w:smartTagPr>
          <w:attr w:val="478 m2" w:name="ProductID"/>
        </w:smartTagPr>
        <w:r w:rsidRPr="00156C77">
          <w:t>478 m2</w:t>
        </w:r>
      </w:smartTag>
      <w:r w:rsidRPr="00156C77">
        <w:t>, upisanu u zk.ul. 10161 k.o. Pula, predaje se kupcu OL NEKRETNINE d.o.o., Zagreb, Miramarska 24/6, OIB: 64710659356.</w:t>
      </w:r>
    </w:p>
    <w:p w:rsidRDefault="00AD5934" w:rsidP="00AD5934" w:rsidR="00AD5934" w:rsidRPr="00156C77">
      <w:pPr>
        <w:jc w:val="both"/>
      </w:pPr>
    </w:p>
    <w:p w:rsidRDefault="00AD5934" w:rsidP="00AD5934" w:rsidR="00AD5934" w:rsidRPr="00156C77">
      <w:pPr>
        <w:jc w:val="both"/>
      </w:pPr>
      <w:r w:rsidRPr="00156C77">
        <w:t>II.</w:t>
      </w:r>
      <w:r w:rsidRPr="00156C77">
        <w:tab/>
        <w:t>Nalaže se zemljišno knjižnom odjelu Općinskog suda u Puli, upis prava vlasništva nekretnine navedene u točki I. ovog zaključka u zemljišnoj knjizi u korist kupca OL NEKRETNINE d.o.o., Zagreb, Miramarska 24/6, OIB: 64710659356.</w:t>
      </w:r>
    </w:p>
    <w:p w:rsidRDefault="00AD5934" w:rsidP="00AD5934" w:rsidR="00AD5934" w:rsidRPr="00156C77">
      <w:pPr>
        <w:jc w:val="both"/>
      </w:pPr>
    </w:p>
    <w:p w:rsidRDefault="00AD5934" w:rsidP="00AD5934" w:rsidR="00AD5934" w:rsidRPr="00156C77">
      <w:pPr>
        <w:jc w:val="both"/>
      </w:pPr>
      <w:r w:rsidRPr="00156C77">
        <w:t>III.</w:t>
      </w:r>
      <w:r w:rsidRPr="00156C77">
        <w:tab/>
        <w:t>Nalaže se zemljišno knjižnom odjelu Općinskog suda u Puli, brisanje u zemljišnoj knjizi slijedećih upisa na nekretnini iz točke  I. ovog zaključka:</w:t>
      </w:r>
    </w:p>
    <w:p w:rsidRDefault="00414120" w:rsidP="00AD5934" w:rsidR="00AD5934" w:rsidRPr="00156C77">
      <w:pPr>
        <w:jc w:val="both"/>
        <w:rPr>
          <w:shd w:fill="FFFFFF" w:color="auto" w:val="clear"/>
        </w:rPr>
      </w:pPr>
      <w:r w:rsidRPr="00156C77">
        <w:tab/>
        <w:t>- zabilježbe rješenja o prodaji Trgovačkog suda u Pazinu posl.br. XV St-92/01 od 24. ožujka 2005.,</w:t>
      </w:r>
    </w:p>
    <w:p w:rsidRDefault="00414120" w:rsidP="00414120" w:rsidR="00414120" w:rsidRPr="00156C77">
      <w:pPr>
        <w:jc w:val="both"/>
        <w:rPr>
          <w:shd w:fill="FFFFFF" w:color="auto" w:val="clear"/>
        </w:rPr>
      </w:pPr>
      <w:r w:rsidRPr="00156C77">
        <w:tab/>
        <w:t>- zabilježbe rješenja o prodaji Trgovačkog suda u Pazinu posl.br. II St-41/06 od 13. travnja 2006.,</w:t>
      </w:r>
    </w:p>
    <w:p w:rsidRDefault="00414120" w:rsidP="00414120" w:rsidR="00414120" w:rsidRPr="00156C77">
      <w:pPr>
        <w:jc w:val="both"/>
        <w:rPr>
          <w:shd w:fill="FFFFFF" w:color="auto" w:val="clear"/>
        </w:rPr>
      </w:pPr>
      <w:r w:rsidRPr="00156C77">
        <w:tab/>
        <w:t>- zabilježbe da se kod Trgovačkog suda u Pazinu vodi stečajni postupak, upisane na temelju rješenja Trgovačkog suda u Pazinu posl.br. II St-41/06-113 od 25. listopada 2006.,</w:t>
      </w:r>
    </w:p>
    <w:p w:rsidRDefault="00414120" w:rsidP="00414120" w:rsidR="00414120" w:rsidRPr="00156C77">
      <w:pPr>
        <w:jc w:val="both"/>
        <w:rPr>
          <w:shd w:fill="FFFFFF" w:color="auto" w:val="clear"/>
        </w:rPr>
      </w:pPr>
      <w:r w:rsidRPr="00156C77">
        <w:tab/>
        <w:t>- zabilježbe da se prodaje u stečajnom postupku k.č.br. 915/225, upisane na temelju zaključka Trgovačkog suda u Pazinu posl.br. II St-41/06 od 4. rujna 2007.,</w:t>
      </w:r>
    </w:p>
    <w:p w:rsidRDefault="00414120" w:rsidP="00414120" w:rsidR="00501818" w:rsidRPr="00156C77">
      <w:pPr>
        <w:jc w:val="both"/>
      </w:pPr>
      <w:r w:rsidRPr="00156C77">
        <w:tab/>
        <w:t>- zabilježbe spora posl.br. P-877/13, upisane na temelju rješenja Općinskog suda u Puli posl.br. P-877/13-2 od 12. srpnja 2013.,</w:t>
      </w:r>
    </w:p>
    <w:p w:rsidRDefault="00501818" w:rsidP="00414120" w:rsidR="00414120" w:rsidRPr="00156C77">
      <w:pPr>
        <w:jc w:val="both"/>
        <w:rPr>
          <w:shd w:fill="FFFFFF" w:color="auto" w:val="clear"/>
        </w:rPr>
      </w:pPr>
      <w:r w:rsidRPr="00156C77">
        <w:tab/>
        <w:t>- pravo zaloga radi osiguranja tražbine Zagrebačke banke d.d., Podružnica Pula, M. Laginje 1, u iznosu od 127.000,00 eura u kunskoj protuvrijednosti obračunatoj po srednjem tečaju NBH na dan dospijeća, redovne kamate po promjenjivoj stopi od 9% godišnje (u trenutku sklapanja Ugovora o kreditu) i ostalim odredbama iz Ugovora, upisano na temelju Ugovora o namjenskom dugoročnom kreditu od 9. listopada 2002.</w:t>
      </w:r>
      <w:r w:rsidR="00414120" w:rsidRPr="00156C77">
        <w:t xml:space="preserve"> </w:t>
      </w:r>
    </w:p>
    <w:p w:rsidRDefault="00AD5934" w:rsidP="00AD5934" w:rsidR="00AD5934" w:rsidRPr="00156C77">
      <w:pPr>
        <w:jc w:val="both"/>
        <w:rPr>
          <w:shd w:fill="FFFFFF" w:color="auto" w:val="clear"/>
        </w:rPr>
      </w:pPr>
    </w:p>
    <w:p w:rsidRDefault="00501818" w:rsidP="00AD5934" w:rsidR="00501818" w:rsidRPr="00156C77">
      <w:pPr>
        <w:jc w:val="both"/>
        <w:rPr>
          <w:shd w:fill="FFFFFF" w:color="auto" w:val="clear"/>
        </w:rPr>
      </w:pPr>
    </w:p>
    <w:p w:rsidRDefault="00AD5934" w:rsidP="00AD5934" w:rsidR="00AD5934" w:rsidRPr="00156C77">
      <w:pPr>
        <w:jc w:val="center"/>
      </w:pPr>
      <w:r w:rsidRPr="00156C77">
        <w:t xml:space="preserve">U Pazinu dana </w:t>
      </w:r>
      <w:r w:rsidR="00156C77" w:rsidRPr="00156C77">
        <w:t>21</w:t>
      </w:r>
      <w:r w:rsidRPr="00156C77">
        <w:t xml:space="preserve">. listopada 2016. </w:t>
      </w:r>
    </w:p>
    <w:p w:rsidRDefault="00AD5934" w:rsidP="00AD5934" w:rsidR="00AD5934" w:rsidRPr="00156C77">
      <w:pPr>
        <w:jc w:val="center"/>
      </w:pPr>
    </w:p>
    <w:p w:rsidRDefault="00AD5934" w:rsidP="00AD5934" w:rsidR="00AD5934" w:rsidRPr="00156C77">
      <w:pPr>
        <w:jc w:val="both"/>
      </w:pPr>
      <w:r w:rsidRPr="00156C77">
        <w:tab/>
      </w:r>
      <w:r w:rsidRPr="00156C77">
        <w:tab/>
      </w:r>
      <w:r w:rsidRPr="00156C77">
        <w:tab/>
      </w:r>
      <w:r w:rsidRPr="00156C77">
        <w:tab/>
      </w:r>
      <w:r w:rsidRPr="00156C77">
        <w:tab/>
      </w:r>
      <w:r w:rsidRPr="00156C77">
        <w:tab/>
      </w:r>
      <w:r w:rsidRPr="00156C77">
        <w:tab/>
      </w:r>
      <w:r w:rsidRPr="00156C77">
        <w:tab/>
        <w:t xml:space="preserve">   </w:t>
      </w:r>
      <w:r w:rsidRPr="00156C77">
        <w:tab/>
        <w:t xml:space="preserve">         Stečajni sudac</w:t>
      </w:r>
    </w:p>
    <w:p w:rsidRDefault="00AD5934" w:rsidP="00AD5934" w:rsidR="00AD5934" w:rsidRPr="00156C77">
      <w:pPr>
        <w:jc w:val="both"/>
      </w:pPr>
      <w:r w:rsidRPr="00156C77">
        <w:tab/>
      </w:r>
      <w:r w:rsidRPr="00156C77">
        <w:tab/>
      </w:r>
      <w:r w:rsidRPr="00156C77">
        <w:tab/>
      </w:r>
      <w:r w:rsidRPr="00156C77">
        <w:tab/>
      </w:r>
      <w:r w:rsidRPr="00156C77">
        <w:tab/>
      </w:r>
      <w:r w:rsidRPr="00156C77">
        <w:tab/>
      </w:r>
      <w:r w:rsidRPr="00156C77">
        <w:tab/>
        <w:t xml:space="preserve">       </w:t>
      </w:r>
      <w:r w:rsidRPr="00156C77">
        <w:tab/>
        <w:t xml:space="preserve">          Adrijana Labinjan Skok, v.r.</w:t>
      </w:r>
    </w:p>
    <w:p w:rsidRDefault="00AD5934" w:rsidP="00AD5934" w:rsidR="00AD5934" w:rsidRPr="00E146FD">
      <w:pPr>
        <w:jc w:val="both"/>
        <w:rPr>
          <w:color w:val="000000"/>
          <w:shd w:fill="FFFFFF" w:color="auto" w:val="clear"/>
        </w:rPr>
      </w:pPr>
    </w:p>
    <w:p w:rsidRDefault="00AD5934" w:rsidP="00AD5934" w:rsidR="00AD5934" w:rsidRPr="00E146FD">
      <w:pPr>
        <w:jc w:val="both"/>
        <w:rPr>
          <w:color w:val="000000"/>
          <w:shd w:fill="FFFFFF" w:color="auto" w:val="clear"/>
        </w:rPr>
      </w:pPr>
    </w:p>
    <w:p w:rsidRDefault="00AD5934" w:rsidP="00AD5934" w:rsidR="00AD5934" w:rsidRPr="00E146FD">
      <w:pPr>
        <w:jc w:val="both"/>
      </w:pPr>
    </w:p>
    <w:p w:rsidRDefault="00AD5934" w:rsidP="00AD5934" w:rsidR="00AD5934" w:rsidRPr="00E146FD">
      <w:pPr>
        <w:jc w:val="both"/>
      </w:pPr>
      <w:r w:rsidRPr="00E146FD">
        <w:t>UPUTA O PRAVNOM LIJEKU</w:t>
      </w:r>
    </w:p>
    <w:p w:rsidRDefault="00AD5934" w:rsidP="00AD5934" w:rsidR="00AD5934" w:rsidRPr="00E146FD">
      <w:pPr>
        <w:jc w:val="both"/>
      </w:pPr>
      <w:r w:rsidRPr="00E146FD">
        <w:t>Protiv ovog zaključka nije dopušten pravni lijek</w:t>
      </w:r>
      <w:r w:rsidR="00501818">
        <w:t>.</w:t>
      </w:r>
      <w:r w:rsidRPr="00E146FD">
        <w:t xml:space="preserve"> </w:t>
      </w:r>
    </w:p>
    <w:p w:rsidRDefault="00AD5934" w:rsidP="00AD5934" w:rsidR="00AD5934" w:rsidRPr="00E146FD">
      <w:pPr>
        <w:jc w:val="both"/>
      </w:pPr>
    </w:p>
    <w:p w:rsidRDefault="00AD5934" w:rsidP="00AD5934" w:rsidR="00AD5934" w:rsidRPr="007B5EAE">
      <w:pPr>
        <w:jc w:val="both"/>
      </w:pPr>
      <w:r w:rsidRPr="007B5EAE">
        <w:t>DNA:</w:t>
      </w:r>
    </w:p>
    <w:p w:rsidRDefault="00AD5934" w:rsidP="00AD5934" w:rsidR="00AD5934" w:rsidRPr="00137F97">
      <w:pPr>
        <w:jc w:val="both"/>
      </w:pPr>
      <w:r w:rsidRPr="00137F97">
        <w:t>- stečajni upravitelj Vlasta Majstorović, Pula, Koparska 37</w:t>
      </w:r>
    </w:p>
    <w:p w:rsidRDefault="00AD5934" w:rsidP="00AD5934" w:rsidR="00AD5934" w:rsidRPr="00137F97">
      <w:pPr>
        <w:jc w:val="both"/>
      </w:pPr>
      <w:r w:rsidRPr="00137F97">
        <w:t>- OL NEKRETNINE d.o.o., Zagreb, Miramarska 24/6</w:t>
      </w:r>
    </w:p>
    <w:p w:rsidRDefault="00AD5934" w:rsidP="00AD5934" w:rsidR="00137F97" w:rsidRPr="00137F97">
      <w:pPr>
        <w:jc w:val="both"/>
      </w:pPr>
      <w:r w:rsidRPr="00137F97">
        <w:t xml:space="preserve">- </w:t>
      </w:r>
      <w:r w:rsidR="00137F97" w:rsidRPr="00137F97">
        <w:t>Zagrebačka banka d.d., Podružnica Pula, M. Laginje 1</w:t>
      </w:r>
    </w:p>
    <w:p w:rsidRDefault="000425C4" w:rsidP="00AD5934" w:rsidR="00AD5934" w:rsidRPr="00137F97">
      <w:pPr>
        <w:jc w:val="both"/>
      </w:pPr>
      <w:r>
        <w:t xml:space="preserve">- ŽDO </w:t>
      </w:r>
      <w:r w:rsidR="00AD5934" w:rsidRPr="00137F97">
        <w:t>Pula</w:t>
      </w:r>
      <w:r>
        <w:t>, Pula, Kranjčevićeva 8</w:t>
      </w:r>
    </w:p>
    <w:p w:rsidRDefault="00137F97" w:rsidP="00AD5934" w:rsidR="00137F97" w:rsidRPr="00137F97">
      <w:pPr>
        <w:jc w:val="both"/>
      </w:pPr>
      <w:r w:rsidRPr="00137F97">
        <w:t>- Općinski sud u Puli, Kranjčevićeva 8, Zemljišnoknjižni odjel</w:t>
      </w:r>
    </w:p>
    <w:p w:rsidRDefault="00AD5934" w:rsidP="00AD5934" w:rsidR="00AD5934" w:rsidRPr="00137F97">
      <w:pPr>
        <w:jc w:val="both"/>
      </w:pPr>
      <w:r w:rsidRPr="00137F97">
        <w:t xml:space="preserve">- Porezna uprava – Područni ured Istra, Primorje, Lika, Pazin, M. B. Rašana 2/4, p.p. 60  </w:t>
      </w:r>
    </w:p>
    <w:p w:rsidRDefault="00AD5934" w:rsidP="00AD5934" w:rsidR="00AD5934" w:rsidRPr="00137F97">
      <w:pPr>
        <w:jc w:val="both"/>
      </w:pPr>
      <w:r w:rsidRPr="00137F97">
        <w:t>- e-oglasna ploča 3 dana</w:t>
      </w:r>
    </w:p>
    <w:p w:rsidRDefault="00AD5934" w:rsidP="00AD5934" w:rsidR="00AD5934"/>
    <w:p w:rsidRDefault="008B7B35" w:rsidR="00500701"/>
    <w:sectPr w:rsidSect="00215BB1" w:rsidR="0050070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5934" w:rsidP="00AD5934" w:rsidR="00AD5934">
      <w:r>
        <w:separator/>
      </w:r>
    </w:p>
  </w:endnote>
  <w:endnote w:id="0" w:type="continuationSeparator">
    <w:p w:rsidRDefault="00AD5934" w:rsidP="00AD5934" w:rsidR="00AD59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934" w:rsidP="00215BB1" w:rsidR="00215B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B7B35" w:rsidR="00215BB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7B35" w:rsidP="00215BB1" w:rsidR="00215BB1">
    <w:pPr>
      <w:pStyle w:val="Podnoje"/>
      <w:framePr w:y="1" w:xAlign="center" w:vAnchor="text" w:hAnchor="margin" w:wrap="around"/>
      <w:rPr>
        <w:rStyle w:val="Brojstranice"/>
      </w:rPr>
    </w:pPr>
  </w:p>
  <w:p w:rsidRDefault="008B7B35" w:rsidR="00215BB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5934" w:rsidP="00AD5934" w:rsidR="00AD5934">
      <w:r>
        <w:separator/>
      </w:r>
    </w:p>
  </w:footnote>
  <w:footnote w:id="0" w:type="continuationSeparator">
    <w:p w:rsidRDefault="00AD5934" w:rsidP="00AD5934" w:rsidR="00AD59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934" w:rsidP="00215BB1" w:rsidR="00215BB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B7B35" w:rsidR="00215BB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934" w:rsidP="00215BB1" w:rsidR="00215BB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7B3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D5934" w:rsidP="00215BB1" w:rsidR="00215BB1" w:rsidRPr="0036331A">
    <w:pPr>
      <w:pStyle w:val="Zaglavlje"/>
      <w:jc w:val="right"/>
    </w:pPr>
    <w:r>
      <w:t>Posl.br.: 2 Pu St-56</w:t>
    </w:r>
    <w:r w:rsidRPr="0036331A">
      <w:t>/15-</w:t>
    </w:r>
    <w:r>
      <w:t>205</w:t>
    </w:r>
  </w:p>
  <w:p w:rsidRDefault="008B7B35" w:rsidP="00215BB1" w:rsidR="00215BB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934" w:rsidR="0063442B">
    <w:pPr>
      <w:pStyle w:val="Zaglavlje"/>
      <w:jc w:val="center"/>
    </w:pPr>
    <w:r>
      <w:t xml:space="preserve">                                                                          </w:t>
    </w:r>
  </w:p>
  <w:p w:rsidRDefault="008B7B35" w:rsidP="00215BB1" w:rsidR="00215BB1" w:rsidRPr="00C2076A">
    <w:pPr>
      <w:pStyle w:val="Zaglavlje"/>
      <w:jc w:val="right"/>
      <w:rPr>
        <w:b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5934"/>
    <w:rsid w:val="000425C4"/>
    <w:rsid w:val="00137F97"/>
    <w:rsid w:val="00156C77"/>
    <w:rsid w:val="00414120"/>
    <w:rsid w:val="00501818"/>
    <w:rsid w:val="00554328"/>
    <w:rsid w:val="008B7B35"/>
    <w:rsid w:val="00985388"/>
    <w:rsid w:val="00AD5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D593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AD593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D593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D5934"/>
  </w:style>
  <w:style w:styleId="Zaglavlje" w:type="paragraph">
    <w:name w:val="header"/>
    <w:basedOn w:val="Normal"/>
    <w:link w:val="ZaglavljeChar"/>
    <w:uiPriority w:val="99"/>
    <w:rsid w:val="00AD593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5934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593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5934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7B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7B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7B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7B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7B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D593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AD593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D593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D5934"/>
  </w:style>
  <w:style w:styleId="Zaglavlje" w:type="paragraph">
    <w:name w:val="header"/>
    <w:basedOn w:val="Normal"/>
    <w:link w:val="ZaglavljeChar"/>
    <w:uiPriority w:val="99"/>
    <w:rsid w:val="00AD593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5934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593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5934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7B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7B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7B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7B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7B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srpnja 2014.</izvorni_sadrzaj>
    <derivirana_varijabla naziv="DomainObject.Predmet.DatumRjesavanja_1">4. srpnja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Pu St-56/2015</izvorni_sadrzaj>
    <derivirana_varijabla naziv="DomainObject.Predmet.OznakaBroj_1">Pu St-56/2015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Adrijana</izvorni_sadrzaj>
    <derivirana_varijabla naziv="DomainObject.Predmet.PredmetRijesio.Ime_1">Adrijana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Labinjan Skok</izvorni_sadrzaj>
    <derivirana_varijabla naziv="DomainObject.Predmet.PredmetRijesio.Prezime_1">Labinjan Skok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MILE RAJIĆ vl. građevinskog obrta MILE RAJIĆ u stečaju, Pula</izvorni_sadrzaj>
    <derivirana_varijabla naziv="DomainObject.Predmet.ProtustrankaFormated_1">  MILE RAJIĆ vl. građevinskog obrta MILE RAJIĆ u stečaju, Pula</derivirana_varijabla>
  </DomainObject.Predmet.ProtustrankaFormated>
  <DomainObject.Predmet.ProtustrankaFormatedOIB>
    <izvorni_sadrzaj>  MILE RAJIĆ vl. građevinskog obrta MILE RAJIĆ u stečaju, Pula, OIB 15269293885</izvorni_sadrzaj>
    <derivirana_varijabla naziv="DomainObject.Predmet.ProtustrankaFormatedOIB_1">  MILE RAJIĆ vl. građevinskog obrta MILE RAJIĆ u stečaju, Pula, OIB 15269293885</derivirana_varijabla>
  </DomainObject.Predmet.ProtustrankaFormatedOIB>
  <DomainObject.Predmet.ProtustrankaFormatedWithAdress>
    <izvorni_sadrzaj> MILE RAJIĆ vl. građevinskog obrta MILE RAJIĆ u stečaju, Pula</izvorni_sadrzaj>
    <derivirana_varijabla naziv="DomainObject.Predmet.ProtustrankaFormatedWithAdress_1"> MILE RAJIĆ vl. građevinskog obrta MILE RAJIĆ u stečaju, Pula</derivirana_varijabla>
  </DomainObject.Predmet.ProtustrankaFormatedWithAdress>
  <DomainObject.Predmet.ProtustrankaFormatedWithAdressOIB>
    <izvorni_sadrzaj> MILE RAJIĆ vl. građevinskog obrta MILE RAJIĆ u stečaju, Pula, OIB 15269293885</izvorni_sadrzaj>
    <derivirana_varijabla naziv="DomainObject.Predmet.ProtustrankaFormatedWithAdressOIB_1"> MILE RAJIĆ vl. građevinskog obrta MILE RAJIĆ u stečaju, Pula, OIB 15269293885</derivirana_varijabla>
  </DomainObject.Predmet.ProtustrankaFormatedWithAdressOIB>
  <DomainObject.Predmet.ProtustrankaWithAdress>
    <izvorni_sadrzaj>MILE RAJIĆ vl. građevinskog obrta MILE RAJIĆ u stečaju, Pula </izvorni_sadrzaj>
    <derivirana_varijabla naziv="DomainObject.Predmet.ProtustrankaWithAdress_1">MILE RAJIĆ vl. građevinskog obrta MILE RAJIĆ u stečaju, Pula </derivirana_varijabla>
  </DomainObject.Predmet.ProtustrankaWithAdress>
  <DomainObject.Predmet.ProtustrankaWithAdressOIB>
    <izvorni_sadrzaj>MILE RAJIĆ vl. građevinskog obrta MILE RAJIĆ u stečaju, Pula, OIB 15269293885</izvorni_sadrzaj>
    <derivirana_varijabla naziv="DomainObject.Predmet.ProtustrankaWithAdressOIB_1">MILE RAJIĆ vl. građevinskog obrta MILE RAJIĆ u stečaju, Pula, OIB 15269293885</derivirana_varijabla>
  </DomainObject.Predmet.ProtustrankaWithAdressOIB>
  <DomainObject.Predmet.ProtustrankaNazivFormated>
    <izvorni_sadrzaj>MILE RAJIĆ vl. građevinskog obrta MILE RAJIĆ u stečaju, Pula</izvorni_sadrzaj>
    <derivirana_varijabla naziv="DomainObject.Predmet.ProtustrankaNazivFormated_1">MILE RAJIĆ vl. građevinskog obrta MILE RAJIĆ u stečaju, Pula</derivirana_varijabla>
  </DomainObject.Predmet.ProtustrankaNazivFormated>
  <DomainObject.Predmet.ProtustrankaNazivFormatedOIB>
    <izvorni_sadrzaj>MILE RAJIĆ vl. građevinskog obrta MILE RAJIĆ u stečaju, Pula, OIB 15269293885</izvorni_sadrzaj>
    <derivirana_varijabla naziv="DomainObject.Predmet.ProtustrankaNazivFormatedOIB_1">MILE RAJIĆ vl. građevinskog obrta MILE RAJIĆ u stečaju, Pula, OIB 15269293885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d.d. ZAGREB</izvorni_sadrzaj>
    <derivirana_varijabla naziv="DomainObject.Predmet.StrankaFormated_1">  ZAGREBAČKA BANKA d.d. ZAGREB</derivirana_varijabla>
  </DomainObject.Predmet.StrankaFormated>
  <DomainObject.Predmet.StrankaFormatedOIB>
    <izvorni_sadrzaj>  ZAGREBAČKA BANKA d.d. ZAGREB, OIB 92963223473</izvorni_sadrzaj>
    <derivirana_varijabla naziv="DomainObject.Predmet.StrankaFormatedOIB_1">  ZAGREBAČKA BANKA d.d. ZAGREB, OIB 92963223473</derivirana_varijabla>
  </DomainObject.Predmet.StrankaFormatedOIB>
  <DomainObject.Predmet.StrankaFormatedWithAdress>
    <izvorni_sadrzaj> ZAGREBAČKA BANKA d.d. ZAGREB, Paromlinska Cesta 2, 10000 Zagreb</izvorni_sadrzaj>
    <derivirana_varijabla naziv="DomainObject.Predmet.StrankaFormatedWithAdress_1"> ZAGREBAČKA BANKA d.d. ZAGREB, Paromlinska Cesta 2, 10000 Zagreb</derivirana_varijabla>
  </DomainObject.Predmet.StrankaFormatedWithAdress>
  <DomainObject.Predmet.StrankaFormatedWithAdressOIB>
    <izvorni_sadrzaj> ZAGREBAČKA BANKA d.d. ZAGREB, OIB 92963223473, Paromlinska Cesta 2, 10000 Zagreb</izvorni_sadrzaj>
    <derivirana_varijabla naziv="DomainObject.Predmet.StrankaFormatedWithAdressOIB_1"> ZAGREBAČKA BANKA d.d. ZAGREB, OIB 92963223473, Paromlinska Cesta 2, 10000 Zagreb</derivirana_varijabla>
  </DomainObject.Predmet.StrankaFormatedWithAdressOIB>
  <DomainObject.Predmet.StrankaWithAdress>
    <izvorni_sadrzaj>ZAGREBAČKA BANKA d.d. ZAGREB Paromlinska Cesta 2,10000 Zagreb</izvorni_sadrzaj>
    <derivirana_varijabla naziv="DomainObject.Predmet.StrankaWithAdress_1">ZAGREBAČKA BANKA d.d. ZAGREB Paromlinska Cesta 2,10000 Zagreb</derivirana_varijabla>
  </DomainObject.Predmet.StrankaWithAdress>
  <DomainObject.Predmet.StrankaWithAdressOIB>
    <izvorni_sadrzaj>ZAGREBAČKA BANKA d.d. ZAGREB, OIB 92963223473, Paromlinska Cesta 2,10000 Zagreb</izvorni_sadrzaj>
    <derivirana_varijabla naziv="DomainObject.Predmet.StrankaWithAdressOIB_1">ZAGREBAČKA BANKA d.d. ZAGREB, OIB 92963223473, Paromlinska Cesta 2,10000 Zagreb</derivirana_varijabla>
  </DomainObject.Predmet.StrankaWithAdressOIB>
  <DomainObject.Predmet.StrankaNazivFormated>
    <izvorni_sadrzaj>ZAGREBAČKA BANKA d.d. ZAGREB</izvorni_sadrzaj>
    <derivirana_varijabla naziv="DomainObject.Predmet.StrankaNazivFormated_1">ZAGREBAČKA BANKA d.d. ZAGREB</derivirana_varijabla>
  </DomainObject.Predmet.StrankaNazivFormated>
  <DomainObject.Predmet.StrankaNazivFormatedOIB>
    <izvorni_sadrzaj>ZAGREBAČKA BANKA d.d. ZAGREB, OIB 92963223473</izvorni_sadrzaj>
    <derivirana_varijabla naziv="DomainObject.Predmet.StrankaNazivFormatedOIB_1">ZAGREBAČKA BANKA d.d. ZAGREB, OIB 92963223473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1086466.73</izvorni_sadrzaj>
    <derivirana_varijabla naziv="DomainObject.Predmet.TrenutnaVrijednost_1">1086466.73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ZAGREBAČKA BANKA d.d. ZAGREB</item>
    </izvorni_sadrzaj>
    <derivirana_varijabla naziv="DomainObject.Predmet.StrankaListFormated_1">
      <item>ZAGREBAČKA BANKA d.d. ZAGREB</item>
    </derivirana_varijabla>
  </DomainObject.Predmet.StrankaListFormated>
  <DomainObject.Predmet.StrankaListFormatedOIB>
    <izvorni_sadrzaj>
      <item>ZAGREBAČKA BANKA d.d. ZAGREB, OIB 92963223473</item>
    </izvorni_sadrzaj>
    <derivirana_varijabla naziv="DomainObject.Predmet.StrankaListFormatedOIB_1">
      <item>ZAGREBAČKA BANKA d.d. ZAGREB, OIB 92963223473</item>
    </derivirana_varijabla>
  </DomainObject.Predmet.StrankaListFormatedOIB>
  <DomainObject.Predmet.StrankaListFormatedWithAdress>
    <izvorni_sadrzaj>
      <item>ZAGREBAČKA BANKA d.d. ZAGREB, Paromlinska Cesta 2, 10000 Zagreb</item>
    </izvorni_sadrzaj>
    <derivirana_varijabla naziv="DomainObject.Predmet.StrankaListFormatedWithAdress_1">
      <item>ZAGREBAČKA BANKA d.d. ZAGREB, Paromlinska Cesta 2, 10000 Zagreb</item>
    </derivirana_varijabla>
  </DomainObject.Predmet.StrankaListFormatedWithAdress>
  <DomainObject.Predmet.StrankaListFormatedWithAdressOIB>
    <izvorni_sadrzaj>
      <item>ZAGREBAČKA BANKA d.d. ZAGREB, OIB 92963223473, Paromlinska Cesta 2, 10000 Zagreb</item>
    </izvorni_sadrzaj>
    <derivirana_varijabla naziv="DomainObject.Predmet.StrankaListFormatedWithAdressOIB_1">
      <item>ZAGREBAČKA BANKA d.d. ZAGREB, OIB 92963223473, Paromlinska Cesta 2, 10000 Zagreb</item>
    </derivirana_varijabla>
  </DomainObject.Predmet.StrankaListFormatedWithAdressOIB>
  <DomainObject.Predmet.StrankaListNazivFormated>
    <izvorni_sadrzaj>
      <item>ZAGREBAČKA BANKA d.d. ZAGREB</item>
    </izvorni_sadrzaj>
    <derivirana_varijabla naziv="DomainObject.Predmet.StrankaListNazivFormated_1">
      <item>ZAGREBAČKA BANKA d.d. ZAGREB</item>
    </derivirana_varijabla>
  </DomainObject.Predmet.StrankaListNazivFormated>
  <DomainObject.Predmet.StrankaListNazivFormatedOIB>
    <izvorni_sadrzaj>
      <item>ZAGREBAČKA BANKA d.d. ZAGREB, OIB 92963223473</item>
    </izvorni_sadrzaj>
    <derivirana_varijabla naziv="DomainObject.Predmet.StrankaListNazivFormatedOIB_1">
      <item>ZAGREBAČKA BANKA d.d. ZAGREB, OIB 92963223473</item>
    </derivirana_varijabla>
  </DomainObject.Predmet.StrankaListNazivFormatedOIB>
  <DomainObject.Predmet.ProtuStrankaListFormated>
    <izvorni_sadrzaj>
      <item>MILE RAJIĆ vl. građevinskog obrta MILE RAJIĆ u stečaju, Pula</item>
    </izvorni_sadrzaj>
    <derivirana_varijabla naziv="DomainObject.Predmet.ProtuStrankaListFormated_1">
      <item>MILE RAJIĆ vl. građevinskog obrta MILE RAJIĆ u stečaju, Pula</item>
    </derivirana_varijabla>
  </DomainObject.Predmet.ProtuStrankaListFormated>
  <DomainObject.Predmet.ProtuStrankaListFormatedOIB>
    <izvorni_sadrzaj>
      <item>MILE RAJIĆ vl. građevinskog obrta MILE RAJIĆ u stečaju, Pula, OIB 15269293885</item>
    </izvorni_sadrzaj>
    <derivirana_varijabla naziv="DomainObject.Predmet.ProtuStrankaListFormatedOIB_1">
      <item>MILE RAJIĆ vl. građevinskog obrta MILE RAJIĆ u stečaju, Pula, OIB 15269293885</item>
    </derivirana_varijabla>
  </DomainObject.Predmet.ProtuStrankaListFormatedOIB>
  <DomainObject.Predmet.ProtuStrankaListFormatedWithAdress>
    <izvorni_sadrzaj>
      <item>MILE RAJIĆ vl. građevinskog obrta MILE RAJIĆ u stečaju, Pula</item>
    </izvorni_sadrzaj>
    <derivirana_varijabla naziv="DomainObject.Predmet.ProtuStrankaListFormatedWithAdress_1">
      <item>MILE RAJIĆ vl. građevinskog obrta MILE RAJIĆ u stečaju, Pula</item>
    </derivirana_varijabla>
  </DomainObject.Predmet.ProtuStrankaListFormatedWithAdress>
  <DomainObject.Predmet.ProtuStrankaListFormatedWithAdressOIB>
    <izvorni_sadrzaj>
      <item>MILE RAJIĆ vl. građevinskog obrta MILE RAJIĆ u stečaju, Pula, OIB 15269293885</item>
    </izvorni_sadrzaj>
    <derivirana_varijabla naziv="DomainObject.Predmet.ProtuStrankaListFormatedWithAdressOIB_1">
      <item>MILE RAJIĆ vl. građevinskog obrta MILE RAJIĆ u stečaju, Pula, OIB 15269293885</item>
    </derivirana_varijabla>
  </DomainObject.Predmet.ProtuStrankaListFormatedWithAdressOIB>
  <DomainObject.Predmet.ProtuStrankaListNazivFormated>
    <izvorni_sadrzaj>
      <item>MILE RAJIĆ vl. građevinskog obrta MILE RAJIĆ u stečaju, Pula</item>
    </izvorni_sadrzaj>
    <derivirana_varijabla naziv="DomainObject.Predmet.ProtuStrankaListNazivFormated_1">
      <item>MILE RAJIĆ vl. građevinskog obrta MILE RAJIĆ u stečaju, Pula</item>
    </derivirana_varijabla>
  </DomainObject.Predmet.ProtuStrankaListNazivFormated>
  <DomainObject.Predmet.ProtuStrankaListNazivFormatedOIB>
    <izvorni_sadrzaj>
      <item>MILE RAJIĆ vl. građevinskog obrta MILE RAJIĆ u stečaju, Pula, OIB 15269293885</item>
    </izvorni_sadrzaj>
    <derivirana_varijabla naziv="DomainObject.Predmet.ProtuStrankaListNazivFormatedOIB_1">
      <item>MILE RAJIĆ vl. građevinskog obrta MILE RAJIĆ u stečaju, Pula, OIB 15269293885</item>
    </derivirana_varijabla>
  </DomainObject.Predmet.ProtuStrankaListNazivFormatedOIB>
  <DomainObject.Predmet.OstaliListFormated>
    <izvorni_sadrzaj>
      <item>VENETO BANKA d.d. ZAGREB</item>
      <item>Odvjetničko društvo GOLUB I PARTNERI društvo s ograničenom odgovornošću</item>
      <item>VLASTA MAJSTOROVIĆ</item>
    </izvorni_sadrzaj>
    <derivirana_varijabla naziv="DomainObject.Predmet.OstaliListFormated_1">
      <item>VENETO BANKA d.d. ZAGREB</item>
      <item>Odvjetničko društvo GOLUB I PARTNERI društvo s ograničenom odgovornošću</item>
      <item>VLASTA MAJSTOROVIĆ</item>
    </derivirana_varijabla>
  </DomainObject.Predmet.OstaliListFormated>
  <DomainObject.Predmet.OstaliListFormatedOIB>
    <izvorni_sadrzaj>
      <item>VENETO BANKA d.d. ZAGREB, OIB 81712716992</item>
      <item>Odvjetničko društvo GOLUB I PARTNERI društvo s ograničenom odgovornošću, OIB 36714247867</item>
      <item>VLASTA MAJSTOROVIĆ, OIB 78258328195</item>
    </izvorni_sadrzaj>
    <derivirana_varijabla naziv="DomainObject.Predmet.OstaliListFormatedOIB_1">
      <item>VENETO BANKA d.d. ZAGREB, OIB 81712716992</item>
      <item>Odvjetničko društvo GOLUB I PARTNERI društvo s ograničenom odgovornošću, OIB 36714247867</item>
      <item>VLASTA MAJSTOROVIĆ, OIB 78258328195</item>
    </derivirana_varijabla>
  </DomainObject.Predmet.OstaliListFormatedOIB>
  <DomainObject.Predmet.OstaliListFormatedWithAdress>
    <izvorni_sadrzaj>
      <item>VENETO BANKA d.d. ZAGREB, Draškovićeva 58, 10000 Zagreb</item>
      <item>Odvjetničko društvo GOLUB I PARTNERI društvo s ograničenom odgovornošću, Ljudevita Gaja 2/a, 10000 Zagreb</item>
      <item>VLASTA MAJSTOROVIĆ</item>
    </izvorni_sadrzaj>
    <derivirana_varijabla naziv="DomainObject.Predmet.OstaliListFormatedWithAdress_1">
      <item>VENETO BANKA d.d. ZAGREB, Draškovićeva 58, 10000 Zagreb</item>
      <item>Odvjetničko društvo GOLUB I PARTNERI društvo s ograničenom odgovornošću, Ljudevita Gaja 2/a, 10000 Zagreb</item>
      <item>VLASTA MAJSTOROVIĆ</item>
    </derivirana_varijabla>
  </DomainObject.Predmet.OstaliListFormatedWithAdress>
  <DomainObject.Predmet.OstaliListFormatedWithAdressOIB>
    <izvorni_sadrzaj>
      <item>VENETO BANKA d.d. ZAGREB, OIB 81712716992, Draškovićeva 58, 10000 Zagreb</item>
      <item>Odvjetničko društvo GOLUB I PARTNERI društvo s ograničenom odgovornošću, OIB 36714247867, Ljudevita Gaja 2/a, 10000 Zagreb</item>
      <item>VLASTA MAJSTOROVIĆ, OIB 78258328195</item>
    </izvorni_sadrzaj>
    <derivirana_varijabla naziv="DomainObject.Predmet.OstaliListFormatedWithAdressOIB_1">
      <item>VENETO BANKA d.d. ZAGREB, OIB 81712716992, Draškovićeva 58, 10000 Zagreb</item>
      <item>Odvjetničko društvo GOLUB I PARTNERI društvo s ograničenom odgovornošću, OIB 36714247867, Ljudevita Gaja 2/a, 10000 Zagreb</item>
      <item>VLASTA MAJSTOROVIĆ, OIB 78258328195</item>
    </derivirana_varijabla>
  </DomainObject.Predmet.OstaliListFormatedWithAdressOIB>
  <DomainObject.Predmet.OstaliListNazivFormated>
    <izvorni_sadrzaj>
      <item>VENETO BANKA d.d. ZAGREB</item>
      <item>Odvjetničko društvo GOLUB I PARTNERI društvo s ograničenom odgovornošću</item>
      <item>VLASTA MAJSTOROVIĆ</item>
    </izvorni_sadrzaj>
    <derivirana_varijabla naziv="DomainObject.Predmet.OstaliListNazivFormated_1">
      <item>VENETO BANKA d.d. ZAGREB</item>
      <item>Odvjetničko društvo GOLUB I PARTNERI društvo s ograničenom odgovornošću</item>
      <item>VLASTA MAJSTOROVIĆ</item>
    </derivirana_varijabla>
  </DomainObject.Predmet.OstaliListNazivFormated>
  <DomainObject.Predmet.OstaliListNazivFormatedOIB>
    <izvorni_sadrzaj>
      <item>VENETO BANKA d.d. ZAGREB, OIB 81712716992</item>
      <item>Odvjetničko društvo GOLUB I PARTNERI društvo s ograničenom odgovornošću, OIB 36714247867</item>
      <item>VLASTA MAJSTOROVIĆ, OIB 78258328195</item>
    </izvorni_sadrzaj>
    <derivirana_varijabla naziv="DomainObject.Predmet.OstaliListNazivFormatedOIB_1">
      <item>VENETO BANKA d.d. ZAGREB, OIB 81712716992</item>
      <item>Odvjetničko društvo GOLUB I PARTNERI društvo s ograničenom odgovornošću, OIB 36714247867</item>
      <item>VLASTA MAJSTOROVIĆ, OIB 78258328195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d.d. ZAGREB</izvorni_sadrzaj>
    <derivirana_varijabla naziv="DomainObject.Predmet.StrankaIDrugi_1">ZAGREBAČKA BANKA d.d. ZAGREB</derivirana_varijabla>
  </DomainObject.Predmet.StrankaIDrugi>
  <DomainObject.Predmet.ProtustrankaIDrugi>
    <izvorni_sadrzaj>MILE RAJIĆ vl. građevinskog obrta MILE RAJIĆ u stečaju, Pula</izvorni_sadrzaj>
    <derivirana_varijabla naziv="DomainObject.Predmet.ProtustrankaIDrugi_1">MILE RAJIĆ vl. građevinskog obrta MILE RAJIĆ u stečaju, Pula</derivirana_varijabla>
  </DomainObject.Predmet.ProtustrankaIDrugi>
  <DomainObject.Predmet.StrankaIDrugiAdressOIB>
    <izvorni_sadrzaj>ZAGREBAČKA BANKA d.d. ZAGREB, OIB 92963223473, Paromlinska Cesta 2, 10000 Zagreb</izvorni_sadrzaj>
    <derivirana_varijabla naziv="DomainObject.Predmet.StrankaIDrugiAdressOIB_1">ZAGREBAČKA BANKA d.d. ZAGREB, OIB 92963223473, Paromlinska Cesta 2, 10000 Zagreb</derivirana_varijabla>
  </DomainObject.Predmet.StrankaIDrugiAdressOIB>
  <DomainObject.Predmet.ProtustrankaIDrugiAdressOIB>
    <izvorni_sadrzaj>MILE RAJIĆ vl. građevinskog obrta MILE RAJIĆ u stečaju, Pula, OIB 15269293885</izvorni_sadrzaj>
    <derivirana_varijabla naziv="DomainObject.Predmet.ProtustrankaIDrugiAdressOIB_1">MILE RAJIĆ vl. građevinskog obrta MILE RAJIĆ u stečaju, Pula, OIB 15269293885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svibnja 2014.</izvorni_sadrzaj>
    <derivirana_varijabla naziv="DomainObject.Predmet.OdlukaRjesenje.DatumDonosenjaOdluke_1">12. svibnja 2014.</derivirana_varijabla>
  </DomainObject.Predmet.OdlukaRjesenje.DatumDonosenjaOdluke>
  <DomainObject.Predmet.OdlukaRjesenje.DatumPravomocnosti>
    <izvorni_sadrzaj>3. lipnja 2014.</izvorni_sadrzaj>
    <derivirana_varijabla naziv="DomainObject.Predmet.OdlukaRjesenje.DatumPravomocnosti_1">3. lipnja 2014.</derivirana_varijabla>
  </DomainObject.Predmet.OdlukaRjesenje.DatumPravomocnosti>
  <DomainObject.Predmet.OdlukaRjesenje.Oznaka>
    <izvorni_sadrzaj>St-945/2013-110</izvorni_sadrzaj>
    <derivirana_varijabla naziv="DomainObject.Predmet.OdlukaRjesenje.Oznaka_1">St-945/2013-110</derivirana_varijabla>
  </DomainObject.Predmet.OdlukaRjesenje.Oznaka>
  <DomainObject.Predmet.SudioniciListNaziv>
    <izvorni_sadrzaj>
      <item>ZAGREBAČKA BANKA d.d. ZAGREB</item>
      <item>VENETO BANKA d.d. ZAGREB</item>
      <item>Odvjetničko društvo GOLUB I PARTNERI društvo s ograničenom odgovornošću</item>
      <item>VLASTA MAJSTOROVIĆ</item>
      <item>MILE RAJIĆ vl. građevinskog obrta MILE RAJIĆ u stečaju, Pula</item>
    </izvorni_sadrzaj>
    <derivirana_varijabla naziv="DomainObject.Predmet.SudioniciListNaziv_1">
      <item>ZAGREBAČKA BANKA d.d. ZAGREB</item>
      <item>VENETO BANKA d.d. ZAGREB</item>
      <item>Odvjetničko društvo GOLUB I PARTNERI društvo s ograničenom odgovornošću</item>
      <item>VLASTA MAJSTOROVIĆ</item>
      <item>MILE RAJIĆ vl. građevinskog obrta MILE RAJIĆ u stečaju, Pula</item>
    </derivirana_varijabla>
  </DomainObject.Predmet.SudioniciListNaziv>
  <DomainObject.Predmet.SudioniciListAdressOIB>
    <izvorni_sadrzaj>
      <item>ZAGREBAČKA BANKA d.d. ZAGREB, OIB 92963223473, Paromlinska Cesta 2,10000 Zagreb</item>
      <item>VENETO BANKA d.d. ZAGREB, OIB 81712716992, Draškovićeva 58,10000 Zagreb</item>
      <item>Odvjetničko društvo GOLUB I PARTNERI društvo s ograničenom odgovornošću, OIB 36714247867, Ljudevita Gaja 2/a,10000 Zagreb</item>
      <item>VLASTA MAJSTOROVIĆ, OIB 78258328195</item>
      <item>MILE RAJIĆ vl. građevinskog obrta MILE RAJIĆ u stečaju, Pula, OIB 15269293885</item>
    </izvorni_sadrzaj>
    <derivirana_varijabla naziv="DomainObject.Predmet.SudioniciListAdressOIB_1">
      <item>ZAGREBAČKA BANKA d.d. ZAGREB, OIB 92963223473, Paromlinska Cesta 2,10000 Zagreb</item>
      <item>VENETO BANKA d.d. ZAGREB, OIB 81712716992, Draškovićeva 58,10000 Zagreb</item>
      <item>Odvjetničko društvo GOLUB I PARTNERI društvo s ograničenom odgovornošću, OIB 36714247867, Ljudevita Gaja 2/a,10000 Zagreb</item>
      <item>VLASTA MAJSTOROVIĆ, OIB 78258328195</item>
      <item>MILE RAJIĆ vl. građevinskog obrta MILE RAJIĆ u stečaju, Pula, OIB 15269293885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92963223473</item>
      <item>, OIB 81712716992</item>
      <item>, OIB 36714247867</item>
      <item>, OIB 78258328195</item>
      <item>, OIB 15269293885</item>
    </izvorni_sadrzaj>
    <derivirana_varijabla naziv="DomainObject.Predmet.SudioniciListNazivOIB_1">
      <item>, OIB 92963223473</item>
      <item>, OIB 81712716992</item>
      <item>, OIB 36714247867</item>
      <item>, OIB 78258328195</item>
      <item>, OIB 15269293885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398</properties:Words>
  <properties:Characters>2183</properties:Characters>
  <properties:Lines>62</properties:Lines>
  <properties:Paragraphs>27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2016-10-20T11:03:00Z</dcterms:created>
  <dc:creator>Jasmina Matika</dc:creator>
  <cp:lastModifiedBy>Jasmina Matika</cp:lastModifiedBy>
  <dcterms:modified xmlns:xsi="http://www.w3.org/2001/XMLSchema-instance" xsi:type="dcterms:W3CDTF">2016-10-21T05:51:00Z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