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95f2" w14:paraId="2ef95f2" w:rsidRDefault="00CD56B6" w:rsidP="00FF5397" w:rsidR="00CC75ED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397" w:rsidP="00FF5397" w:rsidR="00FF5397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B97B92" w:rsidP="00FF5397" w:rsidR="00FF5397" w:rsidRPr="00F542E0">
      <w:pPr>
        <w:rPr>
          <w:b/>
        </w:rPr>
      </w:pPr>
      <w:r>
        <w:rPr>
          <w:b/>
        </w:rPr>
        <w:t>TRGOVAČKI</w:t>
      </w:r>
      <w:r w:rsidR="00FF5397" w:rsidRPr="00F542E0">
        <w:rPr>
          <w:b/>
        </w:rPr>
        <w:t xml:space="preserve"> SUD U OSIJEKU</w:t>
      </w:r>
    </w:p>
    <w:p w:rsidRDefault="00FF5397" w:rsidP="001112F6" w:rsidR="00835870" w:rsidRPr="00F542E0">
      <w:pPr>
        <w:rPr>
          <w:b/>
        </w:rPr>
      </w:pPr>
      <w:r w:rsidRPr="00F542E0">
        <w:rPr>
          <w:b/>
        </w:rPr>
        <w:t xml:space="preserve">STALNA SLUŽBA </w:t>
      </w:r>
      <w:r w:rsidR="001112F6">
        <w:rPr>
          <w:b/>
        </w:rPr>
        <w:t>U SLAVONSKOM BRODU</w:t>
      </w:r>
      <w:r w:rsidR="001C79C9">
        <w:rPr>
          <w:b/>
        </w:rPr>
        <w:t xml:space="preserve">   </w:t>
      </w:r>
      <w:r w:rsidR="004C4F49">
        <w:rPr>
          <w:b/>
        </w:rPr>
        <w:t xml:space="preserve">                </w:t>
      </w:r>
      <w:r w:rsidR="00334DC6">
        <w:rPr>
          <w:b/>
        </w:rPr>
        <w:t xml:space="preserve"> </w:t>
      </w:r>
      <w:r w:rsidR="00835870" w:rsidRPr="00B616E7">
        <w:rPr>
          <w:b/>
        </w:rPr>
        <w:t xml:space="preserve">Broj: </w:t>
      </w:r>
      <w:r w:rsidR="00835870">
        <w:rPr>
          <w:b/>
        </w:rPr>
        <w:t>7</w:t>
      </w:r>
      <w:r w:rsidR="00835870" w:rsidRPr="0050244A">
        <w:rPr>
          <w:b/>
        </w:rPr>
        <w:t>/St-</w:t>
      </w:r>
      <w:r w:rsidR="006A5EEE">
        <w:rPr>
          <w:b/>
        </w:rPr>
        <w:t>743</w:t>
      </w:r>
      <w:r w:rsidR="006C033E">
        <w:rPr>
          <w:b/>
        </w:rPr>
        <w:t>/</w:t>
      </w:r>
      <w:r w:rsidR="001C79C9">
        <w:rPr>
          <w:b/>
        </w:rPr>
        <w:t>201</w:t>
      </w:r>
      <w:r w:rsidR="002E79FB">
        <w:rPr>
          <w:b/>
        </w:rPr>
        <w:t>6-</w:t>
      </w:r>
      <w:r w:rsidR="006A5EEE">
        <w:rPr>
          <w:b/>
        </w:rPr>
        <w:t>43</w:t>
      </w:r>
    </w:p>
    <w:p w:rsidRDefault="00FF5397" w:rsidP="00FF5397" w:rsidR="00FF5397">
      <w:pPr>
        <w:rPr>
          <w:b/>
        </w:rPr>
      </w:pPr>
      <w:r w:rsidRPr="00F542E0">
        <w:rPr>
          <w:b/>
        </w:rPr>
        <w:t>Trg pobjede 13</w:t>
      </w:r>
    </w:p>
    <w:p w:rsidRDefault="001C79C9" w:rsidP="00FF5397" w:rsidR="001C79C9">
      <w:pPr>
        <w:rPr>
          <w:b/>
        </w:rPr>
      </w:pPr>
      <w:r>
        <w:rPr>
          <w:b/>
        </w:rPr>
        <w:t>Slavonski Brod</w:t>
      </w:r>
    </w:p>
    <w:p w:rsidRDefault="00FF5397" w:rsidP="00FF5397" w:rsidR="00CC75ED">
      <w:r>
        <w:tab/>
      </w:r>
      <w:r>
        <w:tab/>
      </w:r>
      <w:r>
        <w:tab/>
      </w:r>
      <w:r>
        <w:tab/>
      </w:r>
      <w:r>
        <w:tab/>
      </w:r>
    </w:p>
    <w:p w:rsidRDefault="00CD56B6" w:rsidP="00FF5397" w:rsidR="00CD56B6"/>
    <w:p w:rsidRDefault="00E71524" w:rsidP="00E71524" w:rsidR="00FF5397">
      <w:pPr>
        <w:jc w:val="center"/>
        <w:rPr>
          <w:b/>
        </w:rPr>
      </w:pPr>
      <w:r w:rsidRPr="00E71524">
        <w:rPr>
          <w:b/>
        </w:rPr>
        <w:t>R E P U B L I K A   H R V A T S K A</w:t>
      </w:r>
    </w:p>
    <w:p w:rsidRDefault="002E79FB" w:rsidP="00E71524" w:rsidR="002E79FB" w:rsidRPr="00E71524">
      <w:pPr>
        <w:jc w:val="center"/>
        <w:rPr>
          <w:b/>
        </w:rPr>
      </w:pPr>
    </w:p>
    <w:p w:rsidRDefault="00FF5397" w:rsidP="00FF5397" w:rsidR="00FF5397">
      <w:pPr>
        <w:jc w:val="center"/>
        <w:rPr>
          <w:b/>
        </w:rPr>
      </w:pPr>
      <w:r>
        <w:rPr>
          <w:b/>
        </w:rPr>
        <w:t>R</w:t>
      </w:r>
      <w:r w:rsidR="002E79FB">
        <w:rPr>
          <w:b/>
        </w:rPr>
        <w:t xml:space="preserve"> </w:t>
      </w:r>
      <w:r>
        <w:rPr>
          <w:b/>
        </w:rPr>
        <w:t>J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Š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NJ</w:t>
      </w:r>
      <w:r w:rsidR="002E79FB">
        <w:rPr>
          <w:b/>
        </w:rPr>
        <w:t xml:space="preserve"> </w:t>
      </w:r>
      <w:r>
        <w:rPr>
          <w:b/>
        </w:rPr>
        <w:t>E</w:t>
      </w:r>
    </w:p>
    <w:p w:rsidRDefault="00FF5397" w:rsidP="00FF5397" w:rsidR="00FF5397">
      <w:pPr>
        <w:jc w:val="both"/>
      </w:pPr>
    </w:p>
    <w:p w:rsidRDefault="00FF5397" w:rsidP="00CC75ED" w:rsidR="00CC75ED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661316">
        <w:rPr>
          <w:b/>
        </w:rPr>
        <w:t xml:space="preserve">TRGOVAČKI SUD U </w:t>
      </w:r>
      <w:r>
        <w:rPr>
          <w:b/>
        </w:rPr>
        <w:t>OSIJEKU, STALNA SLUŽBA</w:t>
      </w:r>
      <w:r w:rsidR="001C79C9">
        <w:rPr>
          <w:b/>
        </w:rPr>
        <w:t xml:space="preserve"> </w:t>
      </w:r>
      <w:r w:rsidR="001112F6">
        <w:rPr>
          <w:b/>
        </w:rPr>
        <w:t>U SLAVONSKOM BRODU</w:t>
      </w:r>
      <w:r>
        <w:rPr>
          <w:b/>
        </w:rPr>
        <w:t>,</w:t>
      </w:r>
      <w:r>
        <w:t xml:space="preserve"> po</w:t>
      </w:r>
      <w:r w:rsidR="00C44096">
        <w:t xml:space="preserve"> stečajnoj </w:t>
      </w:r>
      <w:r>
        <w:t xml:space="preserve"> sutkinji Mirni Vujčić,</w:t>
      </w:r>
      <w:r w:rsidR="00760960">
        <w:t xml:space="preserve"> </w:t>
      </w:r>
      <w:r w:rsidR="00C871ED">
        <w:t xml:space="preserve">u stečajnom postupku nad </w:t>
      </w:r>
      <w:r w:rsidR="002E79FB" w:rsidRPr="002E79FB">
        <w:t>stečajn</w:t>
      </w:r>
      <w:r w:rsidR="001112F6">
        <w:t xml:space="preserve">im </w:t>
      </w:r>
      <w:r w:rsidR="002E79FB" w:rsidRPr="002E79FB">
        <w:t>dužnik</w:t>
      </w:r>
      <w:r w:rsidR="001112F6">
        <w:t>om</w:t>
      </w:r>
      <w:r w:rsidR="002E79FB" w:rsidRPr="002E79FB">
        <w:t xml:space="preserve"> </w:t>
      </w:r>
      <w:r w:rsidR="006A5EEE" w:rsidRPr="006A5EEE">
        <w:t>GRUPA FERDINAND društvo s ograničenom odgovornošću za promidžbu i trgovinu, skraćena tvrtka: GRUPA FERDINAND d.o.o., Pakrac, Radničko naselje 6, OIB: 45488760710</w:t>
      </w:r>
      <w:r w:rsidR="00C44096" w:rsidRPr="00FA6A11">
        <w:t>,</w:t>
      </w:r>
      <w:r w:rsidR="00C44096" w:rsidRPr="00C44096">
        <w:rPr>
          <w:b/>
        </w:rPr>
        <w:t xml:space="preserve"> </w:t>
      </w:r>
      <w:r>
        <w:t>nakon o</w:t>
      </w:r>
      <w:r w:rsidR="00C44096">
        <w:t>držanog ispitnog ročišta da</w:t>
      </w:r>
      <w:r w:rsidR="004D2BE8">
        <w:t xml:space="preserve">na </w:t>
      </w:r>
      <w:r w:rsidR="006A5EEE">
        <w:t>10</w:t>
      </w:r>
      <w:r w:rsidR="001112F6">
        <w:t xml:space="preserve">. </w:t>
      </w:r>
      <w:r w:rsidR="006A5EEE">
        <w:t>veljače</w:t>
      </w:r>
      <w:r w:rsidR="002E79FB">
        <w:t xml:space="preserve"> 201</w:t>
      </w:r>
      <w:r w:rsidR="004C4F49">
        <w:t>7</w:t>
      </w:r>
      <w:r>
        <w:t>. godine i  na temelju Tablice</w:t>
      </w:r>
      <w:r>
        <w:rPr>
          <w:b/>
        </w:rPr>
        <w:t xml:space="preserve"> </w:t>
      </w:r>
      <w:r w:rsidR="00FB009E">
        <w:t xml:space="preserve">ispitanih tražbina, dana </w:t>
      </w:r>
      <w:r w:rsidR="006A5EEE">
        <w:t>2</w:t>
      </w:r>
      <w:r w:rsidR="00C8594C">
        <w:t>1</w:t>
      </w:r>
      <w:r w:rsidR="001112F6">
        <w:t>.</w:t>
      </w:r>
      <w:r w:rsidR="00AB1BAD">
        <w:t xml:space="preserve"> veljače</w:t>
      </w:r>
      <w:r w:rsidR="00FB009E">
        <w:t xml:space="preserve"> 201</w:t>
      </w:r>
      <w:r w:rsidR="004C4F49">
        <w:t>7</w:t>
      </w:r>
      <w:r>
        <w:t xml:space="preserve">. </w:t>
      </w:r>
      <w:r w:rsidR="00BD5342">
        <w:t>g</w:t>
      </w:r>
      <w:r>
        <w:t>odine</w:t>
      </w:r>
    </w:p>
    <w:p w:rsidRDefault="004C4F49" w:rsidP="00CC75ED" w:rsidR="004C4F49">
      <w:pPr>
        <w:jc w:val="both"/>
      </w:pPr>
    </w:p>
    <w:p w:rsidRDefault="00FF5397" w:rsidP="00FF5397" w:rsidR="00FF5397" w:rsidRPr="00E74E31">
      <w:pPr>
        <w:jc w:val="center"/>
      </w:pPr>
      <w:r w:rsidRPr="00E74E31">
        <w:t>r i j e š i o    j e</w:t>
      </w:r>
    </w:p>
    <w:p w:rsidRDefault="004F1773" w:rsidP="00A944CC" w:rsidR="004F1773">
      <w:pPr>
        <w:jc w:val="both"/>
        <w:rPr>
          <w:b/>
        </w:rPr>
      </w:pPr>
    </w:p>
    <w:p w:rsidRDefault="00A944CC" w:rsidP="00E54518" w:rsidR="0006366B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Pr="00A944CC">
        <w:rPr>
          <w:b/>
        </w:rPr>
        <w:t>I.</w:t>
      </w:r>
      <w:r>
        <w:t xml:space="preserve"> </w:t>
      </w:r>
      <w:r w:rsidR="00E54518" w:rsidRPr="00E54518">
        <w:rPr>
          <w:b/>
        </w:rPr>
        <w:t>a)</w:t>
      </w:r>
      <w:r w:rsidR="00E54518"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 w:rsidR="007D6839">
        <w:t>su</w:t>
      </w:r>
      <w:r w:rsidR="00E54518">
        <w:t xml:space="preserve"> tražbine stečajnih </w:t>
      </w:r>
      <w:r w:rsidR="007D6839">
        <w:t xml:space="preserve">vjerovnika </w:t>
      </w:r>
      <w:r w:rsidR="00E54518">
        <w:t xml:space="preserve">prvog višeg isplatnog reda u iznosima kako slijedi: </w:t>
      </w:r>
    </w:p>
    <w:p w:rsidRDefault="00FF5397" w:rsidP="00FF5397" w:rsidR="00FF5397">
      <w:pPr>
        <w:rPr>
          <w:b/>
        </w:rPr>
      </w:pPr>
    </w:p>
    <w:p w:rsidRDefault="006A5EEE" w:rsidP="006A5EEE" w:rsidR="006A5EEE" w:rsidRPr="006A5EEE">
      <w:pPr>
        <w:rPr>
          <w:szCs w:val="22"/>
        </w:rPr>
      </w:pPr>
      <w:r>
        <w:rPr>
          <w:szCs w:val="22"/>
        </w:rPr>
        <w:t>1.IVAN HOFMAN</w:t>
      </w:r>
      <w:r w:rsidR="004C4F49" w:rsidRPr="006A5EEE">
        <w:rPr>
          <w:szCs w:val="22"/>
        </w:rPr>
        <w:t xml:space="preserve">, </w:t>
      </w:r>
      <w:r w:rsidRPr="006A5EEE">
        <w:rPr>
          <w:szCs w:val="22"/>
        </w:rPr>
        <w:t>Pakrac,</w:t>
      </w:r>
    </w:p>
    <w:p w:rsidRDefault="006A5EEE" w:rsidP="006A5EEE" w:rsidR="006A5EEE" w:rsidRPr="006A5EEE">
      <w:pPr>
        <w:rPr>
          <w:szCs w:val="22"/>
        </w:rPr>
      </w:pPr>
      <w:r w:rsidRPr="006A5EEE">
        <w:rPr>
          <w:szCs w:val="22"/>
        </w:rPr>
        <w:t xml:space="preserve">Frankopanska 33,                                                </w:t>
      </w:r>
      <w:r w:rsidR="00CB24DB">
        <w:rPr>
          <w:szCs w:val="22"/>
        </w:rPr>
        <w:t xml:space="preserve">      </w:t>
      </w:r>
      <w:r w:rsidRPr="006A5EEE">
        <w:rPr>
          <w:szCs w:val="22"/>
        </w:rPr>
        <w:t xml:space="preserve">    </w:t>
      </w:r>
      <w:r>
        <w:rPr>
          <w:szCs w:val="22"/>
        </w:rPr>
        <w:t xml:space="preserve">  </w:t>
      </w:r>
      <w:r w:rsidR="004B4C66">
        <w:rPr>
          <w:szCs w:val="22"/>
        </w:rPr>
        <w:t xml:space="preserve">    </w:t>
      </w:r>
      <w:r>
        <w:rPr>
          <w:szCs w:val="22"/>
        </w:rPr>
        <w:t xml:space="preserve"> </w:t>
      </w:r>
      <w:r w:rsidRPr="006A5EEE">
        <w:rPr>
          <w:szCs w:val="22"/>
        </w:rPr>
        <w:t xml:space="preserve"> </w:t>
      </w:r>
      <w:r w:rsidR="00BC2457" w:rsidRPr="006A5EEE">
        <w:rPr>
          <w:szCs w:val="22"/>
        </w:rPr>
        <w:t xml:space="preserve">u iznosu od     </w:t>
      </w:r>
      <w:r w:rsidRPr="006A5EEE">
        <w:rPr>
          <w:szCs w:val="22"/>
        </w:rPr>
        <w:t>3.005,19 Kn</w:t>
      </w:r>
    </w:p>
    <w:p w:rsidRDefault="006A5EEE" w:rsidP="004C4F49" w:rsidR="004C4F49">
      <w:pPr>
        <w:rPr>
          <w:szCs w:val="22"/>
        </w:rPr>
      </w:pPr>
      <w:r w:rsidRPr="006A5EEE">
        <w:rPr>
          <w:szCs w:val="22"/>
        </w:rPr>
        <w:t>OIB 91848271930</w:t>
      </w:r>
      <w:r w:rsidR="00BC2457" w:rsidRPr="006A5EEE">
        <w:rPr>
          <w:szCs w:val="22"/>
        </w:rPr>
        <w:t xml:space="preserve">                                        </w:t>
      </w:r>
      <w:r w:rsidR="004C4F49">
        <w:rPr>
          <w:szCs w:val="22"/>
        </w:rPr>
        <w:t xml:space="preserve">   </w:t>
      </w:r>
      <w:r w:rsidR="004B4C66">
        <w:rPr>
          <w:szCs w:val="22"/>
        </w:rPr>
        <w:t xml:space="preserve">                        </w:t>
      </w:r>
      <w:r w:rsidR="00213E5E">
        <w:rPr>
          <w:szCs w:val="22"/>
        </w:rPr>
        <w:t xml:space="preserve">                      </w:t>
      </w:r>
      <w:r w:rsidR="005B3829">
        <w:rPr>
          <w:szCs w:val="22"/>
        </w:rPr>
        <w:t xml:space="preserve">                                                              </w:t>
      </w:r>
      <w:r w:rsidR="00213E5E">
        <w:rPr>
          <w:szCs w:val="22"/>
        </w:rPr>
        <w:t xml:space="preserve"> </w:t>
      </w:r>
    </w:p>
    <w:p w:rsidRDefault="004565ED" w:rsidP="00671ABE" w:rsidR="00CF4B5F" w:rsidRPr="00671ABE">
      <w:pPr>
        <w:rPr>
          <w:szCs w:val="22"/>
        </w:rPr>
      </w:pPr>
      <w:r w:rsidRPr="00671ABE">
        <w:rPr>
          <w:szCs w:val="22"/>
        </w:rPr>
        <w:t xml:space="preserve"> </w:t>
      </w:r>
      <w:r w:rsidR="0006366B" w:rsidRPr="00671ABE">
        <w:rPr>
          <w:szCs w:val="22"/>
        </w:rPr>
        <w:tab/>
      </w:r>
      <w:r w:rsidR="0006366B" w:rsidRPr="00671ABE">
        <w:rPr>
          <w:szCs w:val="22"/>
        </w:rPr>
        <w:tab/>
        <w:t xml:space="preserve">  </w:t>
      </w:r>
      <w:r w:rsidR="008860B1" w:rsidRPr="00671ABE">
        <w:rPr>
          <w:szCs w:val="22"/>
        </w:rPr>
        <w:t xml:space="preserve">  </w:t>
      </w:r>
      <w:r w:rsidR="0006366B" w:rsidRPr="00671ABE">
        <w:rPr>
          <w:szCs w:val="22"/>
        </w:rPr>
        <w:t xml:space="preserve">      </w:t>
      </w:r>
    </w:p>
    <w:p w:rsidRDefault="004565ED" w:rsidP="005B3829" w:rsidR="006A5EEE">
      <w:pPr>
        <w:tabs>
          <w:tab w:pos="5910" w:val="left"/>
        </w:tabs>
      </w:pPr>
      <w:r>
        <w:t xml:space="preserve">2. </w:t>
      </w:r>
      <w:r w:rsidR="006A5EEE">
        <w:t>JASMINKO MAŠIĆ</w:t>
      </w:r>
      <w:r w:rsidR="00BC2457">
        <w:t xml:space="preserve">, </w:t>
      </w:r>
      <w:r w:rsidR="006A5EEE">
        <w:t xml:space="preserve">Prekopakra, </w:t>
      </w:r>
    </w:p>
    <w:p w:rsidRDefault="006A5EEE" w:rsidP="005B3829" w:rsidR="006A5EEE">
      <w:pPr>
        <w:tabs>
          <w:tab w:pos="5910" w:val="left"/>
        </w:tabs>
      </w:pPr>
      <w:r>
        <w:t>Stjepana Širca 112 , OIB  98938573899</w:t>
      </w:r>
      <w:r w:rsidRPr="006A5EEE">
        <w:t xml:space="preserve"> </w:t>
      </w:r>
      <w:r>
        <w:t xml:space="preserve">                        </w:t>
      </w:r>
      <w:r w:rsidR="00CB24DB">
        <w:t xml:space="preserve">   </w:t>
      </w:r>
      <w:r w:rsidR="004B4C66">
        <w:t xml:space="preserve">    </w:t>
      </w:r>
      <w:r>
        <w:t xml:space="preserve"> u iznosu od 6.015,42 Kn</w:t>
      </w:r>
      <w:r w:rsidR="00BC2457">
        <w:t xml:space="preserve">      </w:t>
      </w:r>
    </w:p>
    <w:p w:rsidRDefault="006A5EEE" w:rsidP="005B3829" w:rsidR="006A5EEE">
      <w:pPr>
        <w:tabs>
          <w:tab w:pos="5910" w:val="left"/>
        </w:tabs>
      </w:pPr>
    </w:p>
    <w:p w:rsidRDefault="006A5EEE" w:rsidP="005B3829" w:rsidR="006A5EEE">
      <w:pPr>
        <w:tabs>
          <w:tab w:pos="5910" w:val="left"/>
        </w:tabs>
      </w:pPr>
      <w:r>
        <w:t xml:space="preserve">3. HRVOJE PAVIČIĆ, Pakrac, Kalvarija 92, </w:t>
      </w:r>
    </w:p>
    <w:p w:rsidRDefault="006A5EEE" w:rsidP="005B3829" w:rsidR="006A5EEE">
      <w:pPr>
        <w:tabs>
          <w:tab w:pos="5910" w:val="left"/>
        </w:tabs>
      </w:pPr>
      <w:r>
        <w:t xml:space="preserve">OIB 19848078330                                                          </w:t>
      </w:r>
      <w:r w:rsidR="00CB24DB">
        <w:t xml:space="preserve">    </w:t>
      </w:r>
      <w:r w:rsidR="004B4C66">
        <w:t xml:space="preserve">   </w:t>
      </w:r>
      <w:r>
        <w:t xml:space="preserve"> u iznosu od 19.418,18 Kn</w:t>
      </w:r>
    </w:p>
    <w:p w:rsidRDefault="006A5EEE" w:rsidP="005B3829" w:rsidR="006A5EEE">
      <w:pPr>
        <w:tabs>
          <w:tab w:pos="5910" w:val="left"/>
        </w:tabs>
      </w:pPr>
    </w:p>
    <w:p w:rsidRDefault="006A5EEE" w:rsidP="005B3829" w:rsidR="006A5EEE">
      <w:pPr>
        <w:tabs>
          <w:tab w:pos="5910" w:val="left"/>
        </w:tabs>
      </w:pPr>
      <w:r>
        <w:t xml:space="preserve">4. DOMAGOJ PAVLOVIĆ, Pakrac, </w:t>
      </w:r>
    </w:p>
    <w:p w:rsidRDefault="006A5EEE" w:rsidP="005B3829" w:rsidR="006A5EEE">
      <w:pPr>
        <w:tabs>
          <w:tab w:pos="5910" w:val="left"/>
        </w:tabs>
      </w:pPr>
      <w:r>
        <w:t xml:space="preserve">Matice Hrvatske 1, OIB 69783772552    </w:t>
      </w:r>
      <w:r w:rsidR="00CB24DB">
        <w:t xml:space="preserve">                            </w:t>
      </w:r>
      <w:r w:rsidR="004B4C66">
        <w:t xml:space="preserve">    </w:t>
      </w:r>
      <w:r>
        <w:t xml:space="preserve">u iznosu </w:t>
      </w:r>
      <w:r w:rsidR="00CB24DB">
        <w:t xml:space="preserve">od 6.015,42 </w:t>
      </w:r>
      <w:r w:rsidR="008F6B4B">
        <w:t>K</w:t>
      </w:r>
      <w:r>
        <w:t>n</w:t>
      </w:r>
    </w:p>
    <w:p w:rsidRDefault="006A5EEE" w:rsidP="005B3829" w:rsidR="006A5EEE">
      <w:pPr>
        <w:tabs>
          <w:tab w:pos="5910" w:val="left"/>
        </w:tabs>
      </w:pPr>
    </w:p>
    <w:p w:rsidRDefault="006A5EEE" w:rsidP="005B3829" w:rsidR="006A5EEE">
      <w:pPr>
        <w:tabs>
          <w:tab w:pos="5910" w:val="left"/>
        </w:tabs>
      </w:pPr>
      <w:r>
        <w:t>5. IVICA SAMARDŽIJA,Požega, Šeovci 18,</w:t>
      </w:r>
    </w:p>
    <w:p w:rsidRDefault="006A5EEE" w:rsidP="005B3829" w:rsidR="00BC2457">
      <w:pPr>
        <w:tabs>
          <w:tab w:pos="5910" w:val="left"/>
        </w:tabs>
      </w:pPr>
      <w:r>
        <w:t xml:space="preserve">OIB  55075900026                                                     </w:t>
      </w:r>
      <w:r w:rsidR="008F6B4B">
        <w:t xml:space="preserve">         </w:t>
      </w:r>
      <w:r w:rsidR="004B4C66">
        <w:t xml:space="preserve">  </w:t>
      </w:r>
      <w:r w:rsidR="008F6B4B">
        <w:t xml:space="preserve"> </w:t>
      </w:r>
      <w:r>
        <w:t>u iznosu od 52.031,84 Kn</w:t>
      </w:r>
      <w:r w:rsidR="00BC2457">
        <w:t xml:space="preserve">         </w:t>
      </w:r>
    </w:p>
    <w:p w:rsidRDefault="005B3829" w:rsidP="0006366B" w:rsidR="00C44096">
      <w:pPr>
        <w:tabs>
          <w:tab w:pos="5910" w:val="left"/>
        </w:tabs>
      </w:pPr>
      <w:r>
        <w:t xml:space="preserve">                                                                                              </w:t>
      </w:r>
    </w:p>
    <w:p w:rsidRDefault="0006366B" w:rsidP="0006366B" w:rsidR="0006366B">
      <w:pPr>
        <w:tabs>
          <w:tab w:pos="5910" w:val="left"/>
        </w:tabs>
      </w:pPr>
    </w:p>
    <w:p w:rsidRDefault="00CD56B6" w:rsidP="004D2BE8" w:rsidR="00CD56B6">
      <w:pPr>
        <w:tabs>
          <w:tab w:pos="5910" w:val="left"/>
        </w:tabs>
      </w:pPr>
    </w:p>
    <w:p w:rsidRDefault="00FF5397" w:rsidP="00671ABE" w:rsidR="00CC75ED">
      <w:pPr>
        <w:jc w:val="both"/>
        <w:rPr>
          <w:b/>
        </w:rPr>
      </w:pPr>
      <w:r w:rsidRPr="001A695E">
        <w:rPr>
          <w:b/>
        </w:rPr>
        <w:t>UKUPNO:</w:t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>
        <w:tab/>
      </w:r>
      <w:r w:rsidR="00671ABE">
        <w:t xml:space="preserve">         </w:t>
      </w:r>
      <w:r w:rsidR="00BC2457">
        <w:t xml:space="preserve">     </w:t>
      </w:r>
      <w:r w:rsidR="00671ABE">
        <w:t xml:space="preserve">u </w:t>
      </w:r>
      <w:r w:rsidR="00BC2457">
        <w:t xml:space="preserve">iznosu         </w:t>
      </w:r>
      <w:r w:rsidR="006A5EEE">
        <w:rPr>
          <w:b/>
        </w:rPr>
        <w:t>86.486,05</w:t>
      </w:r>
      <w:r w:rsidR="005B3829">
        <w:t xml:space="preserve"> </w:t>
      </w:r>
      <w:r w:rsidR="00671ABE">
        <w:rPr>
          <w:b/>
        </w:rPr>
        <w:t>Kn</w:t>
      </w:r>
      <w:r w:rsidR="002E1104">
        <w:rPr>
          <w:b/>
        </w:rPr>
        <w:t xml:space="preserve">              </w:t>
      </w:r>
    </w:p>
    <w:p w:rsidRDefault="00E54518" w:rsidP="00B34AC0" w:rsidR="00E54518">
      <w:pPr>
        <w:rPr>
          <w:b/>
        </w:rPr>
      </w:pPr>
    </w:p>
    <w:p w:rsidRDefault="002A7851" w:rsidP="00B34AC0" w:rsidR="002A7851">
      <w:pPr>
        <w:rPr>
          <w:b/>
        </w:rPr>
      </w:pPr>
    </w:p>
    <w:p w:rsidRDefault="00E54518" w:rsidP="00E54518" w:rsidR="00E54518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>b</w:t>
      </w:r>
      <w:r w:rsidRPr="00E54518">
        <w:rPr>
          <w:b/>
        </w:rPr>
        <w:t>)</w:t>
      </w:r>
      <w:r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>
        <w:t>s</w:t>
      </w:r>
      <w:r w:rsidR="007D6839">
        <w:t>u</w:t>
      </w:r>
      <w:r>
        <w:t xml:space="preserve"> tražbine stečajnih</w:t>
      </w:r>
      <w:r w:rsidR="007D6839">
        <w:t xml:space="preserve"> vjerovnika</w:t>
      </w:r>
      <w:r>
        <w:t xml:space="preserve"> drugog višeg isplatnog reda u iznosima kako slijedi: </w:t>
      </w:r>
    </w:p>
    <w:p w:rsidRDefault="00203A23" w:rsidP="00203A23" w:rsidR="00203A23">
      <w:pPr>
        <w:rPr>
          <w:b/>
        </w:rPr>
      </w:pPr>
    </w:p>
    <w:p w:rsidRDefault="00671ABE" w:rsidP="00977854" w:rsidR="00977854">
      <w:pPr>
        <w:jc w:val="both"/>
        <w:rPr>
          <w:szCs w:val="22"/>
        </w:rPr>
      </w:pPr>
      <w:r>
        <w:rPr>
          <w:szCs w:val="22"/>
        </w:rPr>
        <w:t>1</w:t>
      </w:r>
      <w:r w:rsidRPr="00671ABE">
        <w:rPr>
          <w:szCs w:val="22"/>
        </w:rPr>
        <w:t>.</w:t>
      </w:r>
      <w:r w:rsidR="00977854">
        <w:rPr>
          <w:szCs w:val="22"/>
        </w:rPr>
        <w:t>HRVATSKE VODE, Zagreb, Ul.grada</w:t>
      </w:r>
    </w:p>
    <w:p w:rsidRDefault="00977854" w:rsidP="00977854" w:rsidR="00977854" w:rsidRPr="00671ABE">
      <w:pPr>
        <w:jc w:val="both"/>
        <w:rPr>
          <w:szCs w:val="22"/>
        </w:rPr>
      </w:pPr>
      <w:r>
        <w:rPr>
          <w:szCs w:val="22"/>
        </w:rPr>
        <w:t>Vukovara 220, OIB  28921383001</w:t>
      </w:r>
    </w:p>
    <w:p w:rsidRDefault="00671ABE" w:rsidP="00671ABE" w:rsidR="00595CB9" w:rsidRPr="002A7851">
      <w:pPr>
        <w:jc w:val="both"/>
        <w:rPr>
          <w:szCs w:val="22"/>
        </w:rPr>
      </w:pPr>
      <w:r>
        <w:rPr>
          <w:szCs w:val="22"/>
        </w:rPr>
        <w:t xml:space="preserve">                           </w:t>
      </w:r>
      <w:r w:rsidR="005B3829">
        <w:rPr>
          <w:szCs w:val="22"/>
        </w:rPr>
        <w:t xml:space="preserve"> </w:t>
      </w:r>
      <w:r w:rsidR="00977854">
        <w:rPr>
          <w:szCs w:val="22"/>
        </w:rPr>
        <w:t xml:space="preserve">                                                    </w:t>
      </w:r>
      <w:r w:rsidR="00CC5415">
        <w:rPr>
          <w:szCs w:val="22"/>
        </w:rPr>
        <w:t xml:space="preserve">     </w:t>
      </w:r>
      <w:r>
        <w:rPr>
          <w:szCs w:val="22"/>
        </w:rPr>
        <w:t xml:space="preserve"> </w:t>
      </w:r>
      <w:r w:rsidR="002A7851">
        <w:rPr>
          <w:szCs w:val="22"/>
        </w:rPr>
        <w:t xml:space="preserve">         </w:t>
      </w:r>
      <w:r w:rsidRPr="00671ABE">
        <w:rPr>
          <w:szCs w:val="22"/>
        </w:rPr>
        <w:t xml:space="preserve">u iznosu od       </w:t>
      </w:r>
      <w:r w:rsidR="00977854">
        <w:rPr>
          <w:szCs w:val="22"/>
        </w:rPr>
        <w:t>73.939,29</w:t>
      </w:r>
      <w:r w:rsidRPr="00671ABE">
        <w:rPr>
          <w:szCs w:val="22"/>
        </w:rPr>
        <w:t xml:space="preserve"> Kn</w:t>
      </w:r>
      <w:r>
        <w:rPr>
          <w:szCs w:val="22"/>
        </w:rPr>
        <w:t xml:space="preserve">   </w:t>
      </w:r>
      <w:r w:rsidR="0006366B">
        <w:rPr>
          <w:szCs w:val="22"/>
        </w:rPr>
        <w:t xml:space="preserve"> </w:t>
      </w:r>
    </w:p>
    <w:p w:rsidRDefault="007314A7" w:rsidP="00855A99" w:rsidR="007314A7" w:rsidRPr="00855A99">
      <w:pPr>
        <w:pStyle w:val="Bezproreda1"/>
        <w:rPr>
          <w:b/>
        </w:rPr>
      </w:pPr>
      <w:r>
        <w:t xml:space="preserve">                                                                                                      </w:t>
      </w:r>
    </w:p>
    <w:p w:rsidRDefault="00617119" w:rsidP="005B3829" w:rsidR="00BC2457">
      <w:pPr>
        <w:jc w:val="both"/>
        <w:rPr>
          <w:szCs w:val="22"/>
        </w:rPr>
      </w:pPr>
      <w:r>
        <w:t>2.</w:t>
      </w:r>
      <w:r w:rsidR="004565ED" w:rsidRPr="004565ED">
        <w:rPr>
          <w:szCs w:val="22"/>
        </w:rPr>
        <w:t xml:space="preserve"> </w:t>
      </w:r>
      <w:r w:rsidR="00977854">
        <w:rPr>
          <w:szCs w:val="22"/>
        </w:rPr>
        <w:t>HRVATSKI TELEKOM d.d.</w:t>
      </w:r>
    </w:p>
    <w:p w:rsidRDefault="00977854" w:rsidP="005B3829" w:rsidR="00977854">
      <w:pPr>
        <w:jc w:val="both"/>
        <w:rPr>
          <w:szCs w:val="22"/>
        </w:rPr>
      </w:pPr>
      <w:r>
        <w:rPr>
          <w:szCs w:val="22"/>
        </w:rPr>
        <w:t xml:space="preserve">Zagreb, Mihanovićeva 9,                                         </w:t>
      </w:r>
      <w:r w:rsidR="00CC5415">
        <w:rPr>
          <w:szCs w:val="22"/>
        </w:rPr>
        <w:t xml:space="preserve">    </w:t>
      </w:r>
      <w:r w:rsidR="002A7851">
        <w:rPr>
          <w:szCs w:val="22"/>
        </w:rPr>
        <w:t xml:space="preserve">         </w:t>
      </w:r>
      <w:r>
        <w:rPr>
          <w:szCs w:val="22"/>
        </w:rPr>
        <w:t xml:space="preserve"> </w:t>
      </w:r>
      <w:r w:rsidRPr="00977854">
        <w:rPr>
          <w:szCs w:val="22"/>
        </w:rPr>
        <w:t xml:space="preserve">u iznosu od        </w:t>
      </w:r>
      <w:r>
        <w:rPr>
          <w:szCs w:val="22"/>
        </w:rPr>
        <w:t>22.690,97</w:t>
      </w:r>
      <w:r w:rsidRPr="00977854">
        <w:rPr>
          <w:szCs w:val="22"/>
        </w:rPr>
        <w:t xml:space="preserve"> Kn</w:t>
      </w:r>
      <w:r>
        <w:rPr>
          <w:szCs w:val="22"/>
        </w:rPr>
        <w:t xml:space="preserve">  </w:t>
      </w:r>
    </w:p>
    <w:p w:rsidRDefault="00977854" w:rsidP="005B3829" w:rsidR="00977854">
      <w:pPr>
        <w:jc w:val="both"/>
        <w:rPr>
          <w:szCs w:val="22"/>
        </w:rPr>
      </w:pPr>
      <w:r>
        <w:rPr>
          <w:szCs w:val="22"/>
        </w:rPr>
        <w:t>OIB 81793146560</w:t>
      </w:r>
    </w:p>
    <w:p w:rsidRDefault="00977854" w:rsidP="005B3829" w:rsidR="005B3829">
      <w:pPr>
        <w:jc w:val="both"/>
        <w:rPr>
          <w:szCs w:val="22"/>
        </w:rPr>
      </w:pPr>
      <w:r>
        <w:rPr>
          <w:szCs w:val="22"/>
        </w:rPr>
        <w:t xml:space="preserve">                                                               </w:t>
      </w:r>
      <w:r w:rsidR="00BC2457">
        <w:rPr>
          <w:szCs w:val="22"/>
        </w:rPr>
        <w:t xml:space="preserve">              </w:t>
      </w:r>
      <w:r w:rsidR="00AD1936">
        <w:rPr>
          <w:szCs w:val="22"/>
        </w:rPr>
        <w:t xml:space="preserve">   </w:t>
      </w:r>
      <w:r w:rsidR="005B3829">
        <w:rPr>
          <w:szCs w:val="22"/>
        </w:rPr>
        <w:t xml:space="preserve">  </w:t>
      </w:r>
    </w:p>
    <w:p w:rsidRDefault="005B3829" w:rsidP="005B3829" w:rsidR="00BC2457">
      <w:pPr>
        <w:jc w:val="both"/>
        <w:rPr>
          <w:szCs w:val="22"/>
        </w:rPr>
      </w:pPr>
      <w:r>
        <w:rPr>
          <w:szCs w:val="22"/>
        </w:rPr>
        <w:t>3.</w:t>
      </w:r>
      <w:r w:rsidR="00977854">
        <w:rPr>
          <w:szCs w:val="22"/>
        </w:rPr>
        <w:t xml:space="preserve">REPUBLIKA HRVATSKA, </w:t>
      </w:r>
    </w:p>
    <w:p w:rsidRDefault="00977854" w:rsidP="005B3829" w:rsidR="00977854">
      <w:pPr>
        <w:jc w:val="both"/>
        <w:rPr>
          <w:szCs w:val="22"/>
        </w:rPr>
      </w:pPr>
      <w:r>
        <w:rPr>
          <w:szCs w:val="22"/>
        </w:rPr>
        <w:t xml:space="preserve">Ministarstvo financija, Porezna uprava, </w:t>
      </w:r>
    </w:p>
    <w:p w:rsidRDefault="00977854" w:rsidP="005B3829" w:rsidR="00977854">
      <w:pPr>
        <w:jc w:val="both"/>
        <w:rPr>
          <w:szCs w:val="22"/>
        </w:rPr>
      </w:pPr>
      <w:r>
        <w:rPr>
          <w:szCs w:val="22"/>
        </w:rPr>
        <w:t xml:space="preserve">Područni ured Slavonija i Baranja,                           </w:t>
      </w:r>
      <w:r w:rsidR="00CC5415">
        <w:rPr>
          <w:szCs w:val="22"/>
        </w:rPr>
        <w:t xml:space="preserve">      </w:t>
      </w:r>
      <w:r w:rsidR="002A7851">
        <w:rPr>
          <w:szCs w:val="22"/>
        </w:rPr>
        <w:t xml:space="preserve">        </w:t>
      </w:r>
      <w:r>
        <w:rPr>
          <w:szCs w:val="22"/>
        </w:rPr>
        <w:t xml:space="preserve"> </w:t>
      </w:r>
      <w:r w:rsidRPr="00977854">
        <w:rPr>
          <w:szCs w:val="22"/>
        </w:rPr>
        <w:t xml:space="preserve">u iznosu od        </w:t>
      </w:r>
      <w:r>
        <w:rPr>
          <w:szCs w:val="22"/>
        </w:rPr>
        <w:t>1.000,00</w:t>
      </w:r>
      <w:r w:rsidRPr="00977854">
        <w:rPr>
          <w:szCs w:val="22"/>
        </w:rPr>
        <w:t xml:space="preserve"> Kn</w:t>
      </w:r>
      <w:r>
        <w:rPr>
          <w:szCs w:val="22"/>
        </w:rPr>
        <w:t xml:space="preserve">             </w:t>
      </w:r>
    </w:p>
    <w:p w:rsidRDefault="00977854" w:rsidP="005B3829" w:rsidR="00977854">
      <w:pPr>
        <w:jc w:val="both"/>
        <w:rPr>
          <w:szCs w:val="22"/>
        </w:rPr>
      </w:pPr>
      <w:r>
        <w:rPr>
          <w:szCs w:val="22"/>
        </w:rPr>
        <w:t>OIB 18683136487</w:t>
      </w:r>
    </w:p>
    <w:p w:rsidRDefault="00BC2457" w:rsidP="005B3829" w:rsidR="005B3829">
      <w:pPr>
        <w:jc w:val="both"/>
        <w:rPr>
          <w:szCs w:val="22"/>
        </w:rPr>
      </w:pPr>
      <w:r>
        <w:rPr>
          <w:szCs w:val="22"/>
        </w:rPr>
        <w:t xml:space="preserve">                  </w:t>
      </w:r>
      <w:r w:rsidR="00AD1936">
        <w:rPr>
          <w:szCs w:val="22"/>
        </w:rPr>
        <w:t xml:space="preserve">  </w:t>
      </w:r>
      <w:r w:rsidR="00977854">
        <w:rPr>
          <w:szCs w:val="22"/>
        </w:rPr>
        <w:t xml:space="preserve">                                                              </w:t>
      </w:r>
      <w:r w:rsidR="00AD1936">
        <w:rPr>
          <w:szCs w:val="22"/>
        </w:rPr>
        <w:t xml:space="preserve"> </w:t>
      </w:r>
      <w:r w:rsidR="005B3829">
        <w:rPr>
          <w:szCs w:val="22"/>
        </w:rPr>
        <w:t xml:space="preserve">  </w:t>
      </w:r>
    </w:p>
    <w:p w:rsidRDefault="005B3829" w:rsidP="005B3829" w:rsidR="005B3829">
      <w:pPr>
        <w:jc w:val="both"/>
        <w:rPr>
          <w:szCs w:val="22"/>
        </w:rPr>
      </w:pPr>
    </w:p>
    <w:p w:rsidRDefault="005B3829" w:rsidP="00977854" w:rsidR="005B3829">
      <w:pPr>
        <w:jc w:val="both"/>
        <w:rPr>
          <w:szCs w:val="22"/>
        </w:rPr>
      </w:pPr>
      <w:r>
        <w:rPr>
          <w:szCs w:val="22"/>
        </w:rPr>
        <w:t>4.</w:t>
      </w:r>
      <w:r w:rsidR="00CC5415">
        <w:rPr>
          <w:szCs w:val="22"/>
        </w:rPr>
        <w:t xml:space="preserve">  NOVA LJUBLJANSKA BANKA d.d.</w:t>
      </w:r>
    </w:p>
    <w:p w:rsidRDefault="00CC5415" w:rsidP="00977854" w:rsidR="00CC5415">
      <w:pPr>
        <w:jc w:val="both"/>
        <w:rPr>
          <w:szCs w:val="22"/>
        </w:rPr>
      </w:pPr>
      <w:r>
        <w:rPr>
          <w:szCs w:val="22"/>
        </w:rPr>
        <w:t xml:space="preserve">Ljubljana, Trg Republike 2, Slovenija                              </w:t>
      </w:r>
      <w:r w:rsidR="002A7851">
        <w:rPr>
          <w:szCs w:val="22"/>
        </w:rPr>
        <w:t xml:space="preserve">      </w:t>
      </w:r>
      <w:r>
        <w:rPr>
          <w:szCs w:val="22"/>
        </w:rPr>
        <w:t>u iznosu od  5.227.377,60 Kn</w:t>
      </w:r>
    </w:p>
    <w:p w:rsidRDefault="00CC5415" w:rsidP="00977854" w:rsidR="00CC5415">
      <w:pPr>
        <w:jc w:val="both"/>
        <w:rPr>
          <w:szCs w:val="22"/>
        </w:rPr>
      </w:pPr>
      <w:r>
        <w:rPr>
          <w:szCs w:val="22"/>
        </w:rPr>
        <w:t>OIB 17719334242</w:t>
      </w:r>
    </w:p>
    <w:p w:rsidRDefault="00E0561A" w:rsidP="005B3829" w:rsidR="00E0561A">
      <w:pPr>
        <w:jc w:val="both"/>
        <w:rPr>
          <w:szCs w:val="22"/>
        </w:rPr>
      </w:pPr>
      <w:r>
        <w:rPr>
          <w:szCs w:val="22"/>
        </w:rPr>
        <w:t xml:space="preserve">                                  </w:t>
      </w:r>
    </w:p>
    <w:p w:rsidRDefault="005B3829" w:rsidP="005B3829" w:rsidR="005B3829">
      <w:pPr>
        <w:jc w:val="both"/>
        <w:rPr>
          <w:szCs w:val="22"/>
        </w:rPr>
      </w:pPr>
    </w:p>
    <w:p w:rsidRDefault="005B3829" w:rsidP="005B3829" w:rsidR="005B3829">
      <w:pPr>
        <w:jc w:val="both"/>
        <w:rPr>
          <w:szCs w:val="22"/>
        </w:rPr>
      </w:pPr>
    </w:p>
    <w:p w:rsidRDefault="005B3829" w:rsidP="00E0561A" w:rsidR="00E0561A">
      <w:pPr>
        <w:jc w:val="both"/>
        <w:rPr>
          <w:szCs w:val="22"/>
        </w:rPr>
      </w:pPr>
      <w:r>
        <w:rPr>
          <w:szCs w:val="22"/>
        </w:rPr>
        <w:t>5.</w:t>
      </w:r>
      <w:r w:rsidRPr="005B3829">
        <w:rPr>
          <w:szCs w:val="22"/>
        </w:rPr>
        <w:t xml:space="preserve"> </w:t>
      </w:r>
      <w:r w:rsidR="00977854">
        <w:rPr>
          <w:szCs w:val="22"/>
        </w:rPr>
        <w:t xml:space="preserve">ALBERT KOLBL, Stuttgart 70597, </w:t>
      </w:r>
    </w:p>
    <w:p w:rsidRDefault="00044206" w:rsidP="00E0561A" w:rsidR="00E0561A" w:rsidRPr="00E0561A">
      <w:pPr>
        <w:jc w:val="both"/>
        <w:rPr>
          <w:szCs w:val="22"/>
        </w:rPr>
      </w:pPr>
      <w:r>
        <w:rPr>
          <w:szCs w:val="22"/>
        </w:rPr>
        <w:t xml:space="preserve">Reginestrase 1, Njemačka                                             </w:t>
      </w:r>
      <w:r w:rsidR="002A7851">
        <w:rPr>
          <w:szCs w:val="22"/>
        </w:rPr>
        <w:t xml:space="preserve">            </w:t>
      </w:r>
      <w:r w:rsidR="00E0561A" w:rsidRPr="00E0561A">
        <w:rPr>
          <w:szCs w:val="22"/>
        </w:rPr>
        <w:t>u iznosu od</w:t>
      </w:r>
      <w:r w:rsidR="002A7851">
        <w:rPr>
          <w:szCs w:val="22"/>
        </w:rPr>
        <w:t xml:space="preserve"> </w:t>
      </w:r>
      <w:r w:rsidR="00CC5415">
        <w:rPr>
          <w:szCs w:val="22"/>
        </w:rPr>
        <w:t>296.000,00</w:t>
      </w:r>
      <w:r w:rsidR="00E0561A" w:rsidRPr="00E0561A">
        <w:rPr>
          <w:szCs w:val="22"/>
        </w:rPr>
        <w:t xml:space="preserve"> Kn   </w:t>
      </w:r>
    </w:p>
    <w:p w:rsidRDefault="00E0561A" w:rsidP="00E0561A" w:rsidR="00E0561A" w:rsidRPr="00E0561A">
      <w:pPr>
        <w:jc w:val="both"/>
        <w:rPr>
          <w:szCs w:val="22"/>
        </w:rPr>
      </w:pPr>
      <w:r w:rsidRPr="00E0561A">
        <w:rPr>
          <w:szCs w:val="22"/>
        </w:rPr>
        <w:t xml:space="preserve"> </w:t>
      </w:r>
    </w:p>
    <w:p w:rsidRDefault="005B3829" w:rsidP="005B3829" w:rsidR="005B3829" w:rsidRPr="005B3829">
      <w:pPr>
        <w:jc w:val="both"/>
        <w:rPr>
          <w:szCs w:val="22"/>
        </w:rPr>
      </w:pPr>
      <w:r w:rsidRPr="005B3829">
        <w:rPr>
          <w:szCs w:val="22"/>
        </w:rPr>
        <w:t xml:space="preserve">                        </w:t>
      </w:r>
      <w:r>
        <w:rPr>
          <w:szCs w:val="22"/>
        </w:rPr>
        <w:t xml:space="preserve">                            </w:t>
      </w:r>
      <w:r w:rsidRPr="005B3829">
        <w:rPr>
          <w:szCs w:val="22"/>
        </w:rPr>
        <w:t xml:space="preserve"> </w:t>
      </w:r>
      <w:r>
        <w:rPr>
          <w:szCs w:val="22"/>
        </w:rPr>
        <w:t xml:space="preserve">                             </w:t>
      </w:r>
      <w:r w:rsidR="00AD1936">
        <w:rPr>
          <w:szCs w:val="22"/>
        </w:rPr>
        <w:t xml:space="preserve">   </w:t>
      </w:r>
    </w:p>
    <w:p w:rsidRDefault="005A30CB" w:rsidP="00FB1C7C" w:rsidR="00FB1C7C" w:rsidRPr="00FB1C7C">
      <w:pPr>
        <w:jc w:val="both"/>
      </w:pPr>
      <w:r>
        <w:t xml:space="preserve">     </w:t>
      </w:r>
      <w:r w:rsidR="00FB1C7C">
        <w:t xml:space="preserve">  </w:t>
      </w:r>
    </w:p>
    <w:p w:rsidRDefault="00AB18C1" w:rsidP="00A368D4" w:rsidR="00FF1D4E">
      <w:pPr>
        <w:jc w:val="both"/>
      </w:pPr>
      <w:r>
        <w:t xml:space="preserve">                                      </w:t>
      </w:r>
      <w:r w:rsidR="005A30CB">
        <w:t xml:space="preserve">    </w:t>
      </w:r>
      <w:r w:rsidR="002A736D">
        <w:t xml:space="preserve">                    </w:t>
      </w:r>
    </w:p>
    <w:p w:rsidRDefault="00595CB9" w:rsidP="00A368D4" w:rsidR="009422FF">
      <w:pPr>
        <w:jc w:val="both"/>
        <w:rPr>
          <w:b/>
        </w:rPr>
      </w:pPr>
      <w:r>
        <w:rPr>
          <w:b/>
        </w:rPr>
        <w:t>UKUPNO:</w:t>
      </w:r>
      <w:r w:rsidR="004B4C66">
        <w:rPr>
          <w:b/>
        </w:rPr>
        <w:tab/>
      </w:r>
      <w:r w:rsidR="004B4C66">
        <w:rPr>
          <w:b/>
        </w:rPr>
        <w:tab/>
      </w:r>
      <w:r w:rsidR="004B4C66">
        <w:rPr>
          <w:b/>
        </w:rPr>
        <w:tab/>
      </w:r>
      <w:r w:rsidR="004B4C66">
        <w:rPr>
          <w:b/>
        </w:rPr>
        <w:tab/>
      </w:r>
      <w:r w:rsidR="004B4C66">
        <w:rPr>
          <w:b/>
        </w:rPr>
        <w:tab/>
        <w:t xml:space="preserve">    </w:t>
      </w:r>
      <w:r w:rsidR="00FB1C7C">
        <w:rPr>
          <w:b/>
        </w:rPr>
        <w:t xml:space="preserve">  </w:t>
      </w:r>
      <w:r w:rsidR="0057107F">
        <w:rPr>
          <w:b/>
        </w:rPr>
        <w:t xml:space="preserve"> </w:t>
      </w:r>
      <w:r w:rsidR="004B4C66">
        <w:rPr>
          <w:b/>
        </w:rPr>
        <w:t xml:space="preserve">          </w:t>
      </w:r>
      <w:r>
        <w:rPr>
          <w:b/>
        </w:rPr>
        <w:t>u</w:t>
      </w:r>
      <w:r w:rsidR="004B4C66">
        <w:rPr>
          <w:b/>
        </w:rPr>
        <w:t xml:space="preserve"> </w:t>
      </w:r>
      <w:r>
        <w:rPr>
          <w:b/>
        </w:rPr>
        <w:t>iznosu od</w:t>
      </w:r>
      <w:r w:rsidR="004B4C66">
        <w:rPr>
          <w:b/>
        </w:rPr>
        <w:t xml:space="preserve">      5.621.007,86</w:t>
      </w:r>
      <w:r w:rsidR="00CC5415">
        <w:rPr>
          <w:b/>
        </w:rPr>
        <w:t xml:space="preserve">   </w:t>
      </w:r>
      <w:r w:rsidR="0057107F" w:rsidRPr="0057107F">
        <w:rPr>
          <w:b/>
        </w:rPr>
        <w:t>Kn</w:t>
      </w:r>
    </w:p>
    <w:p w:rsidRDefault="009422FF" w:rsidP="00A368D4" w:rsidR="009422FF">
      <w:pPr>
        <w:jc w:val="both"/>
        <w:rPr>
          <w:b/>
        </w:rPr>
      </w:pPr>
    </w:p>
    <w:p w:rsidRDefault="002A736D" w:rsidP="00A368D4" w:rsidR="002A736D">
      <w:pPr>
        <w:jc w:val="both"/>
        <w:rPr>
          <w:b/>
        </w:rPr>
      </w:pPr>
    </w:p>
    <w:p w:rsidRDefault="00686DCE" w:rsidP="0077309D" w:rsidR="00961C13">
      <w:pPr>
        <w:jc w:val="both"/>
        <w:rPr>
          <w:b/>
        </w:rPr>
      </w:pPr>
      <w:r w:rsidRPr="00376ACA">
        <w:rPr>
          <w:b/>
        </w:rPr>
        <w:t xml:space="preserve"> </w:t>
      </w:r>
      <w:r w:rsidR="0077309D">
        <w:rPr>
          <w:b/>
        </w:rPr>
        <w:t xml:space="preserve">                  </w:t>
      </w:r>
      <w:r w:rsidR="00CF4B5F">
        <w:rPr>
          <w:b/>
        </w:rPr>
        <w:t xml:space="preserve">                                                   </w:t>
      </w:r>
      <w:r w:rsidR="0077309D">
        <w:rPr>
          <w:b/>
        </w:rPr>
        <w:t xml:space="preserve">                              </w:t>
      </w:r>
    </w:p>
    <w:p w:rsidRDefault="00961C13" w:rsidP="00A368D4" w:rsidR="00961C13">
      <w:pPr>
        <w:jc w:val="both"/>
      </w:pPr>
      <w:r>
        <w:rPr>
          <w:b/>
        </w:rPr>
        <w:tab/>
      </w:r>
      <w:r>
        <w:rPr>
          <w:b/>
        </w:rPr>
        <w:tab/>
        <w:t>II.</w:t>
      </w:r>
      <w:r w:rsidR="00E54518">
        <w:rPr>
          <w:b/>
        </w:rPr>
        <w:t xml:space="preserve"> </w:t>
      </w:r>
      <w:r>
        <w:rPr>
          <w:b/>
        </w:rPr>
        <w:t xml:space="preserve"> </w:t>
      </w:r>
      <w:r w:rsidR="00532DA5" w:rsidRPr="00532DA5">
        <w:t>Osporene su tražbine stečajnih vjerovnika drugog višeg isplatnog reda u iznosima kako slijedi</w:t>
      </w:r>
      <w:r w:rsidR="00E54518" w:rsidRPr="00532DA5">
        <w:t>:</w:t>
      </w:r>
    </w:p>
    <w:p w:rsidRDefault="00CC5415" w:rsidP="00A368D4" w:rsidR="00CC5415">
      <w:pPr>
        <w:jc w:val="both"/>
      </w:pPr>
    </w:p>
    <w:p w:rsidRDefault="00CC5415" w:rsidP="00A368D4" w:rsidR="00CC5415">
      <w:pPr>
        <w:jc w:val="both"/>
      </w:pPr>
    </w:p>
    <w:p w:rsidRDefault="00CC5415" w:rsidP="00CC5415" w:rsidR="00CC5415">
      <w:pPr>
        <w:pStyle w:val="Odlomakpopisa"/>
        <w:numPr>
          <w:ilvl w:val="0"/>
          <w:numId w:val="9"/>
        </w:numPr>
        <w:jc w:val="both"/>
      </w:pPr>
      <w:r>
        <w:t>CROATIA OSIGURANJE d.d.</w:t>
      </w:r>
    </w:p>
    <w:p w:rsidRDefault="00CC5415" w:rsidP="00CC5415" w:rsidR="00CC5415">
      <w:pPr>
        <w:pStyle w:val="Odlomakpopisa"/>
        <w:jc w:val="both"/>
      </w:pPr>
      <w:r>
        <w:t xml:space="preserve">Zagreb, Vatroslava Jagića 33, </w:t>
      </w:r>
    </w:p>
    <w:p w:rsidRDefault="00CC5415" w:rsidP="00CC5415" w:rsidR="00CC5415">
      <w:pPr>
        <w:pStyle w:val="Odlomakpopisa"/>
        <w:jc w:val="both"/>
      </w:pPr>
      <w:r>
        <w:t>OIB 26187994862                                                      u iznosu od  145.722,67 Kn</w:t>
      </w:r>
    </w:p>
    <w:p w:rsidRDefault="00CC5415" w:rsidP="00A368D4" w:rsidR="00CC5415">
      <w:pPr>
        <w:jc w:val="both"/>
      </w:pPr>
    </w:p>
    <w:p w:rsidRDefault="00CC5415" w:rsidP="00A368D4" w:rsidR="00CC5415">
      <w:pPr>
        <w:jc w:val="both"/>
      </w:pPr>
    </w:p>
    <w:p w:rsidRDefault="004B4C66" w:rsidP="00A368D4" w:rsidR="004B4C66">
      <w:pPr>
        <w:jc w:val="both"/>
      </w:pPr>
    </w:p>
    <w:p w:rsidRDefault="00961C13" w:rsidP="00A368D4" w:rsidR="00961C13">
      <w:pPr>
        <w:jc w:val="both"/>
      </w:pPr>
    </w:p>
    <w:p w:rsidRDefault="00CC5415" w:rsidP="00CC5415" w:rsidR="00CC5415">
      <w:pPr>
        <w:pStyle w:val="Odlomakpopisa"/>
        <w:numPr>
          <w:ilvl w:val="0"/>
          <w:numId w:val="9"/>
        </w:numPr>
        <w:jc w:val="both"/>
      </w:pPr>
      <w:r>
        <w:lastRenderedPageBreak/>
        <w:t xml:space="preserve">SOLIDA d.o.o., Slovenija </w:t>
      </w:r>
    </w:p>
    <w:p w:rsidRDefault="00CC5415" w:rsidP="00CC5415" w:rsidR="00CC5415">
      <w:pPr>
        <w:pStyle w:val="Odlomakpopisa"/>
        <w:jc w:val="both"/>
      </w:pPr>
      <w:r>
        <w:t>Špruha 36 1236 Trzin                                                    u iznosu od 245.000,00 Kn</w:t>
      </w:r>
    </w:p>
    <w:p w:rsidRDefault="00CC5415" w:rsidP="00CC5415" w:rsidR="00CC5415" w:rsidRPr="00717E58">
      <w:pPr>
        <w:pStyle w:val="Odlomakpopisa"/>
        <w:jc w:val="both"/>
      </w:pPr>
      <w:r>
        <w:t>OIB 66753671877</w:t>
      </w:r>
    </w:p>
    <w:p w:rsidRDefault="00532DA5" w:rsidP="00532DA5" w:rsidR="00532DA5" w:rsidRPr="00717E58">
      <w:pPr>
        <w:jc w:val="both"/>
      </w:pPr>
    </w:p>
    <w:p w:rsidRDefault="00FB1C7C" w:rsidP="00A368D4" w:rsidR="00F93908">
      <w:pPr>
        <w:jc w:val="both"/>
      </w:pPr>
      <w:r>
        <w:t xml:space="preserve"> </w:t>
      </w:r>
    </w:p>
    <w:p w:rsidRDefault="00CD56B6" w:rsidP="00A368D4" w:rsidR="00CD56B6">
      <w:pPr>
        <w:jc w:val="both"/>
      </w:pPr>
    </w:p>
    <w:p w:rsidRDefault="00961C13" w:rsidP="004B4C66" w:rsidR="009D0415">
      <w:pPr>
        <w:jc w:val="both"/>
        <w:rPr>
          <w:b/>
        </w:rPr>
      </w:pPr>
      <w:r w:rsidRPr="00961C13">
        <w:rPr>
          <w:b/>
        </w:rPr>
        <w:t>UKUPNO</w:t>
      </w:r>
      <w:r>
        <w:rPr>
          <w:b/>
        </w:rPr>
        <w:t xml:space="preserve">:                                       </w:t>
      </w:r>
      <w:r w:rsidR="00954CD1">
        <w:rPr>
          <w:b/>
        </w:rPr>
        <w:t xml:space="preserve">                              </w:t>
      </w:r>
      <w:r w:rsidR="00E16FBA">
        <w:rPr>
          <w:b/>
        </w:rPr>
        <w:t xml:space="preserve"> </w:t>
      </w:r>
      <w:r w:rsidR="004B4C66">
        <w:rPr>
          <w:b/>
        </w:rPr>
        <w:t xml:space="preserve">   </w:t>
      </w:r>
      <w:r w:rsidR="002A736D">
        <w:rPr>
          <w:b/>
        </w:rPr>
        <w:t xml:space="preserve">     </w:t>
      </w:r>
      <w:r w:rsidR="0067239B">
        <w:rPr>
          <w:b/>
        </w:rPr>
        <w:t xml:space="preserve"> </w:t>
      </w:r>
      <w:r w:rsidR="00E16FBA">
        <w:rPr>
          <w:b/>
        </w:rPr>
        <w:t xml:space="preserve">u iznosu od  </w:t>
      </w:r>
      <w:r w:rsidR="004B4C66">
        <w:rPr>
          <w:b/>
        </w:rPr>
        <w:t>390.722,67 Kn</w:t>
      </w:r>
      <w:r w:rsidR="00E16FBA">
        <w:rPr>
          <w:b/>
        </w:rPr>
        <w:t xml:space="preserve">      </w:t>
      </w:r>
      <w:r w:rsidR="002A736D">
        <w:rPr>
          <w:b/>
        </w:rPr>
        <w:t xml:space="preserve">           </w:t>
      </w:r>
      <w:r w:rsidR="0077309D">
        <w:rPr>
          <w:b/>
        </w:rPr>
        <w:t xml:space="preserve">                                     </w:t>
      </w:r>
    </w:p>
    <w:p w:rsidRDefault="005A101E" w:rsidP="00CC5415" w:rsidR="005A101E">
      <w:pPr>
        <w:jc w:val="both"/>
      </w:pPr>
    </w:p>
    <w:p w:rsidRDefault="005A101E" w:rsidP="00D80502" w:rsidR="005A101E" w:rsidRPr="003D22FD">
      <w:pPr>
        <w:jc w:val="both"/>
        <w:rPr>
          <w:b/>
        </w:rPr>
      </w:pPr>
    </w:p>
    <w:p w:rsidRDefault="002A736D" w:rsidP="002A736D" w:rsidR="002A736D">
      <w:pPr>
        <w:jc w:val="both"/>
      </w:pPr>
      <w:r w:rsidRPr="003D22FD">
        <w:rPr>
          <w:b/>
        </w:rPr>
        <w:t xml:space="preserve">          </w:t>
      </w:r>
      <w:r w:rsidRPr="003D22FD">
        <w:rPr>
          <w:b/>
        </w:rPr>
        <w:tab/>
      </w:r>
      <w:r w:rsidRPr="003D22FD">
        <w:rPr>
          <w:b/>
        </w:rPr>
        <w:tab/>
        <w:t xml:space="preserve"> III</w:t>
      </w:r>
      <w:r>
        <w:t>.1.</w:t>
      </w:r>
      <w:r w:rsidR="00CC5415">
        <w:t xml:space="preserve"> </w:t>
      </w:r>
      <w:r w:rsidR="001645D1" w:rsidRPr="001645D1">
        <w:t>Za osporen</w:t>
      </w:r>
      <w:r w:rsidR="001645D1">
        <w:t>u</w:t>
      </w:r>
      <w:r w:rsidR="001645D1" w:rsidRPr="001645D1">
        <w:t xml:space="preserve"> tražbin</w:t>
      </w:r>
      <w:r w:rsidR="001645D1">
        <w:t>u</w:t>
      </w:r>
      <w:r w:rsidR="001645D1" w:rsidRPr="001645D1">
        <w:t xml:space="preserve"> drugog višeg isplatnog reda u iznosu od </w:t>
      </w:r>
      <w:r w:rsidR="00CC5415">
        <w:t>145.722,67</w:t>
      </w:r>
      <w:r w:rsidR="002323EA" w:rsidRPr="002323EA">
        <w:t xml:space="preserve"> </w:t>
      </w:r>
      <w:r>
        <w:t xml:space="preserve">KN </w:t>
      </w:r>
      <w:r w:rsidR="001645D1" w:rsidRPr="001645D1">
        <w:t xml:space="preserve">stečajni vjerovnik </w:t>
      </w:r>
      <w:r w:rsidR="00CC5415">
        <w:t>CROATIA OSIGURANJE d.d., Zagreb, Vatroslava Jagića 33, OIB 26187994862</w:t>
      </w:r>
      <w:r w:rsidR="001645D1">
        <w:t xml:space="preserve"> </w:t>
      </w:r>
      <w:r w:rsidR="001645D1" w:rsidRPr="001645D1">
        <w:t>upućuj</w:t>
      </w:r>
      <w:r w:rsidR="001645D1">
        <w:t>e</w:t>
      </w:r>
      <w:r w:rsidR="001645D1" w:rsidRPr="001645D1">
        <w:t xml:space="preserve"> se na parnicu radi utvrđivanja osporene tražbine</w:t>
      </w:r>
      <w:r w:rsidR="001645D1">
        <w:t>.</w:t>
      </w:r>
    </w:p>
    <w:p w:rsidRDefault="002A736D" w:rsidP="002A736D" w:rsidR="002A736D">
      <w:pPr>
        <w:jc w:val="both"/>
      </w:pPr>
    </w:p>
    <w:p w:rsidRDefault="00BE4BEA" w:rsidP="00BE4BEA" w:rsidR="00CC5415">
      <w:pPr>
        <w:jc w:val="both"/>
      </w:pPr>
      <w:r>
        <w:t xml:space="preserve">                        </w:t>
      </w:r>
      <w:r w:rsidR="00C8594C">
        <w:t xml:space="preserve">     </w:t>
      </w:r>
      <w:r>
        <w:t xml:space="preserve"> 2. </w:t>
      </w:r>
      <w:r w:rsidR="00CC5415" w:rsidRPr="00CC5415">
        <w:t xml:space="preserve">Za osporenu tražbinu drugog višeg isplatnog reda u iznosu od </w:t>
      </w:r>
      <w:r w:rsidR="00CC5415">
        <w:t>245.000,00</w:t>
      </w:r>
      <w:r w:rsidR="002A736D">
        <w:t xml:space="preserve"> </w:t>
      </w:r>
      <w:r w:rsidR="00CC5415" w:rsidRPr="00CC5415">
        <w:t xml:space="preserve">Kn stečajni vjerovnik </w:t>
      </w:r>
      <w:r w:rsidR="00CC5415">
        <w:t xml:space="preserve">SOLIDA d.o.o., Slovenija, Špruha 36 1236 Trzin OIB 66753671877 </w:t>
      </w:r>
      <w:r w:rsidR="00CC5415" w:rsidRPr="00CC5415">
        <w:t>upućuje se na parnicu radi utvrđivanja osporene tražbine.</w:t>
      </w:r>
    </w:p>
    <w:p w:rsidRDefault="005A101E" w:rsidP="00D80502" w:rsidR="005A101E" w:rsidRPr="00D80502">
      <w:pPr>
        <w:jc w:val="both"/>
      </w:pPr>
    </w:p>
    <w:p w:rsidRDefault="00423106" w:rsidP="004F1773" w:rsidR="00A41421">
      <w:pPr>
        <w:jc w:val="both"/>
      </w:pPr>
      <w:r>
        <w:t xml:space="preserve"> </w:t>
      </w:r>
      <w:r w:rsidR="00C80AB6">
        <w:tab/>
      </w:r>
      <w:r w:rsidR="00C80AB6">
        <w:tab/>
      </w:r>
      <w:r w:rsidR="00307947" w:rsidRPr="00307947">
        <w:rPr>
          <w:b/>
        </w:rPr>
        <w:t>I</w:t>
      </w:r>
      <w:r w:rsidR="00C80AB6" w:rsidRPr="00A94F79">
        <w:rPr>
          <w:b/>
        </w:rPr>
        <w:t>V.</w:t>
      </w:r>
      <w:r w:rsidR="00C80AB6">
        <w:t xml:space="preserve"> Ako </w:t>
      </w:r>
      <w:r w:rsidR="00A41421">
        <w:t xml:space="preserve">osoba koja je upućena na parnicu ne pokrene parnicu u roku od osam dana od dana pravomoćnosti rješenja o upućivanju na parnicu, odnosno primitka drugostupanjske odluke, smatrat će se da je odustala od prava na vođenje parnice. </w:t>
      </w:r>
    </w:p>
    <w:p w:rsidRDefault="00A41421" w:rsidP="004F1773" w:rsidR="00C27B35">
      <w:pPr>
        <w:jc w:val="both"/>
      </w:pPr>
      <w:r>
        <w:t xml:space="preserve"> </w:t>
      </w:r>
      <w:r>
        <w:tab/>
        <w:t xml:space="preserve"> </w:t>
      </w:r>
      <w:r>
        <w:tab/>
        <w:t>Ako je u vrijeme otvaranja stečajnog postupka već pokrenut parnični postupak o tražbini pred državnim i arbitražnim sudom, postupak radi utvrđivanja tražbine nastavit će se preuzimanjem te parnice.</w:t>
      </w:r>
    </w:p>
    <w:p w:rsidRDefault="00C27B35" w:rsidP="004F1773" w:rsidR="00C27B35">
      <w:pPr>
        <w:jc w:val="both"/>
      </w:pPr>
    </w:p>
    <w:p w:rsidRDefault="00C27B35" w:rsidP="004F1773" w:rsidR="00A41421">
      <w:pPr>
        <w:jc w:val="both"/>
      </w:pPr>
      <w:r>
        <w:t xml:space="preserve">                         </w:t>
      </w:r>
      <w:r w:rsidRPr="00E0684B">
        <w:rPr>
          <w:b/>
        </w:rPr>
        <w:t>V</w:t>
      </w:r>
      <w:r>
        <w:t xml:space="preserve">. </w:t>
      </w:r>
      <w:r w:rsidR="00A41421">
        <w:t xml:space="preserve"> </w:t>
      </w:r>
      <w:r w:rsidR="00E0684B">
        <w:t>Utvrđuje se da je prihvaćeno osnovanim osporavanje</w:t>
      </w:r>
      <w:r w:rsidR="003B19E5">
        <w:t xml:space="preserve"> učinjeno</w:t>
      </w:r>
      <w:r w:rsidR="00E0684B">
        <w:t xml:space="preserve"> od strane stečajnog upravitelja tražbine stečajnog vjerovnika Nove Ljubljanske banke d.d.,</w:t>
      </w:r>
      <w:r w:rsidR="00A41421">
        <w:t xml:space="preserve"> </w:t>
      </w:r>
      <w:r w:rsidR="00E0684B">
        <w:t>Ljubljana, Trg Republike 2, Slovenija, OIB 17719334242 u iznosu od 65.647,14 Kn te je otpala osnova za upućivanje stečajnog upravitelja na parnicu radi dokazivanja osnovanosti osporavanja.</w:t>
      </w:r>
    </w:p>
    <w:p w:rsidRDefault="00961C13" w:rsidP="00FA6A11" w:rsidR="00686DCE" w:rsidRPr="00595CB9">
      <w:pPr>
        <w:jc w:val="both"/>
      </w:pPr>
      <w:r>
        <w:t xml:space="preserve">   </w:t>
      </w:r>
    </w:p>
    <w:p w:rsidRDefault="001D5104" w:rsidP="005C1325" w:rsidR="001D5104" w:rsidRPr="00441221">
      <w:pPr>
        <w:ind w:hanging="720" w:left="720"/>
        <w:jc w:val="center"/>
      </w:pPr>
      <w:r w:rsidRPr="00441221">
        <w:t>Obrazloženje</w:t>
      </w:r>
    </w:p>
    <w:p w:rsidRDefault="00CD56B6" w:rsidP="004F1773" w:rsidR="00CD56B6">
      <w:pPr>
        <w:jc w:val="both"/>
        <w:rPr>
          <w:b/>
        </w:rPr>
      </w:pPr>
    </w:p>
    <w:p w:rsidRDefault="00FA6A11" w:rsidP="00FA6A11" w:rsidR="00FA6A11" w:rsidRPr="00FA6A11">
      <w:pPr>
        <w:jc w:val="both"/>
      </w:pPr>
      <w:r>
        <w:t xml:space="preserve"> </w:t>
      </w:r>
      <w:r>
        <w:tab/>
        <w:t xml:space="preserve"> </w:t>
      </w:r>
      <w:r>
        <w:tab/>
      </w:r>
      <w:r w:rsidRPr="00FA6A11">
        <w:t>Rješenjem poslovni broj 7/St-</w:t>
      </w:r>
      <w:r w:rsidR="00900526">
        <w:t>743</w:t>
      </w:r>
      <w:r w:rsidRPr="00FA6A11">
        <w:t>/201</w:t>
      </w:r>
      <w:r w:rsidR="00B07D34">
        <w:t>6</w:t>
      </w:r>
      <w:r w:rsidRPr="00FA6A11">
        <w:t>-</w:t>
      </w:r>
      <w:r w:rsidR="00A0132D">
        <w:t>1</w:t>
      </w:r>
      <w:r w:rsidR="00900526">
        <w:t>9</w:t>
      </w:r>
      <w:r w:rsidRPr="00FA6A11">
        <w:t xml:space="preserve"> od </w:t>
      </w:r>
      <w:r w:rsidR="00900526">
        <w:t>24</w:t>
      </w:r>
      <w:r w:rsidR="00B07D34">
        <w:t xml:space="preserve">. </w:t>
      </w:r>
      <w:r w:rsidR="00900526">
        <w:t>studenog</w:t>
      </w:r>
      <w:r w:rsidRPr="00FA6A11">
        <w:t xml:space="preserve"> 201</w:t>
      </w:r>
      <w:r w:rsidR="00B07D34">
        <w:t>6</w:t>
      </w:r>
      <w:r w:rsidRPr="00FA6A11">
        <w:t xml:space="preserve">. godine otvoren je stečajni postupak nad stečajnim dužnikom </w:t>
      </w:r>
      <w:r w:rsidR="00900526" w:rsidRPr="00900526">
        <w:t>GRUPA FERDINAND društvo s ograničenom odgovornošću za promidžbu i trgovinu, skraćena tvrtka: GRUPA FERDINAND d.o.o., Pakrac, Radničko naselje 6, OIB: 45488760710</w:t>
      </w:r>
    </w:p>
    <w:p w:rsidRDefault="006261B8" w:rsidP="0057107F" w:rsidR="00A41421">
      <w:pPr>
        <w:jc w:val="both"/>
      </w:pPr>
      <w:r>
        <w:tab/>
      </w:r>
      <w:r>
        <w:tab/>
      </w:r>
      <w:r w:rsidR="001D5104">
        <w:t xml:space="preserve">Na ispitnom ročištu </w:t>
      </w:r>
      <w:r>
        <w:t>održanom dana</w:t>
      </w:r>
      <w:r w:rsidR="00515EE8">
        <w:t xml:space="preserve"> </w:t>
      </w:r>
      <w:r w:rsidR="00900526">
        <w:t>10</w:t>
      </w:r>
      <w:r w:rsidR="00B07D34">
        <w:t xml:space="preserve">. </w:t>
      </w:r>
      <w:r w:rsidR="00900526">
        <w:t>veljače</w:t>
      </w:r>
      <w:r w:rsidR="00515EE8">
        <w:t xml:space="preserve"> 201</w:t>
      </w:r>
      <w:r w:rsidR="00A0132D">
        <w:t>7</w:t>
      </w:r>
      <w:r w:rsidR="00515EE8">
        <w:t>.</w:t>
      </w:r>
      <w:r w:rsidR="001D5104">
        <w:t xml:space="preserve"> godine ispitane su sve</w:t>
      </w:r>
      <w:r w:rsidR="00FF3A6E">
        <w:t xml:space="preserve"> prijavljene</w:t>
      </w:r>
      <w:r w:rsidR="001D5104">
        <w:t xml:space="preserve"> tražbine</w:t>
      </w:r>
      <w:r w:rsidR="00C77087">
        <w:t xml:space="preserve"> stečajnih vjerovnika</w:t>
      </w:r>
      <w:r w:rsidR="00FF3A6E">
        <w:t xml:space="preserve"> prema svojim iznosima i </w:t>
      </w:r>
      <w:r w:rsidR="00231D19">
        <w:t>isplatnim redovima</w:t>
      </w:r>
      <w:r w:rsidR="00FF3A6E">
        <w:t xml:space="preserve"> te je sukladno</w:t>
      </w:r>
      <w:r w:rsidR="00A41421">
        <w:t xml:space="preserve"> odredbi čl. 264. </w:t>
      </w:r>
      <w:r w:rsidR="00A944CC">
        <w:t>Stečajnog zakona (NN 71/15</w:t>
      </w:r>
      <w:r w:rsidR="00590791">
        <w:t>, dalje: SZ</w:t>
      </w:r>
      <w:r w:rsidR="00A944CC">
        <w:t>)</w:t>
      </w:r>
      <w:r w:rsidR="00FF3A6E">
        <w:t xml:space="preserve"> sud sastavio</w:t>
      </w:r>
      <w:r w:rsidR="00A41421" w:rsidRPr="00A41421">
        <w:t xml:space="preserve"> tablic</w:t>
      </w:r>
      <w:r w:rsidR="00FF3A6E">
        <w:t>u</w:t>
      </w:r>
      <w:r w:rsidR="00A41421" w:rsidRPr="00A41421">
        <w:t xml:space="preserve"> ispitanih tražbina</w:t>
      </w:r>
      <w:r w:rsidR="00FF3A6E">
        <w:t>.</w:t>
      </w:r>
      <w:r w:rsidR="00A41421" w:rsidRPr="00A41421">
        <w:t xml:space="preserve"> </w:t>
      </w:r>
      <w:r w:rsidR="00DE358B" w:rsidRPr="00A41421">
        <w:t xml:space="preserve"> </w:t>
      </w:r>
    </w:p>
    <w:p w:rsidRDefault="00590791" w:rsidP="0057107F" w:rsidR="00590791">
      <w:pPr>
        <w:jc w:val="both"/>
      </w:pPr>
      <w:r>
        <w:t xml:space="preserve"> </w:t>
      </w:r>
      <w:r>
        <w:tab/>
        <w:t xml:space="preserve"> </w:t>
      </w:r>
      <w:r>
        <w:tab/>
        <w:t>Odluke pod točkom I. a) i I. b) izreke rješenja temelje se na odredbi čl. 263. SZ-a jer je prijavljene tražbine stečajnih vjerovnika priznao stečajni upravitelj, a nisu osporili stečajni vjerovnici</w:t>
      </w:r>
      <w:r w:rsidR="00231D19">
        <w:t>,</w:t>
      </w:r>
      <w:r>
        <w:t xml:space="preserve"> pa je nastupila zakonska presumpcija da se tražbine smatraju utvrđenim.</w:t>
      </w:r>
    </w:p>
    <w:p w:rsidRDefault="002323EA" w:rsidP="00C27B35" w:rsidR="00C27B35">
      <w:pPr>
        <w:jc w:val="both"/>
      </w:pPr>
      <w:r>
        <w:lastRenderedPageBreak/>
        <w:tab/>
        <w:t xml:space="preserve">           </w:t>
      </w:r>
      <w:r w:rsidRPr="002323EA">
        <w:t>Tražbine stečajnih vjerovnika na</w:t>
      </w:r>
      <w:r w:rsidR="00E0684B">
        <w:t>vedene u točci</w:t>
      </w:r>
      <w:r w:rsidR="00C27B35">
        <w:t xml:space="preserve"> II)</w:t>
      </w:r>
      <w:r w:rsidRPr="002323EA">
        <w:t xml:space="preserve"> izreke rješenja osporio je stečajni upravitelj, a izjavljeno osporavanje nije otklonjeno</w:t>
      </w:r>
      <w:r w:rsidR="00AA58FB">
        <w:t>,</w:t>
      </w:r>
      <w:r w:rsidRPr="002323EA">
        <w:t xml:space="preserve"> pa se odluka temelji na odr</w:t>
      </w:r>
      <w:r w:rsidR="00E0684B">
        <w:t>edbama čl. 260. i čl. 266. SZ-a.</w:t>
      </w:r>
    </w:p>
    <w:p w:rsidRDefault="002323EA" w:rsidP="002323EA" w:rsidR="00E0684B">
      <w:pPr>
        <w:jc w:val="both"/>
      </w:pPr>
      <w:r>
        <w:tab/>
      </w:r>
      <w:r w:rsidR="00C27B35">
        <w:t xml:space="preserve">               </w:t>
      </w:r>
      <w:r>
        <w:t xml:space="preserve">Za osporenu tražbinu drugog višeg isplatnog reda u iznosu od </w:t>
      </w:r>
      <w:r w:rsidR="00CC5415" w:rsidRPr="00900526">
        <w:t>145.722,67</w:t>
      </w:r>
      <w:r w:rsidRPr="00900526">
        <w:t xml:space="preserve"> </w:t>
      </w:r>
      <w:r>
        <w:t xml:space="preserve">Kn stečajni vjerovnika </w:t>
      </w:r>
      <w:r w:rsidR="00CC5415" w:rsidRPr="00900526">
        <w:t>CROATIA OSIGURANJE d.d., Zagreb, Vatroslava Jagića 33, OIB 26187994862</w:t>
      </w:r>
      <w:r w:rsidR="00E0684B">
        <w:t xml:space="preserve"> </w:t>
      </w:r>
      <w:r>
        <w:t xml:space="preserve">upućen je na parnicu protiv stečajnog dužnika radi utvrđivanja osporene tražbine jer se stečajni upravitelj na ispitnom ročištu očitovao da </w:t>
      </w:r>
      <w:r w:rsidR="0035134A">
        <w:t xml:space="preserve">je vezano uz ovu tražbinu u tijeku parnični postupak pred ovim sudom pod posl.br. P-714/13, a tražbina se temelji na vjerodostojnoj ispravi, te za </w:t>
      </w:r>
      <w:r w:rsidR="0035134A" w:rsidRPr="0035134A">
        <w:t>osporenu tražbinu drugog višeg isplatnog reda u iznosu od</w:t>
      </w:r>
      <w:r w:rsidR="0035134A">
        <w:t xml:space="preserve"> 245.000,00</w:t>
      </w:r>
      <w:r w:rsidR="0035134A" w:rsidRPr="0035134A">
        <w:t xml:space="preserve">Kn stečajni vjerovnik </w:t>
      </w:r>
      <w:r w:rsidR="00CC5415" w:rsidRPr="0035134A">
        <w:t xml:space="preserve">SOLIDA d.o.o., Slovenija, Špruha 36 1236 Trzin OIB 66753671877 </w:t>
      </w:r>
      <w:r w:rsidR="0035134A" w:rsidRPr="0035134A">
        <w:t xml:space="preserve">upućen je na parnicu protiv stečajnog dužnika radi utvrđivanja osporene tražbine jer se stečajni upravitelj </w:t>
      </w:r>
      <w:r w:rsidR="00B97939">
        <w:t xml:space="preserve">na ispitnom ročištu </w:t>
      </w:r>
      <w:r w:rsidR="0035134A" w:rsidRPr="0035134A">
        <w:t xml:space="preserve">očitovao da </w:t>
      </w:r>
      <w:r w:rsidR="00B97939">
        <w:t>osporava ovu tražbinu iz razloga nastupa zastare, a tražbina se temelji na vjerodostojnoj ispravi,</w:t>
      </w:r>
      <w:r>
        <w:t xml:space="preserve">pa se odluka temelji na odredbi </w:t>
      </w:r>
      <w:r w:rsidR="009422FF">
        <w:t xml:space="preserve">  </w:t>
      </w:r>
      <w:r>
        <w:t>čl.266.</w:t>
      </w:r>
      <w:r w:rsidR="00B97939">
        <w:t xml:space="preserve"> </w:t>
      </w:r>
      <w:r>
        <w:t>st.</w:t>
      </w:r>
      <w:r w:rsidR="00B97939">
        <w:t>1</w:t>
      </w:r>
      <w:r>
        <w:t xml:space="preserve"> SZ-a.</w:t>
      </w:r>
      <w:r w:rsidR="009422FF">
        <w:t xml:space="preserve">  </w:t>
      </w:r>
    </w:p>
    <w:p w:rsidRDefault="00C26B91" w:rsidP="002323EA" w:rsidR="00C26B91">
      <w:pPr>
        <w:jc w:val="both"/>
      </w:pPr>
      <w:r>
        <w:t xml:space="preserve"> </w:t>
      </w:r>
      <w:r>
        <w:tab/>
      </w:r>
      <w:r>
        <w:tab/>
      </w:r>
      <w:r w:rsidRPr="00C26B91">
        <w:t>Pod točkom IV. izreke rješenja odlučeno je na temelju odredbi čl. 267. i čl. 269. SZ-a.</w:t>
      </w:r>
    </w:p>
    <w:p w:rsidRDefault="009422FF" w:rsidP="00B97939" w:rsidR="00B97939" w:rsidRPr="00B97939">
      <w:pPr>
        <w:jc w:val="both"/>
      </w:pPr>
      <w:r>
        <w:t xml:space="preserve">  </w:t>
      </w:r>
      <w:r w:rsidR="00B97939">
        <w:t xml:space="preserve"> </w:t>
      </w:r>
      <w:r w:rsidR="00B97939">
        <w:tab/>
      </w:r>
      <w:r w:rsidR="00B97939">
        <w:tab/>
      </w:r>
      <w:r>
        <w:t xml:space="preserve"> </w:t>
      </w:r>
      <w:r w:rsidR="00E0684B" w:rsidRPr="00E0684B">
        <w:t>Na ispitnom ročištu stečajni upravitelj se očitovao da</w:t>
      </w:r>
      <w:r>
        <w:t xml:space="preserve"> </w:t>
      </w:r>
      <w:r w:rsidR="00B97939">
        <w:t xml:space="preserve">djelomično osporava tražbinu stečajnog vjerovnika </w:t>
      </w:r>
      <w:r w:rsidR="00B97939" w:rsidRPr="00B97939">
        <w:t>NOVA LJUBLJANSKA BANKA d.d.</w:t>
      </w:r>
      <w:r w:rsidR="00B97939">
        <w:t xml:space="preserve"> </w:t>
      </w:r>
      <w:r w:rsidR="00B97939" w:rsidRPr="00B97939">
        <w:t xml:space="preserve">Ljubljana, Trg Republike 2, Slovenija u iznosu od  </w:t>
      </w:r>
      <w:r w:rsidR="00B97939">
        <w:t>65.647,14</w:t>
      </w:r>
      <w:r w:rsidR="00B97939" w:rsidRPr="00B97939">
        <w:t xml:space="preserve"> Kn</w:t>
      </w:r>
      <w:r w:rsidR="00B97939">
        <w:t xml:space="preserve"> koja se temelji na ovršnim ispravama, a iz razloga što je iznos </w:t>
      </w:r>
      <w:r w:rsidR="00B97939" w:rsidRPr="00C26B91">
        <w:t>od</w:t>
      </w:r>
      <w:r w:rsidR="00C26B91" w:rsidRPr="00C26B91">
        <w:t xml:space="preserve"> 45.640,94</w:t>
      </w:r>
      <w:r w:rsidR="00C26B91">
        <w:t xml:space="preserve"> Kn</w:t>
      </w:r>
      <w:r w:rsidR="00B97939">
        <w:t xml:space="preserve"> naplaćen po zadužnici</w:t>
      </w:r>
      <w:r w:rsidR="00AA58FB">
        <w:t>,</w:t>
      </w:r>
      <w:r w:rsidR="00B97939">
        <w:t xml:space="preserve"> a iznos od  20.006,20 Kn odnosi se na pogrešan obračun zateznih kamata zbog pogrešn</w:t>
      </w:r>
      <w:r w:rsidR="00C26B91">
        <w:t>e</w:t>
      </w:r>
      <w:r w:rsidR="00B97939">
        <w:t xml:space="preserve"> primjene kamatne stope</w:t>
      </w:r>
      <w:r w:rsidR="00C8594C">
        <w:t>,</w:t>
      </w:r>
      <w:r w:rsidR="00B97939">
        <w:t xml:space="preserve"> pa kako se stečajni vjerovnik </w:t>
      </w:r>
      <w:r w:rsidR="00B97939" w:rsidRPr="00B97939">
        <w:t>NOVA LJUBLJANSKA BANKA d.d.</w:t>
      </w:r>
      <w:r w:rsidR="00B97939">
        <w:t xml:space="preserve"> po punomoćniku očitovala da je osporavanje osnovano i da isto prihvaća te da nema</w:t>
      </w:r>
      <w:r w:rsidR="00C26B91">
        <w:t xml:space="preserve"> potrebe za upućivanje stečajnog upravitelja na parnicu</w:t>
      </w:r>
      <w:r w:rsidR="00C8594C">
        <w:t>,</w:t>
      </w:r>
      <w:r w:rsidR="00C26B91">
        <w:t xml:space="preserve"> to je valjalo ovu činjenicu i utvrditi, a uz poziv odredb</w:t>
      </w:r>
      <w:r w:rsidR="00C8594C">
        <w:t>u</w:t>
      </w:r>
      <w:r w:rsidR="00C26B91">
        <w:t xml:space="preserve"> čl.260 st. 3 SZ-a</w:t>
      </w:r>
      <w:r w:rsidR="000077FD">
        <w:t>.</w:t>
      </w:r>
    </w:p>
    <w:p w:rsidRDefault="00B97939" w:rsidP="002323EA" w:rsidR="00B97939">
      <w:pPr>
        <w:jc w:val="both"/>
      </w:pPr>
    </w:p>
    <w:p w:rsidRDefault="001D5104" w:rsidP="00CF4B5F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1D5104" w:rsidP="00CF4B5F" w:rsidR="001D5104">
      <w:pPr>
        <w:jc w:val="both"/>
      </w:pPr>
      <w:r>
        <w:tab/>
        <w:t xml:space="preserve">   </w:t>
      </w:r>
      <w:r w:rsidR="00A34AB3">
        <w:t xml:space="preserve">          U Slavonskom Brodu, </w:t>
      </w:r>
      <w:r w:rsidR="009E5DA3">
        <w:t>2</w:t>
      </w:r>
      <w:r w:rsidR="00C26B91">
        <w:t>1</w:t>
      </w:r>
      <w:r w:rsidR="00FA6A11">
        <w:t>.</w:t>
      </w:r>
      <w:r w:rsidR="00AB1BAD">
        <w:t>veljače</w:t>
      </w:r>
      <w:r w:rsidR="00A34AB3">
        <w:t xml:space="preserve"> 201</w:t>
      </w:r>
      <w:r w:rsidR="00A0132D">
        <w:t>7</w:t>
      </w:r>
      <w:r>
        <w:t>. godine</w:t>
      </w:r>
      <w:r w:rsidR="00CF4B5F">
        <w:t>.</w:t>
      </w:r>
    </w:p>
    <w:p w:rsidRDefault="001D5104" w:rsidP="001D5104" w:rsidR="001D5104">
      <w:pPr>
        <w:jc w:val="both"/>
      </w:pPr>
    </w:p>
    <w:p w:rsidRDefault="00CD56B6" w:rsidP="001D5104" w:rsidR="00CD56B6">
      <w:pPr>
        <w:jc w:val="both"/>
      </w:pPr>
    </w:p>
    <w:p w:rsidRDefault="0056431C" w:rsidP="001D5104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AC523A">
        <w:t xml:space="preserve"> </w:t>
      </w:r>
      <w:r w:rsidR="001D5104">
        <w:t>Stečajna sutkinja:</w:t>
      </w:r>
    </w:p>
    <w:p w:rsidRDefault="001D5104" w:rsidP="00FA6A11" w:rsidR="00AC523A">
      <w:pPr>
        <w:jc w:val="both"/>
      </w:pPr>
      <w:r>
        <w:tab/>
      </w:r>
      <w:r>
        <w:tab/>
      </w:r>
      <w:r>
        <w:tab/>
      </w:r>
      <w:r>
        <w:tab/>
        <w:t xml:space="preserve">                      </w:t>
      </w:r>
      <w:r w:rsidR="0056431C">
        <w:t xml:space="preserve">                        </w:t>
      </w:r>
      <w:r w:rsidR="00FA6A11">
        <w:t xml:space="preserve">   </w:t>
      </w:r>
      <w:r w:rsidR="0056431C">
        <w:t xml:space="preserve"> </w:t>
      </w:r>
      <w:r>
        <w:t>Mirna Vujčić</w:t>
      </w:r>
    </w:p>
    <w:p w:rsidRDefault="00E65647" w:rsidP="005B523C" w:rsidR="00E65647">
      <w:pPr>
        <w:jc w:val="both"/>
      </w:pPr>
      <w:r>
        <w:t xml:space="preserve">                                                                                </w:t>
      </w:r>
    </w:p>
    <w:p w:rsidRDefault="001D5104" w:rsidP="001D5104" w:rsidR="001D5104">
      <w:pPr>
        <w:jc w:val="both"/>
      </w:pPr>
    </w:p>
    <w:p w:rsidRDefault="001D5104" w:rsidP="001D5104" w:rsidR="001D5104" w:rsidRPr="00427D29">
      <w:pPr>
        <w:jc w:val="both"/>
        <w:rPr>
          <w:sz w:val="20"/>
          <w:szCs w:val="20"/>
        </w:rPr>
      </w:pPr>
    </w:p>
    <w:p w:rsidRDefault="001D5104" w:rsidP="001D5104" w:rsidR="001D5104" w:rsidRPr="00427D29">
      <w:pPr>
        <w:jc w:val="both"/>
        <w:rPr>
          <w:b/>
          <w:sz w:val="20"/>
          <w:szCs w:val="20"/>
        </w:rPr>
      </w:pPr>
      <w:r w:rsidRPr="00427D29">
        <w:rPr>
          <w:b/>
          <w:sz w:val="20"/>
          <w:szCs w:val="20"/>
        </w:rPr>
        <w:t>POUKA O PRAVNOM LIJEKU: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Protiv ovog rješenja </w:t>
      </w:r>
      <w:r w:rsidR="003A484A">
        <w:rPr>
          <w:sz w:val="20"/>
          <w:szCs w:val="20"/>
        </w:rPr>
        <w:t xml:space="preserve"> pravo na </w:t>
      </w:r>
      <w:r w:rsidRPr="00427D29">
        <w:rPr>
          <w:sz w:val="20"/>
          <w:szCs w:val="20"/>
        </w:rPr>
        <w:t>žalbu</w:t>
      </w:r>
      <w:r w:rsidR="003A484A">
        <w:rPr>
          <w:sz w:val="20"/>
          <w:szCs w:val="20"/>
        </w:rPr>
        <w:t xml:space="preserve"> ima svaki vjerovnik </w:t>
      </w:r>
      <w:r w:rsidRPr="00427D29">
        <w:rPr>
          <w:sz w:val="20"/>
          <w:szCs w:val="20"/>
        </w:rPr>
        <w:t xml:space="preserve">u dijelu koji 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se tiče njegove prijavljene tražbine</w:t>
      </w:r>
      <w:r w:rsidR="003A484A">
        <w:rPr>
          <w:sz w:val="20"/>
          <w:szCs w:val="20"/>
        </w:rPr>
        <w:t>, odnosno tražbine koju je osporio</w:t>
      </w:r>
      <w:r w:rsidRPr="00427D29">
        <w:rPr>
          <w:sz w:val="20"/>
          <w:szCs w:val="20"/>
        </w:rPr>
        <w:t xml:space="preserve"> i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stečajni upravitelj.</w:t>
      </w:r>
      <w:r w:rsidR="00CE440E">
        <w:rPr>
          <w:sz w:val="20"/>
          <w:szCs w:val="20"/>
        </w:rPr>
        <w:t xml:space="preserve"> </w:t>
      </w:r>
      <w:r w:rsidRPr="00427D29">
        <w:rPr>
          <w:sz w:val="20"/>
          <w:szCs w:val="20"/>
        </w:rPr>
        <w:t xml:space="preserve">Žalba se podnosi Viskom trgovačkom sudu Republike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Hrvatske putem ovoga suda </w:t>
      </w:r>
      <w:r w:rsidR="00AB54B9" w:rsidRPr="00AB54B9">
        <w:rPr>
          <w:sz w:val="20"/>
          <w:szCs w:val="20"/>
        </w:rPr>
        <w:t xml:space="preserve">u roku od osam dana od isteka osmog dana od </w:t>
      </w:r>
    </w:p>
    <w:p w:rsidRDefault="00AB54B9" w:rsidP="00AB54B9" w:rsidR="001D5104" w:rsidRPr="00427D29">
      <w:pPr>
        <w:rPr>
          <w:sz w:val="20"/>
          <w:szCs w:val="20"/>
        </w:rPr>
      </w:pPr>
      <w:r w:rsidRPr="00AB54B9">
        <w:rPr>
          <w:sz w:val="20"/>
          <w:szCs w:val="20"/>
        </w:rPr>
        <w:t>dana objave</w:t>
      </w:r>
      <w:r>
        <w:rPr>
          <w:sz w:val="20"/>
          <w:szCs w:val="20"/>
        </w:rPr>
        <w:t xml:space="preserve"> </w:t>
      </w:r>
      <w:r w:rsidRPr="00AB54B9">
        <w:rPr>
          <w:sz w:val="20"/>
          <w:szCs w:val="20"/>
        </w:rPr>
        <w:t>rješenja na mrežnoj stranici e-Oglasna ploča sudova</w:t>
      </w:r>
      <w:r w:rsidR="00F26EBD">
        <w:rPr>
          <w:sz w:val="20"/>
          <w:szCs w:val="20"/>
        </w:rPr>
        <w:t>, u tri primjerka.</w:t>
      </w:r>
    </w:p>
    <w:p w:rsidRDefault="001D5104" w:rsidP="001D5104" w:rsidR="001D5104" w:rsidRPr="00427D2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  </w:t>
      </w:r>
    </w:p>
    <w:p w:rsidRDefault="001D5104" w:rsidP="001D5104" w:rsidR="001D5104"/>
    <w:p w:rsidRDefault="004B4134" w:rsidP="001D5104" w:rsidR="004B4134"/>
    <w:p w:rsidRDefault="004B4134" w:rsidP="001D5104" w:rsidR="00CD56B6">
      <w:r>
        <w:t>DNA:</w:t>
      </w:r>
    </w:p>
    <w:p w:rsidRDefault="00AB54B9" w:rsidP="001D5104" w:rsidR="005B523C">
      <w:r>
        <w:t>-</w:t>
      </w:r>
      <w:r w:rsidR="005B523C">
        <w:t>Objaviti na mrežnoj stranici e-Oglasna ploča sudova</w:t>
      </w:r>
    </w:p>
    <w:sectPr w:rsidSect="00203A23" w:rsidR="005B523C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C85" w:rsidR="007E1C85">
      <w:r>
        <w:separator/>
      </w:r>
    </w:p>
  </w:endnote>
  <w:endnote w:id="0" w:type="continuationSeparator">
    <w:p w:rsidRDefault="007E1C85" w:rsidR="007E1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C85" w:rsidR="007E1C85">
      <w:r>
        <w:separator/>
      </w:r>
    </w:p>
  </w:footnote>
  <w:footnote w:id="0" w:type="continuationSeparator">
    <w:p w:rsidRDefault="007E1C85" w:rsidR="007E1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647" w:rsidR="00E656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5A75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E65647" w:rsidP="00B07D34" w:rsidR="00E65647" w:rsidRPr="00760960">
    <w:pPr>
      <w:pStyle w:val="Zaglavlje"/>
      <w:jc w:val="right"/>
      <w:rPr>
        <w:b/>
      </w:rPr>
    </w:pPr>
    <w:r w:rsidRPr="00356088">
      <w:rPr>
        <w:b/>
      </w:rPr>
      <w:t xml:space="preserve">                                                                       </w:t>
    </w:r>
    <w:r>
      <w:rPr>
        <w:b/>
      </w:rPr>
      <w:t xml:space="preserve">                        </w:t>
    </w:r>
    <w:r w:rsidR="00C34994">
      <w:rPr>
        <w:b/>
      </w:rPr>
      <w:t>Broj: 7/St-</w:t>
    </w:r>
    <w:r w:rsidR="00C8594C">
      <w:rPr>
        <w:b/>
      </w:rPr>
      <w:t>743</w:t>
    </w:r>
    <w:r w:rsidR="00B07D34" w:rsidRPr="00B07D34">
      <w:rPr>
        <w:b/>
      </w:rPr>
      <w:t>/2016-</w:t>
    </w:r>
    <w:r w:rsidR="00C34994">
      <w:rPr>
        <w:b/>
      </w:rPr>
      <w:t>43</w:t>
    </w:r>
    <w:r>
      <w:rPr>
        <w:b/>
      </w:rPr>
      <w:t xml:space="preserve">       </w:t>
    </w:r>
    <w:r w:rsidRPr="00356088">
      <w:rPr>
        <w:b/>
      </w:rPr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A32B5"/>
    <w:multiLevelType w:val="hybridMultilevel"/>
    <w:tmpl w:val="6A3E2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FB0D25"/>
    <w:multiLevelType w:val="hybridMultilevel"/>
    <w:tmpl w:val="366EA7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184B35"/>
    <w:multiLevelType w:val="hybridMultilevel"/>
    <w:tmpl w:val="4EDE0DBE"/>
    <w:lvl w:tplc="8AA0897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35AD7A11"/>
    <w:multiLevelType w:val="hybridMultilevel"/>
    <w:tmpl w:val="42FE9234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5F11661"/>
    <w:multiLevelType w:val="hybridMultilevel"/>
    <w:tmpl w:val="2F6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830893"/>
    <w:multiLevelType w:val="hybridMultilevel"/>
    <w:tmpl w:val="C4C8DCA0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772B5D"/>
    <w:multiLevelType w:val="hybridMultilevel"/>
    <w:tmpl w:val="AD2C27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65711B"/>
    <w:multiLevelType w:val="hybridMultilevel"/>
    <w:tmpl w:val="139A44D4"/>
    <w:lvl w:tplc="C1EAD230" w:ilvl="0">
      <w:start w:val="2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3921C5C"/>
    <w:multiLevelType w:val="hybridMultilevel"/>
    <w:tmpl w:val="9132A0DC"/>
    <w:lvl w:tplc="D0E6809E" w:ilvl="0">
      <w:start w:val="1"/>
      <w:numFmt w:val="decimal"/>
      <w:lvlText w:val="%1."/>
      <w:lvlJc w:val="left"/>
      <w:pPr>
        <w:ind w:hanging="360" w:left="18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ind w:hanging="180" w:left="7620"/>
      </w:pPr>
    </w:lvl>
  </w:abstractNum>
  <w:abstractNum w:abstractNumId="9">
    <w:nsid w:val="65A06980"/>
    <w:multiLevelType w:val="hybridMultilevel"/>
    <w:tmpl w:val="9986304A"/>
    <w:lvl w:tplc="C732713C" w:ilvl="0">
      <w:start w:val="1"/>
      <w:numFmt w:val="upperRoman"/>
      <w:lvlText w:val="%1."/>
      <w:lvlJc w:val="left"/>
      <w:pPr>
        <w:ind w:hanging="720" w:left="21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0">
    <w:nsid w:val="71AC1FBF"/>
    <w:multiLevelType w:val="hybridMultilevel"/>
    <w:tmpl w:val="A3E2B6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EC5327B"/>
    <w:multiLevelType w:val="hybridMultilevel"/>
    <w:tmpl w:val="4E5219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9"/>
  </w:num>
  <w:num w:numId="6">
    <w:abstractNumId w:val="1"/>
  </w:num>
  <w:num w:numId="7">
    <w:abstractNumId w:val="0"/>
  </w:num>
  <w:num w:numId="8">
    <w:abstractNumId w:val="10"/>
  </w:num>
  <w:num w:numId="9">
    <w:abstractNumId w:val="11"/>
  </w:num>
  <w:num w:numId="10">
    <w:abstractNumId w:val="8"/>
  </w:num>
  <w:num w:numId="11">
    <w:abstractNumId w:val="2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5397"/>
    <w:rsid w:val="00002FD1"/>
    <w:rsid w:val="00006780"/>
    <w:rsid w:val="000077FD"/>
    <w:rsid w:val="00044206"/>
    <w:rsid w:val="00046955"/>
    <w:rsid w:val="000600E4"/>
    <w:rsid w:val="00061F36"/>
    <w:rsid w:val="000624D0"/>
    <w:rsid w:val="0006366B"/>
    <w:rsid w:val="00067870"/>
    <w:rsid w:val="0009249A"/>
    <w:rsid w:val="000A2F0D"/>
    <w:rsid w:val="000F0FCD"/>
    <w:rsid w:val="00106E2A"/>
    <w:rsid w:val="001112F6"/>
    <w:rsid w:val="001219BB"/>
    <w:rsid w:val="001373D4"/>
    <w:rsid w:val="00155CEB"/>
    <w:rsid w:val="001645D1"/>
    <w:rsid w:val="001715D0"/>
    <w:rsid w:val="0018553C"/>
    <w:rsid w:val="00194FF0"/>
    <w:rsid w:val="001C6D7E"/>
    <w:rsid w:val="001C79C9"/>
    <w:rsid w:val="001D5104"/>
    <w:rsid w:val="001E1EB6"/>
    <w:rsid w:val="001E6A3E"/>
    <w:rsid w:val="001F529C"/>
    <w:rsid w:val="001F5308"/>
    <w:rsid w:val="00203A23"/>
    <w:rsid w:val="00213E5E"/>
    <w:rsid w:val="00231D19"/>
    <w:rsid w:val="002323EA"/>
    <w:rsid w:val="00241FFB"/>
    <w:rsid w:val="00253557"/>
    <w:rsid w:val="002731CB"/>
    <w:rsid w:val="002A1F76"/>
    <w:rsid w:val="002A736D"/>
    <w:rsid w:val="002A7851"/>
    <w:rsid w:val="002B0525"/>
    <w:rsid w:val="002B399E"/>
    <w:rsid w:val="002B3E5E"/>
    <w:rsid w:val="002E0AD2"/>
    <w:rsid w:val="002E1104"/>
    <w:rsid w:val="002E1648"/>
    <w:rsid w:val="002E79FB"/>
    <w:rsid w:val="002F1E40"/>
    <w:rsid w:val="002F42C3"/>
    <w:rsid w:val="00307947"/>
    <w:rsid w:val="00313D8F"/>
    <w:rsid w:val="00317E98"/>
    <w:rsid w:val="0032488A"/>
    <w:rsid w:val="00327943"/>
    <w:rsid w:val="0033254F"/>
    <w:rsid w:val="00334DC6"/>
    <w:rsid w:val="00336697"/>
    <w:rsid w:val="0035134A"/>
    <w:rsid w:val="00353B47"/>
    <w:rsid w:val="00356088"/>
    <w:rsid w:val="00356C9E"/>
    <w:rsid w:val="0036448E"/>
    <w:rsid w:val="00376ACA"/>
    <w:rsid w:val="00381197"/>
    <w:rsid w:val="003853AE"/>
    <w:rsid w:val="003933F1"/>
    <w:rsid w:val="003A484A"/>
    <w:rsid w:val="003B19E5"/>
    <w:rsid w:val="003D22FD"/>
    <w:rsid w:val="003D2ABA"/>
    <w:rsid w:val="003E2DEE"/>
    <w:rsid w:val="004070EB"/>
    <w:rsid w:val="00423106"/>
    <w:rsid w:val="00441221"/>
    <w:rsid w:val="0045505F"/>
    <w:rsid w:val="004565ED"/>
    <w:rsid w:val="00492EA6"/>
    <w:rsid w:val="004B4134"/>
    <w:rsid w:val="004B4C66"/>
    <w:rsid w:val="004C4F49"/>
    <w:rsid w:val="004C6175"/>
    <w:rsid w:val="004D2BE8"/>
    <w:rsid w:val="004E0A5C"/>
    <w:rsid w:val="004E2867"/>
    <w:rsid w:val="004F1773"/>
    <w:rsid w:val="004F7E3E"/>
    <w:rsid w:val="005022FC"/>
    <w:rsid w:val="005042C8"/>
    <w:rsid w:val="00505926"/>
    <w:rsid w:val="00515EE8"/>
    <w:rsid w:val="005168F2"/>
    <w:rsid w:val="00532DA5"/>
    <w:rsid w:val="005369A3"/>
    <w:rsid w:val="00551C85"/>
    <w:rsid w:val="0056431C"/>
    <w:rsid w:val="0057107F"/>
    <w:rsid w:val="00576E5B"/>
    <w:rsid w:val="00577DCA"/>
    <w:rsid w:val="00590791"/>
    <w:rsid w:val="00595CB9"/>
    <w:rsid w:val="005A101E"/>
    <w:rsid w:val="005A30CB"/>
    <w:rsid w:val="005B0BF4"/>
    <w:rsid w:val="005B3829"/>
    <w:rsid w:val="005B523C"/>
    <w:rsid w:val="005C1325"/>
    <w:rsid w:val="005C17D4"/>
    <w:rsid w:val="005C2234"/>
    <w:rsid w:val="005D0D79"/>
    <w:rsid w:val="005D225E"/>
    <w:rsid w:val="005D4FB4"/>
    <w:rsid w:val="005E4D9F"/>
    <w:rsid w:val="005F58B7"/>
    <w:rsid w:val="006023EF"/>
    <w:rsid w:val="00613263"/>
    <w:rsid w:val="00617119"/>
    <w:rsid w:val="006249E3"/>
    <w:rsid w:val="006261B8"/>
    <w:rsid w:val="006622AE"/>
    <w:rsid w:val="00671ABE"/>
    <w:rsid w:val="0067239B"/>
    <w:rsid w:val="00681510"/>
    <w:rsid w:val="00686393"/>
    <w:rsid w:val="00686DCE"/>
    <w:rsid w:val="006933FF"/>
    <w:rsid w:val="0069341B"/>
    <w:rsid w:val="006A5EEE"/>
    <w:rsid w:val="006A6A38"/>
    <w:rsid w:val="006C033E"/>
    <w:rsid w:val="006D59CD"/>
    <w:rsid w:val="006D7BF5"/>
    <w:rsid w:val="00700125"/>
    <w:rsid w:val="0071153D"/>
    <w:rsid w:val="007140B8"/>
    <w:rsid w:val="00717E58"/>
    <w:rsid w:val="007314A7"/>
    <w:rsid w:val="00760960"/>
    <w:rsid w:val="0077309D"/>
    <w:rsid w:val="00775F10"/>
    <w:rsid w:val="007B451E"/>
    <w:rsid w:val="007D6839"/>
    <w:rsid w:val="007E1C85"/>
    <w:rsid w:val="008065CE"/>
    <w:rsid w:val="00807948"/>
    <w:rsid w:val="0083427E"/>
    <w:rsid w:val="00835870"/>
    <w:rsid w:val="008400B5"/>
    <w:rsid w:val="00841824"/>
    <w:rsid w:val="00844EDC"/>
    <w:rsid w:val="00845871"/>
    <w:rsid w:val="00852FC6"/>
    <w:rsid w:val="00855A99"/>
    <w:rsid w:val="008860B1"/>
    <w:rsid w:val="008A6C40"/>
    <w:rsid w:val="008A7A1E"/>
    <w:rsid w:val="008B1664"/>
    <w:rsid w:val="008B5FEB"/>
    <w:rsid w:val="008B6C52"/>
    <w:rsid w:val="008C1F91"/>
    <w:rsid w:val="008E272F"/>
    <w:rsid w:val="008F6B4B"/>
    <w:rsid w:val="00900526"/>
    <w:rsid w:val="00906D33"/>
    <w:rsid w:val="00914DF4"/>
    <w:rsid w:val="009238B1"/>
    <w:rsid w:val="0092627D"/>
    <w:rsid w:val="009262EC"/>
    <w:rsid w:val="00927BAD"/>
    <w:rsid w:val="0093515D"/>
    <w:rsid w:val="009422FF"/>
    <w:rsid w:val="00954CD1"/>
    <w:rsid w:val="0096192A"/>
    <w:rsid w:val="00961C13"/>
    <w:rsid w:val="00967F3E"/>
    <w:rsid w:val="009730B2"/>
    <w:rsid w:val="00977854"/>
    <w:rsid w:val="00981CD9"/>
    <w:rsid w:val="00986102"/>
    <w:rsid w:val="0098723A"/>
    <w:rsid w:val="00996E7F"/>
    <w:rsid w:val="009A2DDC"/>
    <w:rsid w:val="009D0415"/>
    <w:rsid w:val="009E5DA3"/>
    <w:rsid w:val="00A0132D"/>
    <w:rsid w:val="00A03740"/>
    <w:rsid w:val="00A04D64"/>
    <w:rsid w:val="00A34AB3"/>
    <w:rsid w:val="00A368D4"/>
    <w:rsid w:val="00A41421"/>
    <w:rsid w:val="00A46155"/>
    <w:rsid w:val="00A505BA"/>
    <w:rsid w:val="00A7143C"/>
    <w:rsid w:val="00A944CC"/>
    <w:rsid w:val="00A94F79"/>
    <w:rsid w:val="00AA58FB"/>
    <w:rsid w:val="00AB18C1"/>
    <w:rsid w:val="00AB1BAD"/>
    <w:rsid w:val="00AB54B9"/>
    <w:rsid w:val="00AC0A8C"/>
    <w:rsid w:val="00AC523A"/>
    <w:rsid w:val="00AD1936"/>
    <w:rsid w:val="00AE5D5E"/>
    <w:rsid w:val="00AF2245"/>
    <w:rsid w:val="00B04E6A"/>
    <w:rsid w:val="00B07D34"/>
    <w:rsid w:val="00B115FD"/>
    <w:rsid w:val="00B14292"/>
    <w:rsid w:val="00B26945"/>
    <w:rsid w:val="00B34AC0"/>
    <w:rsid w:val="00B86E6E"/>
    <w:rsid w:val="00B92C83"/>
    <w:rsid w:val="00B97939"/>
    <w:rsid w:val="00B97B92"/>
    <w:rsid w:val="00BA3561"/>
    <w:rsid w:val="00BB7793"/>
    <w:rsid w:val="00BC2457"/>
    <w:rsid w:val="00BD19CB"/>
    <w:rsid w:val="00BD5342"/>
    <w:rsid w:val="00BE4BEA"/>
    <w:rsid w:val="00C05676"/>
    <w:rsid w:val="00C0685D"/>
    <w:rsid w:val="00C0790C"/>
    <w:rsid w:val="00C23A65"/>
    <w:rsid w:val="00C26B91"/>
    <w:rsid w:val="00C27B35"/>
    <w:rsid w:val="00C34994"/>
    <w:rsid w:val="00C40A11"/>
    <w:rsid w:val="00C44096"/>
    <w:rsid w:val="00C50B5D"/>
    <w:rsid w:val="00C55738"/>
    <w:rsid w:val="00C5665D"/>
    <w:rsid w:val="00C77087"/>
    <w:rsid w:val="00C80AB6"/>
    <w:rsid w:val="00C82135"/>
    <w:rsid w:val="00C8594C"/>
    <w:rsid w:val="00C871ED"/>
    <w:rsid w:val="00C91F07"/>
    <w:rsid w:val="00C9703B"/>
    <w:rsid w:val="00CB24DB"/>
    <w:rsid w:val="00CC5415"/>
    <w:rsid w:val="00CC6A20"/>
    <w:rsid w:val="00CC75ED"/>
    <w:rsid w:val="00CD56B6"/>
    <w:rsid w:val="00CD681D"/>
    <w:rsid w:val="00CE440E"/>
    <w:rsid w:val="00CE7AF8"/>
    <w:rsid w:val="00CF2ACD"/>
    <w:rsid w:val="00CF4B5F"/>
    <w:rsid w:val="00CF5E03"/>
    <w:rsid w:val="00D229E7"/>
    <w:rsid w:val="00D35C59"/>
    <w:rsid w:val="00D44CF7"/>
    <w:rsid w:val="00D45417"/>
    <w:rsid w:val="00D52819"/>
    <w:rsid w:val="00D62348"/>
    <w:rsid w:val="00D717F8"/>
    <w:rsid w:val="00D74C16"/>
    <w:rsid w:val="00D80502"/>
    <w:rsid w:val="00D946FD"/>
    <w:rsid w:val="00D95E6F"/>
    <w:rsid w:val="00D966B8"/>
    <w:rsid w:val="00DB5A75"/>
    <w:rsid w:val="00DD45BD"/>
    <w:rsid w:val="00DE358B"/>
    <w:rsid w:val="00DF0CEC"/>
    <w:rsid w:val="00E025A0"/>
    <w:rsid w:val="00E0561A"/>
    <w:rsid w:val="00E0684B"/>
    <w:rsid w:val="00E12C85"/>
    <w:rsid w:val="00E16E9E"/>
    <w:rsid w:val="00E16FBA"/>
    <w:rsid w:val="00E54518"/>
    <w:rsid w:val="00E617B5"/>
    <w:rsid w:val="00E65647"/>
    <w:rsid w:val="00E71524"/>
    <w:rsid w:val="00E74E31"/>
    <w:rsid w:val="00EC5315"/>
    <w:rsid w:val="00EE43AC"/>
    <w:rsid w:val="00EE746C"/>
    <w:rsid w:val="00EF17AB"/>
    <w:rsid w:val="00EF36E3"/>
    <w:rsid w:val="00EF47B6"/>
    <w:rsid w:val="00F0373E"/>
    <w:rsid w:val="00F26EBD"/>
    <w:rsid w:val="00F34F87"/>
    <w:rsid w:val="00F4061E"/>
    <w:rsid w:val="00F50277"/>
    <w:rsid w:val="00F66DF2"/>
    <w:rsid w:val="00F93908"/>
    <w:rsid w:val="00F96CE1"/>
    <w:rsid w:val="00F97EBE"/>
    <w:rsid w:val="00FA6A11"/>
    <w:rsid w:val="00FB009E"/>
    <w:rsid w:val="00FB1C7C"/>
    <w:rsid w:val="00FC0401"/>
    <w:rsid w:val="00FC36EF"/>
    <w:rsid w:val="00FD51F8"/>
    <w:rsid w:val="00FE503F"/>
    <w:rsid w:val="00FF1D4E"/>
    <w:rsid w:val="00FF3A6E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539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true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7D34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4C4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5A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A7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A7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A7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A7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539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1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7D34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4C4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5A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A7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A7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A7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A7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</izvorni_sadrzaj>
    <derivirana_varijabla naziv="DomainObject.Predmet.OstaliListFormated_1">
      <item>Ivan Nemec</item>
      <item>Dušan Hvala</item>
      <item>Josip Letica</item>
      <item>Zlatko Markasović</item>
      <item>Vesna Lazarić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7B5CE2-4CCE-4385-BE3D-03FD66E969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1001</properties:Words>
  <properties:Characters>5607</properties:Characters>
  <properties:Lines>179</properties:Lines>
  <properties:Paragraphs>71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2017-02-20T13:12:00Z</dcterms:created>
  <dc:creator>zbiondic</dc:creator>
  <cp:lastModifiedBy>wsadmin</cp:lastModifiedBy>
  <cp:lastPrinted>2017-02-20T13:04:00Z</cp:lastPrinted>
  <dcterms:modified xmlns:xsi="http://www.w3.org/2001/XMLSchema-instance" xsi:type="dcterms:W3CDTF">2017-02-21T07:27:00Z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