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da3b" w14:paraId="9cfda3b" w:rsidRDefault="00033B1C" w:rsidP="00033B1C" w:rsidR="00033B1C">
      <w:pPr>
        <w:ind w:firstLine="5245"/>
        <w:jc w:val="right"/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 xml:space="preserve">     7. St-262/2015-3.</w:t>
      </w:r>
    </w:p>
    <w:p w:rsidRDefault="00033B1C" w:rsidP="00033B1C" w:rsidR="00033B1C">
      <w:pPr>
        <w:jc w:val="both"/>
        <w:rPr>
          <w:rFonts w:cs="Arial" w:hAnsi="Arial" w:ascii="Arial"/>
        </w:rPr>
      </w:pPr>
    </w:p>
    <w:p w:rsidRDefault="00033B1C" w:rsidP="00033B1C" w:rsidR="00033B1C">
      <w:pPr>
        <w:jc w:val="both"/>
        <w:rPr>
          <w:rFonts w:cs="Arial" w:hAnsi="Arial" w:ascii="Arial"/>
          <w:b/>
        </w:rPr>
      </w:pPr>
    </w:p>
    <w:p w:rsidRDefault="00033B1C" w:rsidP="00033B1C" w:rsidR="00033B1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33B1C" w:rsidP="00033B1C" w:rsidR="00033B1C">
      <w:pPr>
        <w:jc w:val="center"/>
        <w:rPr>
          <w:rFonts w:cs="Arial" w:hAnsi="Arial" w:ascii="Arial"/>
          <w:b/>
        </w:rPr>
      </w:pPr>
    </w:p>
    <w:p w:rsidRDefault="00033B1C" w:rsidP="00033B1C" w:rsidR="00033B1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33B1C" w:rsidP="00033B1C" w:rsidR="00033B1C">
      <w:pPr>
        <w:jc w:val="both"/>
        <w:rPr>
          <w:rFonts w:cs="Arial" w:hAnsi="Arial" w:ascii="Arial"/>
        </w:rPr>
      </w:pP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EKO TIM d.o.o. za proizvodnju i usluge iz Višnjevca, Višnjevac 59, MBS 010083789, OIB 04791743029, dana 03. veljače 2016. godine  </w:t>
      </w:r>
    </w:p>
    <w:p w:rsidRDefault="00033B1C" w:rsidP="00033B1C" w:rsidR="00033B1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33B1C" w:rsidP="00033B1C" w:rsidR="00033B1C">
      <w:pPr>
        <w:jc w:val="both"/>
        <w:rPr>
          <w:rFonts w:cs="Arial" w:hAnsi="Arial" w:ascii="Arial"/>
        </w:rPr>
      </w:pP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EKO TIM d.o.o. za proizvodnju i usluge iz Višnjevca, Višnjevac 59, MBS 010083789, OIB 04791743029.</w:t>
      </w: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ZVONKO TOMLJANOVIĆ iz Našica, </w:t>
      </w:r>
      <w:proofErr w:type="spellStart"/>
      <w:r>
        <w:rPr>
          <w:rFonts w:cs="Arial" w:hAnsi="Arial" w:ascii="Arial"/>
        </w:rPr>
        <w:t>J.Runjanina</w:t>
      </w:r>
      <w:proofErr w:type="spellEnd"/>
      <w:r>
        <w:rPr>
          <w:rFonts w:cs="Arial" w:hAnsi="Arial" w:ascii="Arial"/>
        </w:rPr>
        <w:t xml:space="preserve"> 7, OIB 01559486405.</w:t>
      </w: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EKO TIM d.o.o. za proizvodnju i usluge iz Višnjevca, Višnjevac 59, MBS 010083789, OIB 04791743029.</w:t>
      </w:r>
    </w:p>
    <w:p w:rsidRDefault="00033B1C" w:rsidP="00033B1C" w:rsidR="00033B1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14,30 sati, kada je ovo rješenje objavljeno na e-oglasnoj ploči ovoga suda.</w:t>
      </w:r>
    </w:p>
    <w:p w:rsidRDefault="00033B1C" w:rsidP="00033B1C" w:rsidR="00033B1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33B1C" w:rsidP="00033B1C" w:rsidR="00033B1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033B1C" w:rsidP="00033B1C" w:rsidR="00033B1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St-262/2015-2., koji je objavljen na mrežnoj stranici e-oglasna ploča Trgovačkog suda u Bjelovaru 30. studenoga 2015., pozvao osobu ovlaštenu za zastupanje dužnika da u roku od 15 dana od objave </w:t>
      </w:r>
      <w:r>
        <w:rPr>
          <w:rFonts w:cs="Arial" w:hAnsi="Arial" w:ascii="Arial"/>
        </w:rPr>
        <w:lastRenderedPageBreak/>
        <w:t>oglasa na mrežnoj stranici e-oglasne ploče  podnese sudu javnobilježnički ovjerovljen popis imovine i obveza na propisanom obrascu.</w:t>
      </w: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33B1C" w:rsidP="00033B1C" w:rsidR="00033B1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33B1C" w:rsidP="00033B1C" w:rsidR="00033B1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33B1C" w:rsidP="00033B1C" w:rsidR="00033B1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033B1C" w:rsidP="00033B1C" w:rsidR="00033B1C">
      <w:pPr>
        <w:rPr>
          <w:rFonts w:cs="Arial" w:hAnsi="Arial" w:ascii="Arial"/>
          <w:b/>
        </w:rPr>
      </w:pPr>
    </w:p>
    <w:p w:rsidRDefault="00033B1C" w:rsidP="00033B1C" w:rsidR="00033B1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033B1C" w:rsidP="00033B1C" w:rsidR="00033B1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</w:t>
      </w:r>
      <w:r>
        <w:rPr>
          <w:rFonts w:cs="Arial" w:hAnsi="Arial" w:ascii="Arial"/>
        </w:rPr>
        <w:t xml:space="preserve">             TOMISLAV MRAZOVIĆ</w:t>
      </w:r>
    </w:p>
    <w:p w:rsidRDefault="00033B1C" w:rsidP="00033B1C" w:rsidR="00033B1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</w:t>
      </w:r>
      <w:r>
        <w:rPr>
          <w:rFonts w:cs="Arial" w:hAnsi="Arial" w:ascii="Arial"/>
        </w:rPr>
        <w:t xml:space="preserve">         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33B1C" w:rsidP="00033B1C" w:rsidR="00033B1C">
      <w:pPr>
        <w:jc w:val="both"/>
        <w:rPr>
          <w:rFonts w:cs="Arial" w:hAnsi="Arial" w:ascii="Arial"/>
        </w:rPr>
      </w:pPr>
    </w:p>
    <w:p w:rsidRDefault="00033B1C" w:rsidP="00033B1C" w:rsidR="00033B1C">
      <w:pPr>
        <w:jc w:val="both"/>
        <w:rPr>
          <w:rFonts w:cs="Arial" w:hAnsi="Arial" w:ascii="Arial"/>
        </w:rPr>
      </w:pPr>
    </w:p>
    <w:p w:rsidRDefault="00033B1C" w:rsidP="00033B1C" w:rsidR="00033B1C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33B1C" w:rsidP="00033B1C" w:rsidR="00033B1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033B1C" w:rsidP="00033B1C" w:rsidR="00033B1C">
      <w:pPr>
        <w:rPr>
          <w:rFonts w:cs="Arial" w:hAnsi="Arial" w:ascii="Arial"/>
        </w:rPr>
      </w:pPr>
    </w:p>
    <w:p w:rsidRDefault="00033B1C" w:rsidP="00033B1C" w:rsidR="00033B1C">
      <w:pPr>
        <w:jc w:val="both"/>
        <w:rPr>
          <w:rFonts w:cs="Arial" w:hAnsi="Arial" w:ascii="Arial"/>
        </w:rPr>
      </w:pPr>
    </w:p>
    <w:p w:rsidRDefault="00033B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B1C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2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St-262/2015-3</izvorni_sadrzaj>
    <derivirana_varijabla naziv="DomainObject.Oznaka_1">St-262/2015-3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TIM društvo s ograničenom odgovornošću za proizvodnju i usluge, Višnjevac zastupanog po punomoćniku IVICA SINKOVIĆ</izvorni_sadrzaj>
    <derivirana_varijabla naziv="DomainObject.Predmet.ProtustrankaFormated_1">  EKO TIM društvo s ograničenom odgovornošću za proizvodnju i usluge, Višnjevac zastupanog po punomoćniku IVICA SINKOVIĆ</derivirana_varijabla>
  </DomainObject.Predmet.ProtustrankaFormated>
  <DomainObject.Predmet.ProtustrankaFormatedOIB>
    <izvorni_sadrzaj>  EKO TIM društvo s ograničenom odgovornošću za proizvodnju i usluge, Višnjevac, OIB 04791743029 zastupanog po punomoćniku IVICA SINKOVIĆ</izvorni_sadrzaj>
    <derivirana_varijabla naziv="DomainObject.Predmet.ProtustrankaFormatedOIB_1">  EKO TIM društvo s ograničenom odgovornošću za proizvodnju i usluge, Višnjevac, OIB 04791743029 zastupanog po punomoćniku IVICA SINKOVIĆ</derivirana_varijabla>
  </DomainObject.Predmet.ProtustrankaFormatedOIB>
  <DomainObject.Predmet.ProtustrankaFormatedWithAdress>
    <izvorni_sadrzaj> EKO TIM društvo s ograničenom odgovornošću za proizvodnju i usluge, Višnjevac, Višnjevac 59, 43226 Višnjevac zastupanog po punomoćniku IVICA SINKOVIĆ</izvorni_sadrzaj>
    <derivirana_varijabla naziv="DomainObject.Predmet.ProtustrankaFormatedWithAdress_1"> EKO TIM društvo s ograničenom odgovornošću za proizvodnju i usluge, Višnjevac, Višnjevac 59, 43226 Višnjevac zastupanog po punomoćniku IVICA SINKOVIĆ</derivirana_varijabla>
  </DomainObject.Predmet.ProtustrankaFormatedWithAdress>
  <DomainObject.Predmet.ProtustrankaFormatedWithAdressOIB>
    <izvorni_sadrzaj> EKO TIM društvo s ograničenom odgovornošću za proizvodnju i usluge, Višnjevac, OIB 04791743029, Višnjevac 59, 43226 Višnjevac zastupanog po punomoćniku IVICA SINKOVIĆ</izvorni_sadrzaj>
    <derivirana_varijabla naziv="DomainObject.Predmet.ProtustrankaFormatedWithAdressOIB_1"> EKO TIM društvo s ograničenom odgovornošću za proizvodnju i usluge, Višnjevac, OIB 04791743029, Višnjevac 59, 43226 Višnjevac zastupanog po punomoćniku IVICA SINKOVIĆ</derivirana_varijabla>
  </DomainObject.Predmet.ProtustrankaFormatedWithAdressOIB>
  <DomainObject.Predmet.ProtustrankaWithAdress>
    <izvorni_sadrzaj>EKO TIM društvo s ograničenom odgovornošću za proizvodnju i usluge, Višnjevac Višnjevac 59, 43226 Višnjevac</izvorni_sadrzaj>
    <derivirana_varijabla naziv="DomainObject.Predmet.ProtustrankaWithAdress_1">EKO TIM društvo s ograničenom odgovornošću za proizvodnju i usluge, Višnjevac Višnjevac 59, 43226 Višnjevac</derivirana_varijabla>
  </DomainObject.Predmet.ProtustrankaWithAdress>
  <DomainObject.Predmet.ProtustrankaWithAdressOIB>
    <izvorni_sadrzaj>EKO TIM društvo s ograničenom odgovornošću za proizvodnju i usluge, Višnjevac, OIB 04791743029, Višnjevac 59, 43226 Višnjevac</izvorni_sadrzaj>
    <derivirana_varijabla naziv="DomainObject.Predmet.ProtustrankaWithAdressOIB_1">EKO TIM društvo s ograničenom odgovornošću za proizvodnju i usluge, Višnjevac, OIB 04791743029, Višnjevac 59, 43226 Višnjevac</derivirana_varijabla>
  </DomainObject.Predmet.ProtustrankaWithAdressOIB>
  <DomainObject.Predmet.ProtustrankaNazivFormated>
    <izvorni_sadrzaj>EKO TIM društvo s ograničenom odgovornošću za proizvodnju i usluge, Višnjevac</izvorni_sadrzaj>
    <derivirana_varijabla naziv="DomainObject.Predmet.ProtustrankaNazivFormated_1">EKO TIM društvo s ograničenom odgovornošću za proizvodnju i usluge, Višnjevac</derivirana_varijabla>
  </DomainObject.Predmet.ProtustrankaNazivFormated>
  <DomainObject.Predmet.ProtustrankaNazivFormatedOIB>
    <izvorni_sadrzaj>EKO TIM društvo s ograničenom odgovornošću za proizvodnju i usluge, Višnjevac, OIB 04791743029</izvorni_sadrzaj>
    <derivirana_varijabla naziv="DomainObject.Predmet.ProtustrankaNazivFormatedOIB_1">EKO TIM društvo s ograničenom odgovornošću za proizvodnju i usluge, Višnjevac, OIB 04791743029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 Supila 4, 43000 Bjelovar</izvorni_sadrzaj>
    <derivirana_varijabla naziv="DomainObject.Predmet.StrankaFormatedWithAdress_1"> FINA, RC ZAGREB, Podružnica Bjelovar, F.  Supila 4, 43000 Bjelovar</derivirana_varijabla>
  </DomainObject.Predmet.StrankaFormatedWithAdress>
  <DomainObject.Predmet.StrankaFormatedWithAdressOIB>
    <izvorni_sadrzaj> FINA, RC ZAGREB, Podružnica Bjelovar, OIB 85821130368, F.  Supila 4, 43000 Bjelovar</izvorni_sadrzaj>
    <derivirana_varijabla naziv="DomainObject.Predmet.StrankaFormatedWithAdressOIB_1"> FINA, RC ZAGREB, Podružnica Bjelovar, OIB 85821130368, F.  Supila 4, 43000 Bjelovar</derivirana_varijabla>
  </DomainObject.Predmet.StrankaFormatedWithAdressOIB>
  <DomainObject.Predmet.StrankaWithAdress>
    <izvorni_sadrzaj>FINA, RC ZAGREB, Podružnica Bjelovar F.  Supila 4,43000 Bjelovar</izvorni_sadrzaj>
    <derivirana_varijabla naziv="DomainObject.Predmet.StrankaWithAdress_1">FINA, RC ZAGREB, Podružnica Bjelovar F.  Supila 4,43000 Bjelovar</derivirana_varijabla>
  </DomainObject.Predmet.StrankaWithAdress>
  <DomainObject.Predmet.StrankaWithAdressOIB>
    <izvorni_sadrzaj>FINA, RC ZAGREB, Podružnica Bjelovar, OIB 85821130368, F.  Supila 4,43000 Bjelovar</izvorni_sadrzaj>
    <derivirana_varijabla naziv="DomainObject.Predmet.StrankaWithAdressOIB_1">FINA, RC ZAGREB, Podružnica Bjelovar, OIB 85821130368, F. 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 Supila 4, 43000 Bjelovar</item>
    </izvorni_sadrzaj>
    <derivirana_varijabla naziv="DomainObject.Predmet.StrankaListFormatedWithAdress_1">
      <item>FINA, RC ZAGREB, Podružnica Bjelovar, F.  Supila 4, 43000 Bjelovar</item>
    </derivirana_varijabla>
  </DomainObject.Predmet.StrankaListFormatedWithAdress>
  <DomainObject.Predmet.StrankaListFormatedWithAdressOIB>
    <izvorni_sadrzaj>
      <item>FINA, RC ZAGREB, Podružnica Bjelovar, OIB 85821130368, F.  Supila 4, 43000 Bjelovar</item>
    </izvorni_sadrzaj>
    <derivirana_varijabla naziv="DomainObject.Predmet.StrankaListFormatedWithAdressOIB_1">
      <item>FINA, RC ZAGREB, Podružnica Bjelovar, OIB 85821130368, F. 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 TIM društvo s ograničenom odgovornošću za proizvodnju i usluge, Višnjevac zastupanog po punomoćniku IVICA SINKOVIĆ</item>
    </izvorni_sadrzaj>
    <derivirana_varijabla naziv="DomainObject.Predmet.ProtuStrankaListFormated_1">
      <item>EKO TIM društvo s ograničenom odgovornošću za proizvodnju i usluge, Višnjevac zastupanog po punomoćniku IVICA SINKOVIĆ</item>
    </derivirana_varijabla>
  </DomainObject.Predmet.ProtuStrankaListFormated>
  <DomainObject.Predmet.ProtuStrankaListFormatedOIB>
    <izvorni_sadrzaj>
      <item>EKO TIM društvo s ograničenom odgovornošću za proizvodnju i usluge, Višnjevac, OIB 04791743029 zastupanog po punomoćniku IVICA SINKOVIĆ</item>
    </izvorni_sadrzaj>
    <derivirana_varijabla naziv="DomainObject.Predmet.ProtuStrankaListFormatedOIB_1">
      <item>EKO TIM društvo s ograničenom odgovornošću za proizvodnju i usluge, Višnjevac, OIB 04791743029 zastupanog po punomoćniku IVICA SINKOVIĆ</item>
    </derivirana_varijabla>
  </DomainObject.Predmet.ProtuStrankaListFormatedOIB>
  <DomainObject.Predmet.ProtuStrankaListFormatedWithAdress>
    <izvorni_sadrzaj>
      <item>EKO TIM društvo s ograničenom odgovornošću za proizvodnju i usluge, Višnjevac, Višnjevac 59, 43226 Višnjevac zastupanog po punomoćniku IVICA SINKOVIĆ</item>
    </izvorni_sadrzaj>
    <derivirana_varijabla naziv="DomainObject.Predmet.ProtuStrankaListFormatedWithAdress_1">
      <item>EKO TIM društvo s ograničenom odgovornošću za proizvodnju i usluge, Višnjevac, Višnjevac 59, 43226 Višnjevac zastupanog po punomoćniku IVICA SINKOVIĆ</item>
    </derivirana_varijabla>
  </DomainObject.Predmet.ProtuStrankaListFormatedWithAdress>
  <DomainObject.Predmet.ProtuStrankaListFormatedWithAdressOIB>
    <izvorni_sadrzaj>
      <item>EKO TIM društvo s ograničenom odgovornošću za proizvodnju i usluge, Višnjevac, OIB 04791743029, Višnjevac 59, 43226 Višnjevac zastupanog po punomoćniku IVICA SINKOVIĆ</item>
    </izvorni_sadrzaj>
    <derivirana_varijabla naziv="DomainObject.Predmet.ProtuStrankaListFormatedWithAdressOIB_1">
      <item>EKO TIM društvo s ograničenom odgovornošću za proizvodnju i usluge, Višnjevac, OIB 04791743029, Višnjevac 59, 43226 Višnjevac zastupanog po punomoćniku IVICA SINKOVIĆ</item>
    </derivirana_varijabla>
  </DomainObject.Predmet.ProtuStrankaListFormatedWithAdressOIB>
  <DomainObject.Predmet.ProtuStrankaListNazivFormated>
    <izvorni_sadrzaj>
      <item>EKO TIM društvo s ograničenom odgovornošću za proizvodnju i usluge, Višnjevac</item>
    </izvorni_sadrzaj>
    <derivirana_varijabla naziv="DomainObject.Predmet.ProtuStrankaListNazivFormated_1">
      <item>EKO TIM društvo s ograničenom odgovornošću za proizvodnju i usluge, Višnjevac</item>
    </derivirana_varijabla>
  </DomainObject.Predmet.ProtuStrankaListNazivFormated>
  <DomainObject.Predmet.ProtuStrankaListNazivFormatedOIB>
    <izvorni_sadrzaj>
      <item>EKO TIM društvo s ograničenom odgovornošću za proizvodnju i usluge, Višnjevac, OIB 04791743029</item>
    </izvorni_sadrzaj>
    <derivirana_varijabla naziv="DomainObject.Predmet.ProtuStrankaListNazivFormatedOIB_1">
      <item>EKO TIM društvo s ograničenom odgovornošću za proizvodnju i usluge, Višnjevac, OIB 04791743029</item>
    </derivirana_varijabla>
  </DomainObject.Predmet.ProtuStrankaListNazivFormatedOIB>
  <DomainObject.Predmet.OstaliListFormated>
    <izvorni_sadrzaj>
      <item>IVICA SINKOVIĆ punomoćnik sudionika u postupku EKO TIM društvo s ograničenom odgovornošću za proizvodnju i usluge, Višnjevac</item>
    </izvorni_sadrzaj>
    <derivirana_varijabla naziv="DomainObject.Predmet.OstaliListFormated_1">
      <item>IVICA SINKOVIĆ punomoćnik sudionika u postupku EKO TIM društvo s ograničenom odgovornošću za proizvodnju i usluge, Višnjevac</item>
    </derivirana_varijabla>
  </DomainObject.Predmet.OstaliListFormated>
  <DomainObject.Predmet.OstaliListFormatedOIB>
    <izvorni_sadrzaj>
      <item>IVICA SINKOVIĆ, OIB 19693344071 punomoćnik sudionika u postupku EKO TIM društvo s ograničenom odgovornošću za proizvodnju i usluge, Višnjevac</item>
    </izvorni_sadrzaj>
    <derivirana_varijabla naziv="DomainObject.Predmet.OstaliListFormatedOIB_1">
      <item>IVICA SINKOVIĆ, OIB 19693344071 punomoćnik sudionika u postupku EKO TIM društvo s ograničenom odgovornošću za proizvodnju i usluge, Višnjevac</item>
    </derivirana_varijabla>
  </DomainObject.Predmet.OstaliListFormatedOIB>
  <DomainObject.Predmet.OstaliListFormatedWithAdress>
    <izvorni_sadrzaj>
      <item>IVICA SINKOVIĆ, Višnjevac 59., 43000 Višnjevac punomoćnik sudionika u postupku EKO TIM društvo s ograničenom odgovornošću za proizvodnju i usluge, Višnjevac</item>
    </izvorni_sadrzaj>
    <derivirana_varijabla naziv="DomainObject.Predmet.OstaliListFormatedWithAdress_1">
      <item>IVICA SINKOVIĆ, Višnjevac 59., 43000 Višnjevac punomoćnik sudionika u postupku EKO TIM društvo s ograničenom odgovornošću za proizvodnju i usluge, Višnjevac</item>
    </derivirana_varijabla>
  </DomainObject.Predmet.OstaliListFormatedWithAdress>
  <DomainObject.Predmet.OstaliListFormatedWithAdressOIB>
    <izvorni_sadrzaj>
      <item>IVICA SINKOVIĆ, OIB 19693344071, Višnjevac 59., 43000 Višnjevac punomoćnik sudionika u postupku EKO TIM društvo s ograničenom odgovornošću za proizvodnju i usluge, Višnjevac</item>
    </izvorni_sadrzaj>
    <derivirana_varijabla naziv="DomainObject.Predmet.OstaliListFormatedWithAdressOIB_1">
      <item>IVICA SINKOVIĆ, OIB 19693344071, Višnjevac 59., 43000 Višnjevac punomoćnik sudionika u postupku EKO TIM društvo s ograničenom odgovornošću za proizvodnju i usluge, Višnjevac</item>
    </derivirana_varijabla>
  </DomainObject.Predmet.OstaliListFormatedWithAdressOIB>
  <DomainObject.Predmet.OstaliListNazivFormated>
    <izvorni_sadrzaj>
      <item>IVICA SINKOVIĆ</item>
    </izvorni_sadrzaj>
    <derivirana_varijabla naziv="DomainObject.Predmet.OstaliListNazivFormated_1">
      <item>IVICA SINKOVIĆ</item>
    </derivirana_varijabla>
  </DomainObject.Predmet.OstaliListNazivFormated>
  <DomainObject.Predmet.OstaliListNazivFormatedOIB>
    <izvorni_sadrzaj>
      <item>IVICA SINKOVIĆ, OIB 19693344071</item>
    </izvorni_sadrzaj>
    <derivirana_varijabla naziv="DomainObject.Predmet.OstaliListNazivFormatedOIB_1">
      <item>IVICA SINKOVIĆ, OIB 19693344071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St-262/2015-3</izvorni_sadrzaj>
    <derivirana_varijabla naziv="DomainObject.PoslovniBrojDokumenta_1">St-262/2015-3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 TIM društvo s ograničenom odgovornošću za proizvodnju i usluge, Višnjevac</izvorni_sadrzaj>
    <derivirana_varijabla naziv="DomainObject.Predmet.ProtustrankaIDrugi_1">EKO TIM društvo s ograničenom odgovornošću za proizvodnju i usluge, Višnjevac</derivirana_varijabla>
  </DomainObject.Predmet.ProtustrankaIDrugi>
  <DomainObject.Predmet.StrankaIDrugiAdressOIB>
    <izvorni_sadrzaj>FINA, RC ZAGREB, Podružnica Bjelovar, OIB 85821130368, F.  Supila 4, 43000 Bjelovar</izvorni_sadrzaj>
    <derivirana_varijabla naziv="DomainObject.Predmet.StrankaIDrugiAdressOIB_1">FINA, RC ZAGREB, Podružnica Bjelovar, OIB 85821130368, F.  Supila 4, 43000 Bjelovar</derivirana_varijabla>
  </DomainObject.Predmet.StrankaIDrugiAdressOIB>
  <DomainObject.Predmet.ProtustrankaIDrugiAdressOIB>
    <izvorni_sadrzaj>EKO TIM društvo s ograničenom odgovornošću za proizvodnju i usluge, Višnjevac, OIB 04791743029, Višnjevac 59, 43226 Višnjevac</izvorni_sadrzaj>
    <derivirana_varijabla naziv="DomainObject.Predmet.ProtustrankaIDrugiAdressOIB_1">EKO TIM društvo s ograničenom odgovornošću za proizvodnju i usluge, Višnjevac, OIB 04791743029, Višnjevac 59, 43226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 TIM društvo s ograničenom odgovornošću za proizvodnju i usluge, Višnjevac</item>
      <item>IVICA SINKOVIĆ</item>
    </izvorni_sadrzaj>
    <derivirana_varijabla naziv="DomainObject.Predmet.SudioniciListNaziv_1">
      <item>FINA, RC ZAGREB, Podružnica Bjelovar</item>
      <item>EKO TIM društvo s ograničenom odgovornošću za proizvodnju i usluge, Višnjevac</item>
      <item>IVICA SINKOVIĆ</item>
    </derivirana_varijabla>
  </DomainObject.Predmet.SudioniciListNaziv>
  <DomainObject.Predmet.SudioniciListAdressOIB>
    <izvorni_sadrzaj>
      <item>FINA, RC ZAGREB, Podružnica Bjelovar, OIB 85821130368, F.  Supila 4,43000 Bjelovar</item>
      <item>EKO TIM društvo s ograničenom odgovornošću za proizvodnju i usluge, Višnjevac, OIB 04791743029, Višnjevac 59,43226 Višnjevac</item>
      <item>IVICA SINKOVIĆ, OIB 19693344071, Višnjevac 59.,43000 Višnjevac</item>
    </izvorni_sadrzaj>
    <derivirana_varijabla naziv="DomainObject.Predmet.SudioniciListAdressOIB_1">
      <item>FINA, RC ZAGREB, Podružnica Bjelovar, OIB 85821130368, F.  Supila 4,43000 Bjelovar</item>
      <item>EKO TIM društvo s ograničenom odgovornošću za proizvodnju i usluge, Višnjevac, OIB 04791743029, Višnjevac 59,43226 Višnjevac</item>
      <item>IVICA SINKOVIĆ, OIB 19693344071, Višnjevac 59.,43000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9F8FA-BF03-422C-876C-D8D9A492B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3772</properties:Characters>
  <properties:Lines>92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2016-02-03T13:33:00Z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