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39ca" w14:paraId="c4639ca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0B33" w:rsidR="00A80B33">
        <w:tc>
          <w:tcPr>
            <w:tcW w:type="dxa" w:w="3060"/>
          </w:tcPr>
          <w:p w:rsidRDefault="00A80B33" w:rsidR="00A80B33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A80B33" w:rsidR="00A80B33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A80B33" w:rsidR="00A80B33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 Stalna služba</w:t>
            </w:r>
          </w:p>
          <w:p w:rsidRDefault="00A80B33" w:rsidR="00A80B33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A80B33" w:rsidP="00A80B33" w:rsidR="00A80B33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A80B33" w:rsidP="00A80B33" w:rsidR="00A80B33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A80B33" w:rsidP="00A80B33" w:rsidR="00A80B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A80B33" w:rsidP="00A80B33" w:rsidR="00A80B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80B33" w:rsidP="00A80B33" w:rsidR="00A80B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80B33" w:rsidP="00A80B33" w:rsidR="00A80B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0B33" w:rsidP="00A80B33" w:rsidR="00A80B33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Vesni Fundurulić Perišin, povodom </w:t>
      </w:r>
      <w:r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Zagreb, Zagreb, Trg svibanjskih žrtava 1995. 1, OIB: 85821130368, za otvaranje stečajnog postupka nad dužnikom</w:t>
      </w:r>
      <w:r>
        <w:rPr>
          <w:rFonts w:hAnsi="Times New Roman" w:ascii="Times New Roman"/>
          <w:sz w:val="24"/>
          <w:szCs w:val="24"/>
        </w:rPr>
        <w:t xml:space="preserve"> FOLIO, d.o.o., Zagreb, Domobranska 4, OIB:64704731587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30. studenog 2016. </w:t>
      </w:r>
    </w:p>
    <w:p w:rsidRDefault="00A80B33" w:rsidP="00A80B33" w:rsidR="00A80B33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A80B33" w:rsidP="00A80B33" w:rsidR="00A80B33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osobi ovlaštenoj za zastupanje dužnika</w:t>
      </w:r>
      <w:r>
        <w:rPr>
          <w:rFonts w:hAnsi="Times New Roman" w:ascii="Times New Roman"/>
          <w:sz w:val="24"/>
          <w:szCs w:val="24"/>
        </w:rPr>
        <w:t xml:space="preserve"> FOLIO, d.o.o., Zagreb, Domobranska 4, OIB:64704731587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Silvani Fanjek, Zagreb, Ante Topića Mimare 20, OIB:</w:t>
      </w:r>
      <w:r>
        <w:rPr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67441133253 i Branku Ceranić, Zagreb, Domobranska 4, OIB: 60991065352,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solidarno plate iznos predujma od </w:t>
      </w:r>
      <w:r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2001-329016.</w:t>
      </w:r>
    </w:p>
    <w:p w:rsidRDefault="00A80B33" w:rsidP="00A80B33" w:rsidR="00A80B33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0B33" w:rsidP="00A80B33" w:rsidR="00A80B33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osobe iz točke I.) izreke ovog rješenja ne uplate zatraženi predujam u roku od 8 dana, nalaže se Financijskoj agenciji provesti ovrhu na novčanim sredstvima pristojbenih obveznika sa svih njihovih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kažnjenih osoba.</w:t>
      </w:r>
    </w:p>
    <w:p w:rsidRDefault="00A80B33" w:rsidP="00A80B33" w:rsidR="00A80B33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0B33" w:rsidP="00A80B33" w:rsidR="00A80B33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Financijskoj agenciji da novčani iznos iz točke I.) izreke ovog rješenja prenese s računa pristojbenih obveznika i oročenih novčanih sredstava pristojbenih obveznika na račun Trgovačkog suda u Zagrebu otvorenog kod Hrvatske poštanske banke d.d. Zagreb, broj 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2001-329016.</w:t>
      </w:r>
    </w:p>
    <w:p w:rsidRDefault="00A80B33" w:rsidP="00A80B33" w:rsidR="00A80B33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0B33" w:rsidP="00A80B33" w:rsidR="00A80B33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0B33" w:rsidP="00A80B33" w:rsidR="00A80B33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80B33" w:rsidP="00A80B33" w:rsidR="00A80B33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0B33" w:rsidP="00A80B33" w:rsidR="00A80B33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Podružnica Zagreb, Zagreb, Trg svibanjskih žrtava 1995. 1,  (u daljnjem tekstu FINA). </w:t>
      </w:r>
    </w:p>
    <w:p w:rsidRDefault="00A80B33" w:rsidP="00A80B33" w:rsidR="00A80B33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0B33" w:rsidP="00A80B33" w:rsidR="00A80B33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A80B33" w:rsidP="00A80B33" w:rsidR="00A80B33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0B33" w:rsidP="00A80B33" w:rsidR="00A80B33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A80B33" w:rsidP="00A80B33" w:rsidR="00A80B33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80B33" w:rsidP="00A80B33" w:rsidR="00A80B33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A80B33" w:rsidP="00A80B33" w:rsidR="00A80B33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0B33" w:rsidP="00A80B33" w:rsidR="00A80B33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0B33" w:rsidP="00A80B33" w:rsidR="00A80B33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Karlovcu, 30. studenog 2016.</w:t>
      </w:r>
    </w:p>
    <w:p w:rsidRDefault="00A80B33" w:rsidP="00A80B33" w:rsidR="00A80B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80B33" w:rsidP="00A80B33" w:rsidR="00A80B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0B33" w:rsidP="00A80B33" w:rsidR="00A80B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A80B33" w:rsidP="00A80B33" w:rsidR="00A80B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Vesna Fundurulić Perišin,v.r.</w:t>
      </w:r>
    </w:p>
    <w:p w:rsidRDefault="00A80B33" w:rsidP="00A80B33" w:rsidR="00A80B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0B33" w:rsidP="00A80B33" w:rsidR="00A80B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   Marina Markić </w:t>
      </w:r>
    </w:p>
    <w:p w:rsidRDefault="00A80B33" w:rsidP="00A80B33" w:rsidR="00A80B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0B33" w:rsidP="00A80B33" w:rsidR="00A80B33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A80B33" w:rsidP="00A80B33" w:rsidR="00A80B33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A80B33" w:rsidP="00A80B33" w:rsidR="00A80B33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80B33" w:rsidP="00A80B33" w:rsidR="00A80B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A80B33" w:rsidP="00A80B33" w:rsidR="00A80B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A80B3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CAB" w:rsidP="007B6B50" w:rsidR="00982CAB">
      <w:pPr>
        <w:spacing w:lineRule="auto" w:line="240" w:after="0"/>
      </w:pPr>
      <w:r>
        <w:separator/>
      </w:r>
    </w:p>
  </w:endnote>
  <w:endnote w:id="0" w:type="continuationSeparator">
    <w:p w:rsidRDefault="00982CAB" w:rsidP="007B6B50" w:rsidR="00982C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CAB" w:rsidP="007B6B50" w:rsidR="00982CAB">
      <w:pPr>
        <w:spacing w:lineRule="auto" w:line="240" w:after="0"/>
      </w:pPr>
      <w:r>
        <w:separator/>
      </w:r>
    </w:p>
  </w:footnote>
  <w:footnote w:id="0" w:type="continuationSeparator">
    <w:p w:rsidRDefault="00982CAB" w:rsidP="007B6B50" w:rsidR="00982C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0E4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065D82">
      <w:t>32</w:t>
    </w:r>
    <w:r w:rsidR="008F29B1">
      <w:t>90</w:t>
    </w:r>
    <w:r w:rsidR="00005F5E">
      <w:t>/16</w:t>
    </w:r>
    <w:r w:rsidR="00EF5367">
      <w:t>-</w:t>
    </w:r>
    <w:r w:rsidR="00551D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65D82"/>
    <w:rsid w:val="00070B9C"/>
    <w:rsid w:val="00081600"/>
    <w:rsid w:val="000842CD"/>
    <w:rsid w:val="000921F4"/>
    <w:rsid w:val="0009403A"/>
    <w:rsid w:val="00097225"/>
    <w:rsid w:val="000B0E6B"/>
    <w:rsid w:val="000B448E"/>
    <w:rsid w:val="000C3A4B"/>
    <w:rsid w:val="000C71D6"/>
    <w:rsid w:val="000D3908"/>
    <w:rsid w:val="000D7DC0"/>
    <w:rsid w:val="000E3FAC"/>
    <w:rsid w:val="000E5348"/>
    <w:rsid w:val="000E6046"/>
    <w:rsid w:val="000F2A15"/>
    <w:rsid w:val="00101E1F"/>
    <w:rsid w:val="00112ECC"/>
    <w:rsid w:val="00113E14"/>
    <w:rsid w:val="00127B30"/>
    <w:rsid w:val="001430A9"/>
    <w:rsid w:val="0015739D"/>
    <w:rsid w:val="00161B26"/>
    <w:rsid w:val="00161BAB"/>
    <w:rsid w:val="00177705"/>
    <w:rsid w:val="00181EF7"/>
    <w:rsid w:val="001865D7"/>
    <w:rsid w:val="001B3A47"/>
    <w:rsid w:val="001B3EB7"/>
    <w:rsid w:val="001C2C91"/>
    <w:rsid w:val="001D4BB5"/>
    <w:rsid w:val="001D5AA7"/>
    <w:rsid w:val="001E04C7"/>
    <w:rsid w:val="001F319F"/>
    <w:rsid w:val="001F321F"/>
    <w:rsid w:val="00203089"/>
    <w:rsid w:val="00204182"/>
    <w:rsid w:val="002044ED"/>
    <w:rsid w:val="0022121D"/>
    <w:rsid w:val="00221A2E"/>
    <w:rsid w:val="00223072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6615B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2F632C"/>
    <w:rsid w:val="002F705F"/>
    <w:rsid w:val="00300D6D"/>
    <w:rsid w:val="00302E3C"/>
    <w:rsid w:val="0031308E"/>
    <w:rsid w:val="00313482"/>
    <w:rsid w:val="003160C5"/>
    <w:rsid w:val="0032011F"/>
    <w:rsid w:val="003256D9"/>
    <w:rsid w:val="00330672"/>
    <w:rsid w:val="003310DB"/>
    <w:rsid w:val="00334B54"/>
    <w:rsid w:val="00341902"/>
    <w:rsid w:val="00345E6E"/>
    <w:rsid w:val="0035546E"/>
    <w:rsid w:val="00360862"/>
    <w:rsid w:val="0036295F"/>
    <w:rsid w:val="00364EAC"/>
    <w:rsid w:val="003714D3"/>
    <w:rsid w:val="00371816"/>
    <w:rsid w:val="00382C2E"/>
    <w:rsid w:val="00384A83"/>
    <w:rsid w:val="00386B43"/>
    <w:rsid w:val="0039428B"/>
    <w:rsid w:val="003A3DB0"/>
    <w:rsid w:val="003A42FF"/>
    <w:rsid w:val="003B3189"/>
    <w:rsid w:val="003B5B74"/>
    <w:rsid w:val="003B6733"/>
    <w:rsid w:val="003C461A"/>
    <w:rsid w:val="003D243E"/>
    <w:rsid w:val="003D2D92"/>
    <w:rsid w:val="003E4635"/>
    <w:rsid w:val="003F1CB9"/>
    <w:rsid w:val="00404D7D"/>
    <w:rsid w:val="00422353"/>
    <w:rsid w:val="00426022"/>
    <w:rsid w:val="00427583"/>
    <w:rsid w:val="00432491"/>
    <w:rsid w:val="0043423F"/>
    <w:rsid w:val="00434CEB"/>
    <w:rsid w:val="004417C8"/>
    <w:rsid w:val="00463E58"/>
    <w:rsid w:val="00465017"/>
    <w:rsid w:val="00465A9E"/>
    <w:rsid w:val="004701B8"/>
    <w:rsid w:val="0047282B"/>
    <w:rsid w:val="0048152D"/>
    <w:rsid w:val="00490AA4"/>
    <w:rsid w:val="00490D51"/>
    <w:rsid w:val="0049269E"/>
    <w:rsid w:val="00495445"/>
    <w:rsid w:val="004B61F4"/>
    <w:rsid w:val="004D1D62"/>
    <w:rsid w:val="004D3F41"/>
    <w:rsid w:val="004D45A4"/>
    <w:rsid w:val="004D45D0"/>
    <w:rsid w:val="004E374E"/>
    <w:rsid w:val="004E767B"/>
    <w:rsid w:val="00502860"/>
    <w:rsid w:val="00503F9C"/>
    <w:rsid w:val="00510FE1"/>
    <w:rsid w:val="005113A7"/>
    <w:rsid w:val="00517B4F"/>
    <w:rsid w:val="00530FF6"/>
    <w:rsid w:val="005355E5"/>
    <w:rsid w:val="00543D45"/>
    <w:rsid w:val="0054527C"/>
    <w:rsid w:val="00551DB3"/>
    <w:rsid w:val="005543E7"/>
    <w:rsid w:val="0056056A"/>
    <w:rsid w:val="005673E6"/>
    <w:rsid w:val="00567CB5"/>
    <w:rsid w:val="005703F2"/>
    <w:rsid w:val="005709B2"/>
    <w:rsid w:val="00573A55"/>
    <w:rsid w:val="00574D29"/>
    <w:rsid w:val="00575D01"/>
    <w:rsid w:val="005813B0"/>
    <w:rsid w:val="0059133D"/>
    <w:rsid w:val="00592681"/>
    <w:rsid w:val="005C0E71"/>
    <w:rsid w:val="005C4855"/>
    <w:rsid w:val="005C517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0E4"/>
    <w:rsid w:val="00644755"/>
    <w:rsid w:val="006770EA"/>
    <w:rsid w:val="00682119"/>
    <w:rsid w:val="00684974"/>
    <w:rsid w:val="00694819"/>
    <w:rsid w:val="006A23DC"/>
    <w:rsid w:val="006A4C54"/>
    <w:rsid w:val="006B0407"/>
    <w:rsid w:val="006B53E7"/>
    <w:rsid w:val="006B6031"/>
    <w:rsid w:val="006B6FB3"/>
    <w:rsid w:val="006C735A"/>
    <w:rsid w:val="006E767F"/>
    <w:rsid w:val="006F29C0"/>
    <w:rsid w:val="006F758C"/>
    <w:rsid w:val="007030BA"/>
    <w:rsid w:val="007172A5"/>
    <w:rsid w:val="0072001D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065F"/>
    <w:rsid w:val="007B35B7"/>
    <w:rsid w:val="007B37B9"/>
    <w:rsid w:val="007B60F5"/>
    <w:rsid w:val="007B6B50"/>
    <w:rsid w:val="007B718B"/>
    <w:rsid w:val="007C1BD0"/>
    <w:rsid w:val="007E5470"/>
    <w:rsid w:val="007F3FAD"/>
    <w:rsid w:val="007F523C"/>
    <w:rsid w:val="008117CB"/>
    <w:rsid w:val="00812D95"/>
    <w:rsid w:val="00817F93"/>
    <w:rsid w:val="00830A49"/>
    <w:rsid w:val="008320AB"/>
    <w:rsid w:val="00840597"/>
    <w:rsid w:val="00853A4C"/>
    <w:rsid w:val="00855C59"/>
    <w:rsid w:val="00863575"/>
    <w:rsid w:val="008636A4"/>
    <w:rsid w:val="008703AA"/>
    <w:rsid w:val="00877831"/>
    <w:rsid w:val="008914B7"/>
    <w:rsid w:val="008935E0"/>
    <w:rsid w:val="00893859"/>
    <w:rsid w:val="00897712"/>
    <w:rsid w:val="008A2BF5"/>
    <w:rsid w:val="008A7601"/>
    <w:rsid w:val="008B4806"/>
    <w:rsid w:val="008B4B9C"/>
    <w:rsid w:val="008B5C82"/>
    <w:rsid w:val="008C4B8F"/>
    <w:rsid w:val="008C5081"/>
    <w:rsid w:val="008D3E73"/>
    <w:rsid w:val="008E4A91"/>
    <w:rsid w:val="008E6BD4"/>
    <w:rsid w:val="008F29B1"/>
    <w:rsid w:val="008F5F87"/>
    <w:rsid w:val="008F7618"/>
    <w:rsid w:val="009136B1"/>
    <w:rsid w:val="009201D5"/>
    <w:rsid w:val="0092692D"/>
    <w:rsid w:val="00936C78"/>
    <w:rsid w:val="009451A8"/>
    <w:rsid w:val="00945303"/>
    <w:rsid w:val="0095606E"/>
    <w:rsid w:val="00973E37"/>
    <w:rsid w:val="00976B2D"/>
    <w:rsid w:val="00980FDC"/>
    <w:rsid w:val="00982CAB"/>
    <w:rsid w:val="009951AC"/>
    <w:rsid w:val="009B0DB6"/>
    <w:rsid w:val="009B422B"/>
    <w:rsid w:val="009C1B89"/>
    <w:rsid w:val="009C6AE3"/>
    <w:rsid w:val="009C75BF"/>
    <w:rsid w:val="009E3973"/>
    <w:rsid w:val="009E4FA8"/>
    <w:rsid w:val="009F1086"/>
    <w:rsid w:val="009F24CD"/>
    <w:rsid w:val="009F3AF8"/>
    <w:rsid w:val="00A002CA"/>
    <w:rsid w:val="00A01CEB"/>
    <w:rsid w:val="00A10108"/>
    <w:rsid w:val="00A11914"/>
    <w:rsid w:val="00A16647"/>
    <w:rsid w:val="00A25607"/>
    <w:rsid w:val="00A30705"/>
    <w:rsid w:val="00A3075C"/>
    <w:rsid w:val="00A363AE"/>
    <w:rsid w:val="00A367B1"/>
    <w:rsid w:val="00A43C73"/>
    <w:rsid w:val="00A50F18"/>
    <w:rsid w:val="00A542EA"/>
    <w:rsid w:val="00A54AA8"/>
    <w:rsid w:val="00A55D28"/>
    <w:rsid w:val="00A80B33"/>
    <w:rsid w:val="00A80C8E"/>
    <w:rsid w:val="00A821C4"/>
    <w:rsid w:val="00A823F7"/>
    <w:rsid w:val="00A84AB1"/>
    <w:rsid w:val="00A9295F"/>
    <w:rsid w:val="00AA2BC1"/>
    <w:rsid w:val="00AD1A16"/>
    <w:rsid w:val="00AD1BF2"/>
    <w:rsid w:val="00AD74BE"/>
    <w:rsid w:val="00AE4B91"/>
    <w:rsid w:val="00AE53EE"/>
    <w:rsid w:val="00AE5A2D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561A"/>
    <w:rsid w:val="00B500C7"/>
    <w:rsid w:val="00B573CD"/>
    <w:rsid w:val="00B61A24"/>
    <w:rsid w:val="00B70A79"/>
    <w:rsid w:val="00B71613"/>
    <w:rsid w:val="00B73968"/>
    <w:rsid w:val="00B7684A"/>
    <w:rsid w:val="00B8215C"/>
    <w:rsid w:val="00B85A8A"/>
    <w:rsid w:val="00B937FD"/>
    <w:rsid w:val="00B93860"/>
    <w:rsid w:val="00BA0BF9"/>
    <w:rsid w:val="00BB2C85"/>
    <w:rsid w:val="00BC44F6"/>
    <w:rsid w:val="00BC45A0"/>
    <w:rsid w:val="00BD4FC3"/>
    <w:rsid w:val="00BD6BEA"/>
    <w:rsid w:val="00C0162D"/>
    <w:rsid w:val="00C020E3"/>
    <w:rsid w:val="00C0224D"/>
    <w:rsid w:val="00C03349"/>
    <w:rsid w:val="00C240DA"/>
    <w:rsid w:val="00C300D5"/>
    <w:rsid w:val="00C3355E"/>
    <w:rsid w:val="00C4009F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17A88"/>
    <w:rsid w:val="00D31458"/>
    <w:rsid w:val="00D337F0"/>
    <w:rsid w:val="00D363E4"/>
    <w:rsid w:val="00D3680A"/>
    <w:rsid w:val="00D36C3B"/>
    <w:rsid w:val="00D42CEF"/>
    <w:rsid w:val="00D46251"/>
    <w:rsid w:val="00D50301"/>
    <w:rsid w:val="00D7103F"/>
    <w:rsid w:val="00D739F4"/>
    <w:rsid w:val="00D83D44"/>
    <w:rsid w:val="00D840DE"/>
    <w:rsid w:val="00D93519"/>
    <w:rsid w:val="00DB2C90"/>
    <w:rsid w:val="00DB30D9"/>
    <w:rsid w:val="00DC4E2C"/>
    <w:rsid w:val="00DE0730"/>
    <w:rsid w:val="00DE282C"/>
    <w:rsid w:val="00DE79A5"/>
    <w:rsid w:val="00E0128D"/>
    <w:rsid w:val="00E10283"/>
    <w:rsid w:val="00E109F9"/>
    <w:rsid w:val="00E13F87"/>
    <w:rsid w:val="00E21ADE"/>
    <w:rsid w:val="00E34437"/>
    <w:rsid w:val="00E368B2"/>
    <w:rsid w:val="00E4585D"/>
    <w:rsid w:val="00E65FF2"/>
    <w:rsid w:val="00E66881"/>
    <w:rsid w:val="00EA1D60"/>
    <w:rsid w:val="00EA3ED3"/>
    <w:rsid w:val="00EA7663"/>
    <w:rsid w:val="00ED2A63"/>
    <w:rsid w:val="00ED5641"/>
    <w:rsid w:val="00EF5367"/>
    <w:rsid w:val="00F041CD"/>
    <w:rsid w:val="00F15930"/>
    <w:rsid w:val="00F25F7F"/>
    <w:rsid w:val="00F31922"/>
    <w:rsid w:val="00F40858"/>
    <w:rsid w:val="00F44CFB"/>
    <w:rsid w:val="00F46BA4"/>
    <w:rsid w:val="00F577A5"/>
    <w:rsid w:val="00F74FB8"/>
    <w:rsid w:val="00F85B22"/>
    <w:rsid w:val="00F87F5C"/>
    <w:rsid w:val="00F921BE"/>
    <w:rsid w:val="00F92DAB"/>
    <w:rsid w:val="00FA5639"/>
    <w:rsid w:val="00FC2177"/>
    <w:rsid w:val="00FC281D"/>
    <w:rsid w:val="00FC2CDE"/>
    <w:rsid w:val="00FD4337"/>
    <w:rsid w:val="00FD46D0"/>
    <w:rsid w:val="00FE3BF0"/>
    <w:rsid w:val="00FE7CB6"/>
    <w:rsid w:val="00FF508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5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St-3290/2016-4</izvorni_sadrzaj>
    <derivirana_varijabla naziv="DomainObject.Oznaka_1">St-3290/2016-4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3290</izvorni_sadrzaj>
    <derivirana_varijabla naziv="DomainObject.Predmet.Broj_1">3290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St-3290/2016</izvorni_sadrzaj>
    <derivirana_varijabla naziv="DomainObject.Predmet.OznakaBroj_1">St-3290/2016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FOLIO, d.o.o. zastupanog po punomoćniku Branko Ceranić; Silvana Fanjek</izvorni_sadrzaj>
    <derivirana_varijabla naziv="DomainObject.Predmet.ProtustrankaFormated_1">  FOLIO, d.o.o. zastupanog po punomoćniku Branko Ceranić; Silvana Fanjek</derivirana_varijabla>
  </DomainObject.Predmet.ProtustrankaFormated>
  <DomainObject.Predmet.ProtustrankaFormatedOIB>
    <izvorni_sadrzaj>  FOLIO, d.o.o., OIB 64704731587 zastupanog po punomoćniku Branko Ceranić; Silvana Fanjek</izvorni_sadrzaj>
    <derivirana_varijabla naziv="DomainObject.Predmet.ProtustrankaFormatedOIB_1">  FOLIO, d.o.o., OIB 64704731587 zastupanog po punomoćniku Branko Ceranić; Silvana Fanjek</derivirana_varijabla>
  </DomainObject.Predmet.ProtustrankaFormatedOIB>
  <DomainObject.Predmet.ProtustrankaFormatedWithAdress>
    <izvorni_sadrzaj> FOLIO, d.o.o., Domobranska 4, 10000 Zagreb zastupanog po punomoćniku Branko Ceranić; Silvana Fanjek</izvorni_sadrzaj>
    <derivirana_varijabla naziv="DomainObject.Predmet.ProtustrankaFormatedWithAdress_1"> FOLIO, d.o.o., Domobranska 4, 10000 Zagreb zastupanog po punomoćniku Branko Ceranić; Silvana Fanjek</derivirana_varijabla>
  </DomainObject.Predmet.ProtustrankaFormatedWithAdress>
  <DomainObject.Predmet.ProtustrankaFormatedWithAdressOIB>
    <izvorni_sadrzaj> FOLIO, d.o.o., OIB 64704731587, Domobranska 4, 10000 Zagreb zastupanog po punomoćniku Branko Ceranić; Silvana Fanjek</izvorni_sadrzaj>
    <derivirana_varijabla naziv="DomainObject.Predmet.ProtustrankaFormatedWithAdressOIB_1"> FOLIO, d.o.o., OIB 64704731587, Domobranska 4, 10000 Zagreb zastupanog po punomoćniku Branko Ceranić; Silvana Fanjek</derivirana_varijabla>
  </DomainObject.Predmet.ProtustrankaFormatedWithAdressOIB>
  <DomainObject.Predmet.ProtustrankaWithAdress>
    <izvorni_sadrzaj>FOLIO, d.o.o. Domobranska 4, 10000 Zagreb</izvorni_sadrzaj>
    <derivirana_varijabla naziv="DomainObject.Predmet.ProtustrankaWithAdress_1">FOLIO, d.o.o. Domobranska 4, 10000 Zagreb</derivirana_varijabla>
  </DomainObject.Predmet.ProtustrankaWithAdress>
  <DomainObject.Predmet.ProtustrankaWithAdressOIB>
    <izvorni_sadrzaj>FOLIO, d.o.o., OIB 64704731587, Domobranska 4, 10000 Zagreb</izvorni_sadrzaj>
    <derivirana_varijabla naziv="DomainObject.Predmet.ProtustrankaWithAdressOIB_1">FOLIO, d.o.o., OIB 64704731587, Domobranska 4, 10000 Zagreb</derivirana_varijabla>
  </DomainObject.Predmet.ProtustrankaWithAdressOIB>
  <DomainObject.Predmet.ProtustrankaNazivFormated>
    <izvorni_sadrzaj>FOLIO, d.o.o.</izvorni_sadrzaj>
    <derivirana_varijabla naziv="DomainObject.Predmet.ProtustrankaNazivFormated_1">FOLIO, d.o.o.</derivirana_varijabla>
  </DomainObject.Predmet.ProtustrankaNazivFormated>
  <DomainObject.Predmet.ProtustrankaNazivFormatedOIB>
    <izvorni_sadrzaj>FOLIO, d.o.o., OIB 64704731587</izvorni_sadrzaj>
    <derivirana_varijabla naziv="DomainObject.Predmet.ProtustrankaNazivFormatedOIB_1">FOLIO, d.o.o., OIB 64704731587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FOLIO, d.o.o. zastupanog po punomoćniku Branko Ceranić; Silvana Fanjek</item>
    </izvorni_sadrzaj>
    <derivirana_varijabla naziv="DomainObject.Predmet.ProtuStrankaListFormated_1">
      <item>FOLIO, d.o.o. zastupanog po punomoćniku Branko Ceranić; Silvana Fanjek</item>
    </derivirana_varijabla>
  </DomainObject.Predmet.ProtuStrankaListFormated>
  <DomainObject.Predmet.ProtuStrankaListFormatedOIB>
    <izvorni_sadrzaj>
      <item>FOLIO, d.o.o., OIB 64704731587 zastupanog po punomoćniku Branko Ceranić; Silvana Fanjek</item>
    </izvorni_sadrzaj>
    <derivirana_varijabla naziv="DomainObject.Predmet.ProtuStrankaListFormatedOIB_1">
      <item>FOLIO, d.o.o., OIB 64704731587 zastupanog po punomoćniku Branko Ceranić; Silvana Fanjek</item>
    </derivirana_varijabla>
  </DomainObject.Predmet.ProtuStrankaListFormatedOIB>
  <DomainObject.Predmet.ProtuStrankaListFormatedWithAdress>
    <izvorni_sadrzaj>
      <item>FOLIO, d.o.o., Domobranska 4, 10000 Zagreb zastupanog po punomoćniku Branko Ceranić; Silvana Fanjek</item>
    </izvorni_sadrzaj>
    <derivirana_varijabla naziv="DomainObject.Predmet.ProtuStrankaListFormatedWithAdress_1">
      <item>FOLIO, d.o.o., Domobranska 4, 10000 Zagreb zastupanog po punomoćniku Branko Ceranić; Silvana Fanjek</item>
    </derivirana_varijabla>
  </DomainObject.Predmet.ProtuStrankaListFormatedWithAdress>
  <DomainObject.Predmet.ProtuStrankaListFormatedWithAdressOIB>
    <izvorni_sadrzaj>
      <item>FOLIO, d.o.o., OIB 64704731587, Domobranska 4, 10000 Zagreb zastupanog po punomoćniku Branko Ceranić; Silvana Fanjek</item>
    </izvorni_sadrzaj>
    <derivirana_varijabla naziv="DomainObject.Predmet.ProtuStrankaListFormatedWithAdressOIB_1">
      <item>FOLIO, d.o.o., OIB 64704731587, Domobranska 4, 10000 Zagreb zastupanog po punomoćniku Branko Ceranić; Silvana Fanjek</item>
    </derivirana_varijabla>
  </DomainObject.Predmet.ProtuStrankaListFormatedWithAdressOIB>
  <DomainObject.Predmet.ProtuStrankaListNazivFormated>
    <izvorni_sadrzaj>
      <item>FOLIO, d.o.o.</item>
    </izvorni_sadrzaj>
    <derivirana_varijabla naziv="DomainObject.Predmet.ProtuStrankaListNazivFormated_1">
      <item>FOLIO, d.o.o.</item>
    </derivirana_varijabla>
  </DomainObject.Predmet.ProtuStrankaListNazivFormated>
  <DomainObject.Predmet.ProtuStrankaListNazivFormatedOIB>
    <izvorni_sadrzaj>
      <item>FOLIO, d.o.o., OIB 64704731587</item>
    </izvorni_sadrzaj>
    <derivirana_varijabla naziv="DomainObject.Predmet.ProtuStrankaListNazivFormatedOIB_1">
      <item>FOLIO, d.o.o., OIB 64704731587</item>
    </derivirana_varijabla>
  </DomainObject.Predmet.ProtuStrankaListNazivFormatedOIB>
  <DomainObject.Predmet.OstaliListFormated>
    <izvorni_sadrzaj>
      <item>Branko Ceranić punomoćnik sudionika u postupku FOLIO, d.o.o.</item>
      <item>Silvana Fanjek punomoćnik sudionika u postupku FOLIO, d.o.o.</item>
    </izvorni_sadrzaj>
    <derivirana_varijabla naziv="DomainObject.Predmet.OstaliListFormated_1">
      <item>Branko Ceranić punomoćnik sudionika u postupku FOLIO, d.o.o.</item>
      <item>Silvana Fanjek punomoćnik sudionika u postupku FOLIO, d.o.o.</item>
    </derivirana_varijabla>
  </DomainObject.Predmet.OstaliListFormated>
  <DomainObject.Predmet.OstaliListFormatedOIB>
    <izvorni_sadrzaj>
      <item>Branko Ceranić, OIB 60991065352 punomoćnik sudionika u postupku FOLIO, d.o.o.</item>
      <item>Silvana Fanjek, OIB 67441133253 punomoćnik sudionika u postupku FOLIO, d.o.o.</item>
    </izvorni_sadrzaj>
    <derivirana_varijabla naziv="DomainObject.Predmet.OstaliListFormatedOIB_1">
      <item>Branko Ceranić, OIB 60991065352 punomoćnik sudionika u postupku FOLIO, d.o.o.</item>
      <item>Silvana Fanjek, OIB 67441133253 punomoćnik sudionika u postupku FOLIO, d.o.o.</item>
    </derivirana_varijabla>
  </DomainObject.Predmet.OstaliListFormatedOIB>
  <DomainObject.Predmet.OstaliListFormatedWithAdress>
    <izvorni_sadrzaj>
      <item>Branko Ceranić, Domobranska 4, 10000 Zagreb punomoćnik sudionika u postupku FOLIO, d.o.o.</item>
      <item>Silvana Fanjek, Ante Topića Mimare 20, 10000 Zagreb punomoćnik sudionika u postupku FOLIO, d.o.o.</item>
    </izvorni_sadrzaj>
    <derivirana_varijabla naziv="DomainObject.Predmet.OstaliListFormatedWithAdress_1">
      <item>Branko Ceranić, Domobranska 4, 10000 Zagreb punomoćnik sudionika u postupku FOLIO, d.o.o.</item>
      <item>Silvana Fanjek, Ante Topića Mimare 20, 10000 Zagreb punomoćnik sudionika u postupku FOLIO, d.o.o.</item>
    </derivirana_varijabla>
  </DomainObject.Predmet.OstaliListFormatedWithAdress>
  <DomainObject.Predmet.OstaliListFormatedWithAdressOIB>
    <izvorni_sadrzaj>
      <item>Branko Ceranić, OIB 60991065352, Domobranska 4, 10000 Zagreb punomoćnik sudionika u postupku FOLIO, d.o.o.</item>
      <item>Silvana Fanjek, OIB 67441133253, Ante Topića Mimare 20, 10000 Zagreb punomoćnik sudionika u postupku FOLIO, d.o.o.</item>
    </izvorni_sadrzaj>
    <derivirana_varijabla naziv="DomainObject.Predmet.OstaliListFormatedWithAdressOIB_1">
      <item>Branko Ceranić, OIB 60991065352, Domobranska 4, 10000 Zagreb punomoćnik sudionika u postupku FOLIO, d.o.o.</item>
      <item>Silvana Fanjek, OIB 67441133253, Ante Topića Mimare 20, 10000 Zagreb punomoćnik sudionika u postupku FOLIO, d.o.o.</item>
    </derivirana_varijabla>
  </DomainObject.Predmet.OstaliListFormatedWithAdressOIB>
  <DomainObject.Predmet.OstaliListNazivFormated>
    <izvorni_sadrzaj>
      <item>Branko Ceranić</item>
      <item>Silvana Fanjek</item>
    </izvorni_sadrzaj>
    <derivirana_varijabla naziv="DomainObject.Predmet.OstaliListNazivFormated_1">
      <item>Branko Ceranić</item>
      <item>Silvana Fanjek</item>
    </derivirana_varijabla>
  </DomainObject.Predmet.OstaliListNazivFormated>
  <DomainObject.Predmet.OstaliListNazivFormatedOIB>
    <izvorni_sadrzaj>
      <item>Branko Ceranić, OIB 60991065352</item>
      <item>Silvana Fanjek, OIB 67441133253</item>
    </izvorni_sadrzaj>
    <derivirana_varijabla naziv="DomainObject.Predmet.OstaliListNazivFormatedOIB_1">
      <item>Branko Ceranić, OIB 60991065352</item>
      <item>Silvana Fanjek, OIB 67441133253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St-3290/2016-4</izvorni_sadrzaj>
    <derivirana_varijabla naziv="DomainObject.PoslovniBrojDokumenta_1">St-3290/2016-4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FOLIO, d.o.o.</izvorni_sadrzaj>
    <derivirana_varijabla naziv="DomainObject.Predmet.ProtustrankaIDrugi_1">FOLIO,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FOLIO, d.o.o., OIB 64704731587, Domobranska 4, 10000 Zagreb</izvorni_sadrzaj>
    <derivirana_varijabla naziv="DomainObject.Predmet.ProtustrankaIDrugiAdressOIB_1">FOLIO, d.o.o., OIB 64704731587, Domobranska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FOLIO, d.o.o.</item>
      <item>Branko Ceranić</item>
      <item>Silvana Fanjek</item>
    </izvorni_sadrzaj>
    <derivirana_varijabla naziv="DomainObject.Predmet.SudioniciListNaziv_1">
      <item>FINA Regionalni centar Zagreb</item>
      <item>FOLIO, d.o.o.</item>
      <item>Branko Ceranić</item>
      <item>Silvana Fanjek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FOLIO, d.o.o., OIB 64704731587, Domobranska 4,10000 Zagreb</item>
      <item>Branko Ceranić, OIB 60991065352, Domobranska 4,10000 Zagreb</item>
      <item>Silvana Fanjek, OIB 67441133253, Ante Topića Mimare 20,10000 Zagreb</item>
    </izvorni_sadrzaj>
    <derivirana_varijabla naziv="DomainObject.Predmet.SudioniciListAdressOIB_1">
      <item>FINA Regionalni centar Zagreb, OIB 85821130368, Trg svibanjskih žrtava 1995. br. 1,10000 Zagreb</item>
      <item>FOLIO, d.o.o., OIB 64704731587, Domobranska 4,10000 Zagreb</item>
      <item>Branko Ceranić, OIB 60991065352, Domobranska 4,10000 Zagreb</item>
      <item>Silvana Fanjek, OIB 67441133253, Ante Topića Mimare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64704731587</item>
      <item>, OIB 60991065352</item>
      <item>, OIB 67441133253</item>
    </izvorni_sadrzaj>
    <derivirana_varijabla naziv="DomainObject.Predmet.SudioniciListNazivOIB_1">
      <item>, OIB 85821130368</item>
      <item>, OIB 64704731587</item>
      <item>, OIB 60991065352</item>
      <item>, OIB 67441133253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8F06F-B97E-4054-A621-1C8F705BE9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2525</properties:Characters>
  <properties:Lines>75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2016-11-30T09:16:00Z</dcterms:created>
  <dc:creator>Draženka Prpić</dc:creator>
  <cp:lastModifiedBy>Žana Livaja</cp:lastModifiedBy>
  <cp:lastPrinted>2016-11-30T12:52:00Z</cp:lastPrinted>
  <dcterms:modified xmlns:xsi="http://www.w3.org/2001/XMLSchema-instance" xsi:type="dcterms:W3CDTF">2016-12-02T06:35:00Z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St-3290/2016-4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