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30b8" w14:paraId="ef230b8" w:rsidRDefault="004F6E8C" w:rsidP="004F6E8C" w:rsidR="004F6E8C" w:rsidRPr="005B2583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5B258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4565" cx="71374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Trgovački sud u Zagrebu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Zagreb, Amruševa 2/II</w:t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</w:r>
      <w:r w:rsidRPr="005B2583">
        <w:rPr>
          <w:rFonts w:cs="Times New Roman" w:eastAsia="Times New Roman"/>
          <w:szCs w:val="24"/>
          <w:lang w:eastAsia="hr-HR"/>
        </w:rPr>
        <w:tab/>
        <w:t xml:space="preserve">         34. St-1589/2015-103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                 </w:t>
      </w:r>
    </w:p>
    <w:p w:rsidRDefault="004F6E8C" w:rsidP="004F6E8C" w:rsidR="004F6E8C" w:rsidRPr="005B2583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ind w:firstLine="708"/>
        <w:jc w:val="right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 E P U B L I K A   H  R V A T S K A</w:t>
      </w: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  J  E  Š  E  N  J  E</w:t>
      </w: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I</w:t>
      </w: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Z A K L J U Č A K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/>
          <w:szCs w:val="24"/>
        </w:rPr>
        <w:t>TRGOVAČKI SUD U ZAGREBU po sucu Mirjani Chour Hršak kao stečajnom sucu, u stečajnom postupku nad stečajnim dužnikom PARTING TRGOVINA d.o.o. za trgovinu i usluge – u stečaju,  OIB:02077535248, Zagreb, Vike Podgorske 11, dana  27. srpnja 2018. godine</w:t>
      </w:r>
      <w:r w:rsidRPr="005B2583">
        <w:rPr>
          <w:rFonts w:cs="Times New Roman" w:eastAsia="Times New Roman"/>
          <w:szCs w:val="24"/>
          <w:lang w:eastAsia="hr-HR"/>
        </w:rPr>
        <w:t xml:space="preserve"> 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 i j e š i o     j e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Razlučnom vjerovniku</w:t>
      </w:r>
      <w:r w:rsidR="000664D8" w:rsidRPr="005B2583">
        <w:rPr>
          <w:rFonts w:cs="Times New Roman" w:eastAsia="Times New Roman"/>
          <w:szCs w:val="24"/>
          <w:lang w:eastAsia="hr-HR"/>
        </w:rPr>
        <w:t xml:space="preserve"> IMEX BANKA d.d., Split, Tolstojeva 6</w:t>
      </w:r>
      <w:r w:rsidRPr="005B2583">
        <w:rPr>
          <w:rFonts w:cs="Times New Roman" w:eastAsia="Times New Roman"/>
          <w:szCs w:val="24"/>
          <w:lang w:eastAsia="hr-HR"/>
        </w:rPr>
        <w:t>, OIB:</w:t>
      </w:r>
      <w:r w:rsidR="00C8201C" w:rsidRPr="005B2583">
        <w:rPr>
          <w:rFonts w:cs="Times New Roman" w:eastAsia="Times New Roman"/>
          <w:szCs w:val="24"/>
          <w:lang w:eastAsia="hr-HR"/>
        </w:rPr>
        <w:t xml:space="preserve"> </w:t>
      </w:r>
      <w:r w:rsidR="00721842" w:rsidRPr="005B2583">
        <w:rPr>
          <w:rFonts w:cs="Times New Roman" w:eastAsia="Times New Roman"/>
          <w:szCs w:val="24"/>
          <w:lang w:eastAsia="hr-HR"/>
        </w:rPr>
        <w:t>99326633206</w:t>
      </w:r>
      <w:r w:rsidRPr="005B2583">
        <w:rPr>
          <w:rFonts w:cs="Times New Roman" w:eastAsia="Times New Roman"/>
          <w:szCs w:val="24"/>
          <w:lang w:eastAsia="hr-HR"/>
        </w:rPr>
        <w:t xml:space="preserve">,  dosuđuje se: 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pStyle w:val="Odlomakpopis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5B2583">
        <w:rPr>
          <w:rFonts w:cs="Times New Roman"/>
          <w:szCs w:val="24"/>
        </w:rPr>
        <w:t>nekretnina upisana k</w:t>
      </w:r>
      <w:r w:rsidR="00BB55B5" w:rsidRPr="005B2583">
        <w:rPr>
          <w:rFonts w:cs="Times New Roman"/>
          <w:szCs w:val="24"/>
        </w:rPr>
        <w:t>od Općinskog građ</w:t>
      </w:r>
      <w:r w:rsidR="00B0255F" w:rsidRPr="005B2583">
        <w:rPr>
          <w:rFonts w:cs="Times New Roman"/>
          <w:szCs w:val="24"/>
        </w:rPr>
        <w:t>anskog suda u Zagrebu, zemljišn</w:t>
      </w:r>
      <w:r w:rsidR="00BB55B5" w:rsidRPr="005B2583">
        <w:rPr>
          <w:rFonts w:cs="Times New Roman"/>
          <w:szCs w:val="24"/>
        </w:rPr>
        <w:t>oknjižni odjel Sesvete</w:t>
      </w:r>
      <w:r w:rsidR="00B0255F" w:rsidRPr="005B2583">
        <w:rPr>
          <w:rFonts w:cs="Times New Roman"/>
          <w:szCs w:val="24"/>
        </w:rPr>
        <w:t xml:space="preserve">, i to dvorište ulica Nikole Šopa, površine 413 </w:t>
      </w:r>
      <w:r w:rsidR="004F0F58" w:rsidRPr="005B2583">
        <w:rPr>
          <w:rStyle w:val="st1"/>
          <w:rFonts w:cs="Times New Roman"/>
          <w:szCs w:val="24"/>
        </w:rPr>
        <w:t>m2</w:t>
      </w:r>
      <w:r w:rsidR="00B0255F" w:rsidRPr="005B2583">
        <w:rPr>
          <w:rFonts w:cs="Times New Roman"/>
          <w:szCs w:val="24"/>
        </w:rPr>
        <w:t xml:space="preserve"> i kuća br. 8 ulica Nikole Šopa p</w:t>
      </w:r>
      <w:r w:rsidR="004F0F58" w:rsidRPr="005B2583">
        <w:rPr>
          <w:rFonts w:cs="Times New Roman"/>
          <w:szCs w:val="24"/>
        </w:rPr>
        <w:t>ovršine 169 m2</w:t>
      </w:r>
      <w:r w:rsidR="00B0255F" w:rsidRPr="005B2583">
        <w:rPr>
          <w:rFonts w:cs="Times New Roman"/>
          <w:szCs w:val="24"/>
        </w:rPr>
        <w:t xml:space="preserve"> upisani u zk. ul. br. 9169, k.o. Sesvete, 1. ETAŽA 3115/10000</w:t>
      </w:r>
      <w:r w:rsidR="004F0F58" w:rsidRPr="005B2583">
        <w:rPr>
          <w:rFonts w:cs="Times New Roman"/>
          <w:szCs w:val="24"/>
        </w:rPr>
        <w:t xml:space="preserve"> </w:t>
      </w:r>
      <w:r w:rsidR="00B0255F" w:rsidRPr="005B2583">
        <w:rPr>
          <w:rFonts w:cs="Times New Roman"/>
          <w:szCs w:val="24"/>
        </w:rPr>
        <w:t xml:space="preserve"> povezano s vlasništvom posebnog dijela, četverosobni troetažni stan u prizemlju, katu i potkrovlju građevine, oznake Stan A1, unutarnje korisne površine od 104,68 </w:t>
      </w:r>
      <w:r w:rsidR="004F0F58" w:rsidRPr="005B2583">
        <w:rPr>
          <w:rStyle w:val="st1"/>
          <w:rFonts w:cs="Times New Roman"/>
          <w:szCs w:val="24"/>
        </w:rPr>
        <w:t>m2</w:t>
      </w:r>
      <w:r w:rsidR="00B0255F" w:rsidRPr="005B2583">
        <w:rPr>
          <w:rFonts w:cs="Times New Roman"/>
          <w:szCs w:val="24"/>
        </w:rPr>
        <w:t>, koji se sastoji od hodnika sa stepeništem kroz etaže, WC-a, izbe, kuhinje, dnevnog boravka, blagavaonice, tri sobe, dvije kupaonice te terase u prizemlju oznake 7, korisne površine 7,50</w:t>
      </w:r>
      <w:r w:rsidR="005D5D46" w:rsidRPr="005B2583">
        <w:rPr>
          <w:rStyle w:val="st1"/>
          <w:rFonts w:cs="Times New Roman"/>
          <w:szCs w:val="24"/>
        </w:rPr>
        <w:t xml:space="preserve"> m2</w:t>
      </w:r>
      <w:r w:rsidR="00B0255F" w:rsidRPr="005B2583">
        <w:rPr>
          <w:rFonts w:cs="Times New Roman"/>
          <w:szCs w:val="24"/>
        </w:rPr>
        <w:t xml:space="preserve">, terase na katu oznake 3, korisne površine </w:t>
      </w:r>
      <w:r w:rsidR="00127515" w:rsidRPr="005B2583">
        <w:rPr>
          <w:rFonts w:cs="Times New Roman"/>
          <w:szCs w:val="24"/>
        </w:rPr>
        <w:t>12,50</w:t>
      </w:r>
      <w:r w:rsidR="0053060E" w:rsidRPr="005B2583">
        <w:rPr>
          <w:rFonts w:cs="Times New Roman"/>
          <w:szCs w:val="24"/>
        </w:rPr>
        <w:t xml:space="preserve"> </w:t>
      </w:r>
      <w:r w:rsidR="005D5D46" w:rsidRPr="005B2583">
        <w:rPr>
          <w:rStyle w:val="st1"/>
          <w:rFonts w:cs="Times New Roman"/>
          <w:szCs w:val="24"/>
        </w:rPr>
        <w:t>m2</w:t>
      </w:r>
      <w:r w:rsidR="00127515" w:rsidRPr="005B2583">
        <w:rPr>
          <w:rFonts w:cs="Times New Roman"/>
          <w:szCs w:val="24"/>
        </w:rPr>
        <w:t xml:space="preserve">, terase u potkrovlju oznake 4, korisne površine 14,80 </w:t>
      </w:r>
      <w:r w:rsidR="00D52B47" w:rsidRPr="005B2583">
        <w:rPr>
          <w:rStyle w:val="st1"/>
          <w:rFonts w:cs="Times New Roman"/>
          <w:szCs w:val="24"/>
        </w:rPr>
        <w:t>m2</w:t>
      </w:r>
      <w:r w:rsidR="00127515" w:rsidRPr="005B2583">
        <w:rPr>
          <w:rFonts w:cs="Times New Roman"/>
          <w:szCs w:val="24"/>
        </w:rPr>
        <w:t xml:space="preserve">, te kojemu pripadaju parkirališno mjesto na parceli, oznake A1, korisne površine 12,50 </w:t>
      </w:r>
      <w:r w:rsidR="0053060E" w:rsidRPr="005B2583">
        <w:rPr>
          <w:rStyle w:val="st1"/>
          <w:rFonts w:cs="Times New Roman"/>
          <w:szCs w:val="24"/>
        </w:rPr>
        <w:t>m</w:t>
      </w:r>
      <w:r w:rsidR="00D52B47" w:rsidRPr="005B2583">
        <w:rPr>
          <w:rStyle w:val="st1"/>
          <w:rFonts w:cs="Times New Roman"/>
          <w:szCs w:val="24"/>
          <w:vertAlign w:val="superscript"/>
        </w:rPr>
        <w:t>2</w:t>
      </w:r>
      <w:r w:rsidR="00127515" w:rsidRPr="005B2583">
        <w:rPr>
          <w:rFonts w:cs="Times New Roman"/>
          <w:szCs w:val="24"/>
        </w:rPr>
        <w:t xml:space="preserve"> i vrt na parceli, oznake Vrt A1, korisne površine 46,86 </w:t>
      </w:r>
      <w:r w:rsidR="00D52B47" w:rsidRPr="005B2583">
        <w:rPr>
          <w:rStyle w:val="st1"/>
          <w:rFonts w:cs="Times New Roman"/>
          <w:szCs w:val="24"/>
        </w:rPr>
        <w:t>m2</w:t>
      </w:r>
      <w:r w:rsidR="00127515" w:rsidRPr="005B2583">
        <w:rPr>
          <w:rFonts w:cs="Times New Roman"/>
          <w:szCs w:val="24"/>
        </w:rPr>
        <w:t>.</w:t>
      </w: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106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z a k l j u č i o    j e</w:t>
      </w: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Nalaže se zk odjelu Općinskog građanskog suda u Zagrebu po pravomoćnosti ovog rješenja upisati pravo vlasništva u korist kupca na nekretninama iz izreke rješenja, te brisati prava i terete koji prestaju prodajom dosuđenih nekretnina, i to založna prava uknjižena na nekretnini i ostale osobne služnosti osim stvarnih služnosti, stvarnih tereta i prava građenja, te osobnih služnosti upisanih prije predmetne ovrhe (čl. 86. i 87. OZ-a.</w:t>
      </w: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overflowPunct w:val="false"/>
        <w:autoSpaceDE w:val="false"/>
        <w:autoSpaceDN w:val="false"/>
        <w:adjustRightInd w:val="false"/>
        <w:ind w:left="705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Obrazloženje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ab/>
        <w:t xml:space="preserve">Zaključkom od </w:t>
      </w:r>
      <w:r w:rsidR="001353C6" w:rsidRPr="005B2583">
        <w:rPr>
          <w:rFonts w:cs="Times New Roman" w:eastAsia="Times New Roman"/>
          <w:szCs w:val="24"/>
          <w:lang w:eastAsia="hr-HR"/>
        </w:rPr>
        <w:t>30. listopada 2017</w:t>
      </w:r>
      <w:r w:rsidRPr="005B2583">
        <w:rPr>
          <w:rFonts w:cs="Times New Roman" w:eastAsia="Times New Roman"/>
          <w:szCs w:val="24"/>
          <w:lang w:eastAsia="hr-HR"/>
        </w:rPr>
        <w:t>. godine određena je prodaja nekretnine navedene u izreci. Na toj nekretnini upisano je razlučno pravo, a kao prvi u prednosnom redu</w:t>
      </w:r>
      <w:r w:rsidR="001353C6" w:rsidRPr="005B2583">
        <w:rPr>
          <w:rFonts w:cs="Times New Roman" w:eastAsia="Times New Roman"/>
          <w:szCs w:val="24"/>
          <w:lang w:eastAsia="hr-HR"/>
        </w:rPr>
        <w:t>, odnosno kao založni vjerovnik</w:t>
      </w:r>
      <w:r w:rsidRPr="005B2583">
        <w:rPr>
          <w:rFonts w:cs="Times New Roman" w:eastAsia="Times New Roman"/>
          <w:szCs w:val="24"/>
          <w:lang w:eastAsia="hr-HR"/>
        </w:rPr>
        <w:t xml:space="preserve"> upisana je  </w:t>
      </w:r>
      <w:r w:rsidR="002257E4" w:rsidRPr="005B2583">
        <w:rPr>
          <w:rFonts w:cs="Times New Roman" w:eastAsia="Times New Roman"/>
          <w:szCs w:val="24"/>
          <w:lang w:eastAsia="hr-HR"/>
        </w:rPr>
        <w:t>IMEX BANKA d.d., Split, Tolstojeva 6, OIB: 99326633206</w:t>
      </w:r>
      <w:r w:rsidRPr="005B2583">
        <w:rPr>
          <w:rFonts w:cs="Times New Roman" w:eastAsia="Times New Roman"/>
          <w:szCs w:val="24"/>
          <w:lang w:eastAsia="hr-HR"/>
        </w:rPr>
        <w:t>.</w:t>
      </w:r>
    </w:p>
    <w:p w:rsidRDefault="004F6E8C" w:rsidP="004F6E8C" w:rsidR="009D08C0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ab/>
      </w:r>
      <w:r w:rsidR="00640279" w:rsidRPr="005B2583">
        <w:rPr>
          <w:rFonts w:cs="Times New Roman" w:eastAsia="Times New Roman"/>
          <w:szCs w:val="24"/>
          <w:lang w:eastAsia="hr-HR"/>
        </w:rPr>
        <w:t>IMEX BANKA d.d., Split, Tolstojeva 6, OIB: 99326633206</w:t>
      </w:r>
      <w:r w:rsidR="00707DD5" w:rsidRPr="005B2583">
        <w:rPr>
          <w:rFonts w:cs="Times New Roman" w:eastAsia="Times New Roman"/>
          <w:szCs w:val="24"/>
          <w:lang w:eastAsia="hr-HR"/>
        </w:rPr>
        <w:t xml:space="preserve"> </w:t>
      </w:r>
      <w:r w:rsidR="009D08C0" w:rsidRPr="005B2583">
        <w:rPr>
          <w:rFonts w:cs="Times New Roman" w:eastAsia="Times New Roman"/>
          <w:szCs w:val="24"/>
          <w:lang w:eastAsia="hr-HR"/>
        </w:rPr>
        <w:t xml:space="preserve"> je na elektroničkoj javnoj dražbi kupila nekretninu navedenu u izreci za iznos od 388.500,00 kuna.</w:t>
      </w: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ab/>
        <w:t>Slijedom navedenog, odlučeno je kao u izreci rješenja, primjenom čl. 247. st. 7. Stečajnog zakona (NN 71/15 i 104/2017; dalje: SZ).</w:t>
      </w:r>
    </w:p>
    <w:p w:rsidRDefault="004F6E8C" w:rsidP="004F6E8C" w:rsidR="004F6E8C" w:rsidRPr="005B2583">
      <w:pPr>
        <w:jc w:val="center"/>
        <w:rPr>
          <w:rFonts w:cs="Times New Roman"/>
          <w:szCs w:val="24"/>
        </w:rPr>
      </w:pPr>
    </w:p>
    <w:p w:rsidRDefault="004F6E8C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19A4" w:rsidP="004F6E8C" w:rsidR="004F6E8C" w:rsidRPr="005B2583">
      <w:pPr>
        <w:jc w:val="center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Zagreb, 27</w:t>
      </w:r>
      <w:r w:rsidR="004F6E8C" w:rsidRPr="005B2583">
        <w:rPr>
          <w:rFonts w:cs="Times New Roman" w:eastAsia="Times New Roman"/>
          <w:szCs w:val="24"/>
          <w:lang w:eastAsia="hr-HR"/>
        </w:rPr>
        <w:t>. srpnja 2018.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</w:t>
      </w:r>
      <w:r w:rsidR="007D19A4" w:rsidRPr="005B2583">
        <w:rPr>
          <w:rFonts w:cs="Times New Roman" w:eastAsia="Times New Roman"/>
          <w:szCs w:val="24"/>
          <w:lang w:eastAsia="hr-HR"/>
        </w:rPr>
        <w:t xml:space="preserve">                             </w:t>
      </w:r>
      <w:r w:rsidRPr="005B2583">
        <w:rPr>
          <w:rFonts w:cs="Times New Roman" w:eastAsia="Times New Roman"/>
          <w:szCs w:val="24"/>
          <w:lang w:eastAsia="hr-HR"/>
        </w:rPr>
        <w:t>S U D A C :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right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</w:t>
      </w:r>
      <w:r w:rsidR="007D19A4" w:rsidRPr="005B2583">
        <w:rPr>
          <w:rFonts w:cs="Times New Roman" w:eastAsia="Times New Roman"/>
          <w:szCs w:val="24"/>
          <w:lang w:eastAsia="hr-HR"/>
        </w:rPr>
        <w:t xml:space="preserve">       MIRJANA CHOUR HRŠAK</w:t>
      </w:r>
      <w:r w:rsidR="008F02B0">
        <w:rPr>
          <w:rFonts w:cs="Times New Roman" w:eastAsia="Times New Roman"/>
          <w:szCs w:val="24"/>
          <w:lang w:eastAsia="hr-HR"/>
        </w:rPr>
        <w:t>, v.r.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POUKA O PRAVNOM LIJEKU:</w:t>
      </w:r>
    </w:p>
    <w:p w:rsidRDefault="004F6E8C" w:rsidP="004F6E8C" w:rsidR="004F6E8C" w:rsidRPr="005B2583">
      <w:pPr>
        <w:jc w:val="both"/>
        <w:rPr>
          <w:rFonts w:cs="Times New Roman" w:eastAsia="Times New Roman"/>
          <w:szCs w:val="24"/>
          <w:lang w:eastAsia="hr-HR"/>
        </w:rPr>
      </w:pPr>
      <w:r w:rsidRPr="005B2583"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4F6E8C" w:rsidP="004F6E8C" w:rsidR="004F6E8C" w:rsidRPr="005B258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4F6E8C" w:rsidP="004F6E8C" w:rsidR="004F6E8C" w:rsidRPr="005B258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7D19A4" w:rsidP="004F6E8C" w:rsidR="007D19A4" w:rsidRPr="005B2583">
      <w:pPr>
        <w:rPr>
          <w:rFonts w:cs="Times New Roman" w:eastAsia="Times New Roman"/>
          <w:szCs w:val="24"/>
          <w:lang w:eastAsia="hr-HR"/>
        </w:rPr>
      </w:pPr>
    </w:p>
    <w:p w:rsidRDefault="008F02B0" w:rsidP="008F02B0" w:rsidR="008F02B0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8F02B0" w:rsidP="008F02B0" w:rsidR="004F6E8C" w:rsidRPr="005B258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Maja Hajtek</w:t>
      </w: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 w:eastAsia="Times New Roman"/>
          <w:szCs w:val="24"/>
          <w:lang w:eastAsia="hr-HR"/>
        </w:rPr>
      </w:pPr>
    </w:p>
    <w:p w:rsidRDefault="004F6E8C" w:rsidP="004F6E8C" w:rsidR="004F6E8C" w:rsidRPr="005B2583">
      <w:pPr>
        <w:rPr>
          <w:rFonts w:cs="Times New Roman"/>
          <w:szCs w:val="24"/>
        </w:rPr>
      </w:pPr>
    </w:p>
    <w:p w:rsidRDefault="004F6E8C" w:rsidP="004F6E8C" w:rsidR="004F6E8C" w:rsidRPr="005B2583">
      <w:pPr>
        <w:rPr>
          <w:rFonts w:cs="Times New Roman"/>
          <w:szCs w:val="24"/>
        </w:rPr>
      </w:pPr>
    </w:p>
    <w:p w:rsidRDefault="004F6E8C" w:rsidP="004F6E8C" w:rsidR="004F6E8C" w:rsidRPr="005B2583">
      <w:pPr>
        <w:rPr>
          <w:rFonts w:cs="Times New Roman"/>
          <w:szCs w:val="24"/>
        </w:rPr>
      </w:pPr>
    </w:p>
    <w:p w:rsidRDefault="008F02B0" w:rsidR="00367176" w:rsidRPr="005B2583">
      <w:pPr>
        <w:rPr>
          <w:rFonts w:cs="Times New Roman"/>
          <w:szCs w:val="24"/>
        </w:rPr>
      </w:pPr>
    </w:p>
    <w:sectPr w:rsidR="00367176" w:rsidRPr="005B25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E3905"/>
    <w:multiLevelType w:val="hybridMultilevel"/>
    <w:tmpl w:val="397E1958"/>
    <w:lvl w:tplc="C7FA65C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8435937"/>
    <w:multiLevelType w:val="hybridMultilevel"/>
    <w:tmpl w:val="19BC9E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E8C"/>
    <w:rsid w:val="000664D8"/>
    <w:rsid w:val="00127515"/>
    <w:rsid w:val="001353C6"/>
    <w:rsid w:val="002257E4"/>
    <w:rsid w:val="003E2AC6"/>
    <w:rsid w:val="003F3823"/>
    <w:rsid w:val="0040074B"/>
    <w:rsid w:val="00455A97"/>
    <w:rsid w:val="004F0F58"/>
    <w:rsid w:val="004F6E8C"/>
    <w:rsid w:val="0053060E"/>
    <w:rsid w:val="005B2583"/>
    <w:rsid w:val="005D5D46"/>
    <w:rsid w:val="00640279"/>
    <w:rsid w:val="00707DD5"/>
    <w:rsid w:val="00721842"/>
    <w:rsid w:val="007615D1"/>
    <w:rsid w:val="007D19A4"/>
    <w:rsid w:val="008F02B0"/>
    <w:rsid w:val="009D08C0"/>
    <w:rsid w:val="00B0255F"/>
    <w:rsid w:val="00B521A3"/>
    <w:rsid w:val="00BB34E4"/>
    <w:rsid w:val="00BB55B5"/>
    <w:rsid w:val="00BC234B"/>
    <w:rsid w:val="00C158B0"/>
    <w:rsid w:val="00C8201C"/>
    <w:rsid w:val="00D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E8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6E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E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6E8C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127515"/>
  </w:style>
  <w:style w:styleId="Tekstrezerviranogmjesta" w:type="character">
    <w:name w:val="Placeholder Text"/>
    <w:basedOn w:val="Zadanifontodlomka"/>
    <w:uiPriority w:val="99"/>
    <w:semiHidden/>
    <w:rsid w:val="008F0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2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02B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02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02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E8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6E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6E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6E8C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127515"/>
  </w:style>
  <w:style w:styleId="Tekstrezerviranogmjesta" w:type="character">
    <w:name w:val="Placeholder Text"/>
    <w:basedOn w:val="Zadanifontodlomka"/>
    <w:uiPriority w:val="99"/>
    <w:semiHidden/>
    <w:rsid w:val="008F0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02B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0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02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929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OstaliListFormated_1">
      <item>Goran Šušak punomoćnik sudionika u postupku PARTING TRGOVINA d.o.o. za trgovinu i usluge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izvorni_sadrzaj>
    <derivirana_varijabla naziv="DomainObject.Predmet.OstaliListFormatedOIB_1">
      <item>Goran Šušak, OIB 23463280827 punomoćnik sudionika u postupku PARTING TRGOVINA d.o.o. za trgovinu i usluge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Tolstojeva 6, 21000 Split</item>
      <item>Mirela Bašić, Malešnica Ii. 19, 10000 Zagreb</item>
      <item>Antonio Volarević, Palmotićeva 4, 10000 Zagreb</item>
      <item>Odvjetničko društvo MATEŠA &amp; KAPITAN društvo s ograničenom odgovornošću, Garićgradska 13,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  <item>POLIKLINIKA MEDIKOL, Voćarska 106, 10000 Zagreb</item>
      <item>OD JUJNOVIĆ LUČIĆ MARKOVIĆ j.t.d., Strojarska cesta 20, 10000 Zagreb</item>
      <item>IMEX BANKA dioničko društvo, OIB 99326633206, Tolstojeva 6, 21000 Split</item>
      <item>Mirela Bašić, OIB 98182976412, Malešnica Ii. 19, 10000 Zagreb</item>
      <item>Antonio Volarević, OIB 68644285652, Palmotićeva 4, 10000 Zagreb</item>
      <item>Odvjetničko društvo MATEŠA &amp; KAPITAN društvo s ograničenom odgovornošću, OIB 07500760012, Garićgradska 13, 10000 Zagreb</item>
    </derivirana_varijabla>
  </DomainObject.Predmet.OstaliListFormatedWithAdressOIB>
  <DomainObject.Predmet.OstaliListNazivFormated>
    <izvorni_sadrzaj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OstaliListNazivFormated_1"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OstaliListNazivFormated>
  <DomainObject.Predmet.OstaliListNazivFormatedOIB>
    <izvorni_sadrzaj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izvorni_sadrzaj>
    <derivirana_varijabla naziv="DomainObject.Predmet.OstaliListNazivFormatedOIB_1">
      <item>Goran Šušak, OIB 23463280827</item>
      <item>Zdenko Radić</item>
      <item>POLIKLINIKA MEDIKOL</item>
      <item>OD JUJNOVIĆ LUČIĆ MARKOVIĆ j.t.d.</item>
      <item>IMEX BANKA dioničko društvo, OIB 99326633206</item>
      <item>Mirela Bašić, OIB 98182976412</item>
      <item>Antonio Volarević, OIB 68644285652</item>
      <item>Odvjetničko društvo MATEŠA &amp; KAPITAN društvo s ograničenom odgovornošću, OIB 07500760012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izvorni_sadrzaj>
    <derivirana_varijabla naziv="DomainObject.Predmet.SudioniciListNaziv_1">
      <item>Damir Krištofić</item>
      <item>PARTING TRGOVINA d.o.o. za trgovinu i usluge</item>
      <item>Goran Šušak</item>
      <item>Zdenko Radić</item>
      <item>POLIKLINIKA MEDIKOL</item>
      <item>OD JUJNOVIĆ LUČIĆ MARKOVIĆ j.t.d.</item>
      <item>IMEX BANKA dioničko društvo</item>
      <item>Mirela Bašić</item>
      <item>Antonio Volarević</item>
      <item>Odvjetničko društvo MATEŠA &amp; KAPITAN društvo s ograničenom odgovornošću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  <item>POLIKLINIKA MEDIKOL, Voćarska 106,10000 Zagreb</item>
      <item>OD JUJNOVIĆ LUČIĆ MARKOVIĆ j.t.d., Strojarska cesta 20,10000 Zagreb</item>
      <item>IMEX BANKA dioničko društvo, OIB 99326633206, Tolstojeva 6,21000 Split</item>
      <item>Mirela Bašić, OIB 98182976412, Malešnica Ii. 19,10000 Zagreb</item>
      <item>Antonio Volarević, OIB 68644285652, Palmotićeva 4,10000 Zagreb</item>
      <item>Odvjetničko društvo MATEŠA &amp; KAPITAN društvo s ograničenom odgovornošću, OIB 07500760012, Garićgradska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</izvorni_sadrzaj>
    <derivirana_varijabla naziv="DomainObject.Predmet.SudioniciListNazivOIB_1">
      <item>, OIB 23334765694</item>
      <item>, OIB 02077535248</item>
      <item>, OIB 23463280827</item>
      <item>, OIB null</item>
      <item>, OIB null</item>
      <item>, OIB null</item>
      <item>, OIB 99326633206</item>
      <item>, OIB 98182976412</item>
      <item>, OIB 68644285652</item>
      <item>, OIB 07500760012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2288</properties:Characters>
  <properties:Lines>85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2018-07-27T07:49:00Z</dcterms:created>
  <dc:creator>Maja Hajtek</dc:creator>
  <cp:lastModifiedBy>Maja Hajtek</cp:lastModifiedBy>
  <cp:lastPrinted>2018-07-27T12:11:00Z</cp:lastPrinted>
  <dcterms:modified xmlns:xsi="http://www.w3.org/2001/XMLSchema-instance" xsi:type="dcterms:W3CDTF">2018-07-27T13:04:00Z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 - 1589;2015 - 103 - 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