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95de" w14:paraId="8c095de" w:rsidRDefault="00E57E44" w:rsidP="00E57E44" w:rsidR="00E57E44" w:rsidRPr="006D561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D5610">
        <w:rPr>
          <w:sz w:val="22"/>
          <w:szCs w:val="22"/>
        </w:rPr>
        <w:t xml:space="preserve">                </w:t>
      </w:r>
      <w:r w:rsidRPr="006D5610">
        <w:rPr>
          <w:noProof/>
          <w:sz w:val="22"/>
          <w:szCs w:val="22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6D5610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 xml:space="preserve">   REPUBLIKA HRVATSKA</w:t>
      </w:r>
    </w:p>
    <w:p w:rsidRDefault="00E57E44" w:rsidP="00E57E44" w:rsidR="00E57E44" w:rsidRPr="006D5610">
      <w:p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TRGOVAČKI SUD U PAZINU</w:t>
      </w:r>
    </w:p>
    <w:p w:rsidRDefault="00E57E44" w:rsidP="00E57E44" w:rsidR="00E57E44" w:rsidRPr="006D5610">
      <w:pPr>
        <w:rPr>
          <w:sz w:val="22"/>
          <w:szCs w:val="22"/>
        </w:rPr>
      </w:pPr>
      <w:r w:rsidRPr="006D5610">
        <w:rPr>
          <w:sz w:val="22"/>
          <w:szCs w:val="22"/>
        </w:rPr>
        <w:t xml:space="preserve">           Pazin, Dršćevka 1</w:t>
      </w:r>
      <w:r w:rsidRPr="006D5610">
        <w:rPr>
          <w:sz w:val="22"/>
          <w:szCs w:val="22"/>
        </w:rPr>
        <w:tab/>
      </w:r>
    </w:p>
    <w:p w:rsidRDefault="003C2EA0" w:rsidP="00E57E44" w:rsidR="003C2EA0" w:rsidRPr="006D5610">
      <w:pPr>
        <w:rPr>
          <w:sz w:val="22"/>
          <w:szCs w:val="22"/>
        </w:rPr>
      </w:pPr>
    </w:p>
    <w:p w:rsidRDefault="003C2EA0" w:rsidP="003C2EA0" w:rsidR="003C2EA0" w:rsidRPr="006D5610">
      <w:pPr>
        <w:jc w:val="center"/>
        <w:rPr>
          <w:b/>
          <w:sz w:val="22"/>
          <w:szCs w:val="22"/>
        </w:rPr>
      </w:pPr>
      <w:r w:rsidRPr="006D5610">
        <w:rPr>
          <w:b/>
          <w:sz w:val="22"/>
          <w:szCs w:val="22"/>
        </w:rPr>
        <w:t>stečajni dužnik:</w:t>
      </w:r>
    </w:p>
    <w:p w:rsidRDefault="00C21D0D" w:rsidP="00A92DF7" w:rsidR="00C21D0D">
      <w:pPr>
        <w:jc w:val="center"/>
      </w:pPr>
      <w:r>
        <w:t>BRODOLIČILAC d.o.o. „u stečaju“</w:t>
      </w:r>
    </w:p>
    <w:p w:rsidRDefault="00C21D0D" w:rsidP="00A92DF7" w:rsidR="00C21D0D">
      <w:pPr>
        <w:jc w:val="center"/>
      </w:pPr>
      <w:r w:rsidRPr="007D3299">
        <w:t>Pula,</w:t>
      </w:r>
      <w:r>
        <w:t xml:space="preserve"> Giardini 14</w:t>
      </w:r>
    </w:p>
    <w:p w:rsidRDefault="00C21D0D" w:rsidP="00A92DF7" w:rsidR="003C2EA0" w:rsidRPr="006D5610">
      <w:pPr>
        <w:jc w:val="center"/>
        <w:rPr>
          <w:sz w:val="22"/>
          <w:szCs w:val="22"/>
        </w:rPr>
      </w:pPr>
      <w:r>
        <w:t xml:space="preserve"> OIB: 23837951631</w:t>
      </w:r>
    </w:p>
    <w:p w:rsidRDefault="003C2EA0" w:rsidP="00E57E44" w:rsidR="003C2EA0" w:rsidRPr="006D5610">
      <w:pPr>
        <w:rPr>
          <w:sz w:val="22"/>
          <w:szCs w:val="22"/>
        </w:rPr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968"/>
        <w:gridCol w:w="1984"/>
        <w:gridCol w:w="1559"/>
        <w:gridCol w:w="1985"/>
        <w:gridCol w:w="1843"/>
        <w:gridCol w:w="1134"/>
        <w:gridCol w:w="1134"/>
        <w:gridCol w:w="1185"/>
        <w:gridCol w:w="1616"/>
      </w:tblGrid>
      <w:tr w:rsidTr="00E80B85" w:rsidR="00E57E44" w:rsidRPr="006D5610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80B85" w:rsidP="00E57E44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T</w:t>
            </w:r>
            <w:r w:rsidR="00E57E44" w:rsidRPr="006D5610">
              <w:rPr>
                <w:b/>
                <w:bCs/>
                <w:sz w:val="22"/>
                <w:szCs w:val="22"/>
              </w:rPr>
              <w:t>ABLICA PRIJAVLJENIH TRAŽBINA</w:t>
            </w:r>
          </w:p>
          <w:p w:rsidRDefault="00E57E44" w:rsidP="00A92DF7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br/>
              <w:t xml:space="preserve">- VJEROVNICI </w:t>
            </w:r>
            <w:r w:rsidR="00A92DF7" w:rsidRPr="006D5610">
              <w:rPr>
                <w:b/>
                <w:bCs/>
                <w:sz w:val="22"/>
                <w:szCs w:val="22"/>
              </w:rPr>
              <w:t xml:space="preserve">PRVOG </w:t>
            </w:r>
            <w:r w:rsidRPr="006D5610">
              <w:rPr>
                <w:b/>
                <w:bCs/>
                <w:sz w:val="22"/>
                <w:szCs w:val="22"/>
              </w:rPr>
              <w:t>VIŠEG ISPLATNOG REDA -</w:t>
            </w:r>
          </w:p>
        </w:tc>
      </w:tr>
      <w:tr w:rsidTr="00E80B85" w:rsidR="00E57E44" w:rsidRPr="006D5610">
        <w:trPr>
          <w:trHeight w:val="517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FB404A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C21D0D" w:rsidR="00E80B85" w:rsidRPr="006D5610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C21D0D" w:rsidR="00E80B85" w:rsidRPr="006D5610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FB404A" w:rsidR="00E57E44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E80B85" w:rsidR="00E57E44" w:rsidRPr="006D5610">
            <w:pPr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C21D0D" w:rsidR="00A92DF7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4B09B5">
            <w:pPr>
              <w:jc w:val="both"/>
            </w:pPr>
            <w:r w:rsidRPr="004B09B5">
              <w:t xml:space="preserve">ADŽIĆ </w:t>
            </w:r>
            <w:r>
              <w:t>ZDRAVKO</w:t>
            </w:r>
          </w:p>
          <w:p w:rsidRDefault="00A92DF7" w:rsidP="00D54D0C" w:rsidR="00A92DF7" w:rsidRPr="006D5610">
            <w:pPr>
              <w:rPr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A92DF7" w:rsidRPr="006D5610">
            <w:pPr>
              <w:rPr>
                <w:sz w:val="22"/>
                <w:szCs w:val="22"/>
              </w:rPr>
            </w:pPr>
            <w:r>
              <w:t>Pula</w:t>
            </w:r>
            <w:r w:rsidRPr="004B09B5">
              <w:t>, Zadarska 34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4B09B5">
              <w:t>35998655140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A92DF7" w:rsidRPr="006D5610">
            <w:pPr>
              <w:jc w:val="center"/>
              <w:rPr>
                <w:sz w:val="22"/>
                <w:szCs w:val="22"/>
              </w:rPr>
            </w:pPr>
            <w:r w:rsidRPr="004B09B5">
              <w:t>56.085,21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FB404A" w:rsidR="00A92DF7" w:rsidRPr="006D5610">
            <w:pPr>
              <w:jc w:val="center"/>
              <w:rPr>
                <w:sz w:val="22"/>
                <w:szCs w:val="22"/>
              </w:rPr>
            </w:pPr>
            <w:r w:rsidRPr="004B09B5">
              <w:t>56.085,21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FB404A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FB404A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FB404A" w:rsidR="00A92DF7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2DF7" w:rsidP="00E57E44" w:rsidR="00A92DF7" w:rsidRPr="006D5610">
            <w:pPr>
              <w:rPr>
                <w:sz w:val="22"/>
                <w:szCs w:val="22"/>
              </w:rPr>
            </w:pPr>
          </w:p>
        </w:tc>
      </w:tr>
      <w:tr w:rsidTr="00C21D0D" w:rsidR="00D54D0C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D54D0C" w:rsidRPr="007D3299">
            <w:r w:rsidRPr="004B09B5">
              <w:t xml:space="preserve">BEĆIROVIĆ AZRUDIN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D54D0C">
            <w:r w:rsidRPr="004B09B5">
              <w:t>Marčan</w:t>
            </w:r>
            <w:r>
              <w:t>a</w:t>
            </w:r>
            <w:r w:rsidRPr="004B09B5">
              <w:t>, Loborika, Radeki polje 109a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D54D0C" w:rsidRPr="007D3299">
            <w:pPr>
              <w:jc w:val="center"/>
            </w:pPr>
            <w:r w:rsidRPr="004B09B5">
              <w:t>07281725727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D54D0C" w:rsidRPr="007D3299">
            <w:pPr>
              <w:jc w:val="center"/>
            </w:pPr>
            <w:r w:rsidRPr="004B09B5">
              <w:t>60.707,84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FB404A" w:rsidR="00D54D0C" w:rsidRPr="007D3299">
            <w:pPr>
              <w:jc w:val="center"/>
            </w:pPr>
            <w:r w:rsidRPr="004B09B5">
              <w:t>60.707,84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FB404A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D54D0C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FB404A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rPr>
                <w:sz w:val="22"/>
                <w:szCs w:val="22"/>
              </w:rPr>
            </w:pPr>
          </w:p>
        </w:tc>
      </w:tr>
      <w:tr w:rsidTr="00C21D0D" w:rsidR="00D54D0C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D54D0C" w:rsidRPr="007D3299">
            <w:pPr>
              <w:jc w:val="both"/>
            </w:pPr>
            <w:r>
              <w:t>BEŠIĆ EDIN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D54D0C">
            <w:r>
              <w:t>Vodnjan, Galižana 314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D54D0C" w:rsidRPr="007D3299">
            <w:pPr>
              <w:jc w:val="center"/>
            </w:pPr>
            <w:r w:rsidRPr="004B09B5">
              <w:t>16647836855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E57E44" w:rsidR="00D54D0C" w:rsidRPr="007D3299">
            <w:pPr>
              <w:jc w:val="center"/>
            </w:pPr>
            <w:r w:rsidRPr="004B09B5">
              <w:t>12.285,22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FB404A" w:rsidR="00D54D0C" w:rsidRPr="007D3299">
            <w:pPr>
              <w:jc w:val="center"/>
            </w:pPr>
            <w:r w:rsidRPr="004B09B5">
              <w:t>12.285,22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FB404A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FB404A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FB404A" w:rsidR="00D54D0C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54D0C" w:rsidP="00E57E44" w:rsidR="00D54D0C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 w:rsidRPr="004B09B5">
              <w:t xml:space="preserve">BEŠIĆ MIRHAT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>
              <w:t>Marčana</w:t>
            </w:r>
            <w:r w:rsidRPr="004B09B5">
              <w:t>, Loborika 52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54706543360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49.438,36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49.438,36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>
              <w:t>ČOVIĆ FIKRET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>
              <w:t>Šišan</w:t>
            </w:r>
            <w:r w:rsidRPr="004B09B5">
              <w:t>, Ližnjan, Tromba Giuseppe 62a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32578280223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54.662,17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54.662,17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 w:rsidRPr="004B09B5">
              <w:t xml:space="preserve">ĐOKIĆ SAŠA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>
              <w:t>Pula</w:t>
            </w:r>
            <w:r w:rsidRPr="004B09B5">
              <w:t>, 43. istarske divizije 30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47165250515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39.619,74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39.619,74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>
              <w:t>HALILOVIĆ MUHAREM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>
              <w:t>Pula</w:t>
            </w:r>
            <w:r w:rsidRPr="004B09B5">
              <w:t>, Nazorova ulica 13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21949423431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18.747,26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18.747,26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both"/>
            </w:pPr>
            <w:r>
              <w:t>JURIĆ MIROSLAV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r>
              <w:t>Pula</w:t>
            </w:r>
            <w:r w:rsidRPr="004B09B5">
              <w:t>, Braće Čeh 9c,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88711316055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9.916,28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7D3299">
            <w:pPr>
              <w:jc w:val="center"/>
            </w:pPr>
            <w:r w:rsidRPr="004B09B5">
              <w:t>9.916,28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 xml:space="preserve">KAMENČIĆ SILVIJE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Pul</w:t>
            </w:r>
            <w:r>
              <w:t>a</w:t>
            </w:r>
            <w:r w:rsidRPr="004B09B5">
              <w:t>, Koparska ulica 27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28196092845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2.581,72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2.581,72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 xml:space="preserve">KEREKEŠ ROBERT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Mažuranićeva 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88097874991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56.385,10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FB404A">
            <w:pPr>
              <w:jc w:val="center"/>
              <w:rPr>
                <w:b/>
              </w:rPr>
            </w:pPr>
            <w:r w:rsidRPr="004B09B5">
              <w:t>56.385,10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KOČIĆ GOJKO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Marčan</w:t>
            </w:r>
            <w:r>
              <w:t>a</w:t>
            </w:r>
            <w:r w:rsidRPr="004B09B5">
              <w:t>, Loborika, Radeki polje 116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81567084052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5.706,67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5.706,67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LATINČIĆ ZORAN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Divkovićeva 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67195272201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67.988,55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67.988,55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LIGONJA ESAD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Marčan</w:t>
            </w:r>
            <w:r>
              <w:t>a</w:t>
            </w:r>
            <w:r w:rsidRPr="004B09B5">
              <w:t>, Loborika, Redeki polje 120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31893358073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90.672,17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90.672,17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LUKIĆ NEVENA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Tršćanska ulica 19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74802555283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16.350,81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16.350,81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MAJČICA IVAN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Pul</w:t>
            </w:r>
            <w:r>
              <w:t>a</w:t>
            </w:r>
            <w:r w:rsidRPr="004B09B5">
              <w:t>, Mardaganijeva ulica 44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45982573831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22.536,60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22.536,60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5C16D2" w:rsidR="00C21D0D" w:rsidRPr="007D3299">
            <w:r w:rsidRPr="004B09B5">
              <w:t>MATOŠEVI</w:t>
            </w:r>
            <w:r w:rsidR="005C16D2">
              <w:t>Ć</w:t>
            </w:r>
            <w:r w:rsidRPr="004B09B5">
              <w:t xml:space="preserve"> STJEPAN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Mate Balote 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72140202059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3.946,68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3.946,68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MILOSAVLJEVIĆ VESNA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Pul</w:t>
            </w:r>
            <w:r>
              <w:t>a</w:t>
            </w:r>
            <w:r w:rsidRPr="004B09B5">
              <w:t>, Krležina 35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34354481842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206.657,02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206.657,02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MIRKOVIĆ ANTONIO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Stankovićeva 24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90535362360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40.228,12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40.228,12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pPr>
              <w:jc w:val="both"/>
            </w:pPr>
            <w:r>
              <w:t>SIVAK DAVOR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Jurja Žakna 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81502742218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20.720,13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20.720,13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STOPAR MARJAN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Medulin, Pješčana uvala 33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16149937527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164.044,86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164.044,86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TUŽILOVIĆ ZORAN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Ližnjan, Ližnjan 376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57319548048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1.936,29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1.936,29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UROŠEVIĆ RADISLAV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 w:rsidRPr="004B09B5">
              <w:t>Pul</w:t>
            </w:r>
            <w:r>
              <w:t>a</w:t>
            </w:r>
            <w:r w:rsidRPr="004B09B5">
              <w:t>, 43. Istarske divizije 30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43836066364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50.745,44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50.745,44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ZEC AMIR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Koparska 39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20840800023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48.121,22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48.121,22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FB404A" w:rsidR="00C21D0D" w:rsidRPr="007D3299">
            <w:r>
              <w:t>ZEC ZLATKO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Pula</w:t>
            </w:r>
            <w:r w:rsidRPr="004B09B5">
              <w:t>, Voltićeva ulica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99522800425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42.591,21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42.591,21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type="dxa" w:w="2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347971" w:rsidR="00C21D0D" w:rsidRPr="007D3299">
            <w:r w:rsidRPr="004B09B5">
              <w:t>REPUBLIKA HR</w:t>
            </w:r>
            <w:r w:rsidR="00347971">
              <w:t>VATSKA, MINISTARSTVO FINANCIJA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r>
              <w:t>Zagreb, Katančićeva 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B404A" w:rsidP="00C21D0D" w:rsidR="00C21D0D" w:rsidRPr="007D3299">
            <w:pPr>
              <w:jc w:val="center"/>
            </w:pPr>
            <w:r w:rsidRPr="004B09B5">
              <w:t>18683136487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47971" w:rsidP="00C21D0D" w:rsidR="00C21D0D" w:rsidRPr="007D3299">
            <w:pPr>
              <w:jc w:val="center"/>
            </w:pPr>
            <w:r w:rsidRPr="004B09B5">
              <w:t>504.636,83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47971" w:rsidP="00C21D0D" w:rsidR="00C21D0D" w:rsidRPr="007D3299">
            <w:pPr>
              <w:jc w:val="center"/>
            </w:pPr>
            <w:r w:rsidRPr="004B09B5">
              <w:t>504.636,83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C21D0D" w:rsidR="00C21D0D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9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6D5610">
            <w:pPr>
              <w:rPr>
                <w:sz w:val="22"/>
                <w:szCs w:val="22"/>
              </w:rPr>
            </w:pPr>
          </w:p>
        </w:tc>
      </w:tr>
      <w:tr w:rsidTr="00347971" w:rsidR="00C21D0D" w:rsidRPr="00C55F49">
        <w:trPr>
          <w:trHeight w:val="300"/>
        </w:trPr>
        <w:tc>
          <w:tcPr>
            <w:tcW w:type="dxa" w:w="72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2972" w:rsidP="00872972" w:rsidR="00872972" w:rsidRPr="005C16D2">
            <w:pPr>
              <w:jc w:val="center"/>
              <w:rPr>
                <w:b/>
                <w:color w:val="000000"/>
              </w:rPr>
            </w:pPr>
          </w:p>
          <w:p w:rsidRDefault="00872972" w:rsidP="00872972" w:rsidR="00C21D0D" w:rsidRPr="005C16D2">
            <w:pPr>
              <w:jc w:val="center"/>
              <w:rPr>
                <w:b/>
              </w:rPr>
            </w:pPr>
            <w:r w:rsidRPr="005C16D2">
              <w:rPr>
                <w:b/>
                <w:color w:val="000000"/>
              </w:rPr>
              <w:t>1.647.311,50 kn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2972" w:rsidP="00872972" w:rsidR="00C21D0D" w:rsidRPr="005C16D2">
            <w:pPr>
              <w:jc w:val="center"/>
              <w:rPr>
                <w:b/>
              </w:rPr>
            </w:pPr>
            <w:r w:rsidRPr="005C16D2">
              <w:rPr>
                <w:b/>
                <w:color w:val="000000"/>
              </w:rPr>
              <w:t>1.647.311,50 kn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0,00 kn</w:t>
            </w:r>
          </w:p>
        </w:tc>
        <w:tc>
          <w:tcPr>
            <w:tcW w:type="dxa" w:w="11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1D0D" w:rsidP="00C21D0D" w:rsidR="00C21D0D" w:rsidRPr="00C55F49">
            <w:pPr>
              <w:rPr>
                <w:b/>
                <w:bCs/>
                <w:sz w:val="22"/>
                <w:szCs w:val="22"/>
              </w:rPr>
            </w:pPr>
            <w:r w:rsidRPr="00C55F4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Tr="00C21D0D" w:rsidR="00C21D0D" w:rsidRPr="00C55F49">
        <w:trPr>
          <w:trHeight w:val="300"/>
        </w:trPr>
        <w:tc>
          <w:tcPr>
            <w:tcW w:type="dxa" w:w="72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C55F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C55F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C55F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21D0D" w:rsidP="00C21D0D" w:rsidR="00C21D0D" w:rsidRPr="00C55F4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Default="00E57E44" w:rsidP="00E57E44" w:rsidR="00E57E44" w:rsidRPr="006D5610">
      <w:pPr>
        <w:jc w:val="center"/>
        <w:rPr>
          <w:b/>
          <w:bCs/>
          <w:sz w:val="22"/>
          <w:szCs w:val="22"/>
        </w:rPr>
      </w:pPr>
    </w:p>
    <w:tbl>
      <w:tblPr>
        <w:tblW w:type="dxa" w:w="16097"/>
        <w:tblInd w:type="dxa" w:w="-963"/>
        <w:tblLayout w:type="fixed"/>
        <w:tblLook w:val="04A0" w:noVBand="1" w:noHBand="0" w:lastColumn="0" w:firstColumn="1" w:lastRow="0" w:firstRow="1"/>
      </w:tblPr>
      <w:tblGrid>
        <w:gridCol w:w="689"/>
        <w:gridCol w:w="2079"/>
        <w:gridCol w:w="2272"/>
        <w:gridCol w:w="1735"/>
        <w:gridCol w:w="1951"/>
        <w:gridCol w:w="2125"/>
        <w:gridCol w:w="992"/>
        <w:gridCol w:w="1844"/>
        <w:gridCol w:w="794"/>
        <w:gridCol w:w="1616"/>
      </w:tblGrid>
      <w:tr w:rsidTr="00FB404A" w:rsidR="00A92DF7" w:rsidRPr="006D5610">
        <w:trPr>
          <w:trHeight w:val="420"/>
        </w:trPr>
        <w:tc>
          <w:tcPr>
            <w:tcW w:type="dxa" w:w="16097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907C7" w:rsidP="00FB404A" w:rsidR="006907C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Default="00A92DF7" w:rsidP="00D54D0C" w:rsidR="006907C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TABLICA PRIJAVLJENIH TRAŽBINA</w:t>
            </w:r>
            <w:r w:rsidRPr="006D5610">
              <w:rPr>
                <w:b/>
                <w:bCs/>
                <w:sz w:val="22"/>
                <w:szCs w:val="22"/>
              </w:rPr>
              <w:br/>
            </w:r>
          </w:p>
          <w:p w:rsidRDefault="00A92DF7" w:rsidP="006907C7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- VJEROVNICI DRUGOG VIŠEG ISPLATNOG REDA -</w:t>
            </w:r>
          </w:p>
        </w:tc>
      </w:tr>
      <w:tr w:rsidTr="00FB404A" w:rsidR="00A92DF7" w:rsidRPr="006D5610">
        <w:trPr>
          <w:trHeight w:val="517"/>
        </w:trPr>
        <w:tc>
          <w:tcPr>
            <w:tcW w:type="dxa" w:w="16097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A92DF7" w:rsidP="00FB404A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606C54" w:rsidR="00A92DF7" w:rsidRPr="006D5610">
        <w:trPr>
          <w:trHeight w:val="480"/>
        </w:trPr>
        <w:tc>
          <w:tcPr>
            <w:tcW w:type="dxa" w:w="6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7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9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2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7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606C54" w:rsidR="00A92DF7" w:rsidRPr="006D5610">
        <w:trPr>
          <w:trHeight w:val="6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Utvrđeno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92DF7" w:rsidP="00FB404A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Osporeno</w:t>
            </w:r>
            <w:r w:rsidRPr="006D5610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2DF7" w:rsidP="00A25404" w:rsidR="00A92DF7" w:rsidRPr="006D5610">
            <w:pPr>
              <w:jc w:val="center"/>
              <w:rPr>
                <w:b/>
                <w:bCs/>
                <w:sz w:val="22"/>
                <w:szCs w:val="22"/>
              </w:rPr>
            </w:pPr>
            <w:r w:rsidRPr="006D5610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420DAD">
            <w:pPr>
              <w:jc w:val="both"/>
            </w:pPr>
            <w:r w:rsidRPr="004B09B5">
              <w:t>HRVATSKI ZAVOD ZA MIROVINSKO OSIGURA</w:t>
            </w:r>
            <w:r>
              <w:t>NJE, Područni ured u Puli-Pola</w:t>
            </w:r>
          </w:p>
        </w:tc>
        <w:tc>
          <w:tcPr>
            <w:tcW w:type="dxa" w:w="2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7D3299">
              <w:t xml:space="preserve">Pula, </w:t>
            </w:r>
            <w:r>
              <w:t xml:space="preserve">Danteov trg 4 </w:t>
            </w:r>
          </w:p>
        </w:tc>
        <w:tc>
          <w:tcPr>
            <w:tcW w:type="dxa" w:w="1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84397956623</w:t>
            </w:r>
          </w:p>
        </w:tc>
        <w:tc>
          <w:tcPr>
            <w:tcW w:type="dxa" w:w="1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445.548,94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445.548,94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 xml:space="preserve">HRVATSKI ZAVOD ZA MIROVINSKO OSIGURANJE, Područni ured u Slavonskom Brodu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>
              <w:t xml:space="preserve">Slavonski brod, </w:t>
            </w:r>
            <w:r w:rsidRPr="004B09B5">
              <w:t>Naselje Slavonija I bb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84397956623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206.762,90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206.762,90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both"/>
              <w:rPr>
                <w:sz w:val="22"/>
                <w:szCs w:val="22"/>
              </w:rPr>
            </w:pPr>
            <w:r w:rsidRPr="004B09B5">
              <w:t>PULA HERCULANEA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7D3299">
              <w:t>Pula, Agronautska 28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11294943436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t>975,62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t>975,62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both"/>
              <w:rPr>
                <w:sz w:val="22"/>
                <w:szCs w:val="22"/>
              </w:rPr>
            </w:pPr>
            <w:r w:rsidRPr="004B09B5">
              <w:t>HEP ELEKTRA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Zagreb, Ulica Grada Vukovara 37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43965974818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904,50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904,50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5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 xml:space="preserve">OTP BANKA HRVATSKA d.d.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Split, Domovinskog rata 61,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52508873833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292.706,06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292.706,06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6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D54D0C">
            <w:pPr>
              <w:jc w:val="both"/>
            </w:pPr>
            <w:r>
              <w:t>HRVATSKA RADIOTELEVIZIJA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Zagreb, Prisavlje 3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68419124305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2.461,64 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2.461,64 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7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 xml:space="preserve">REPUBLIKA HRVATSKA, MINISTARSTVO PRAVOSUĐA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Zagreb, Ulica grada Vukovara 49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52634238587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1.827,00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1.827,00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both"/>
              <w:rPr>
                <w:sz w:val="22"/>
                <w:szCs w:val="22"/>
              </w:rPr>
            </w:pPr>
            <w:r w:rsidRPr="004B09B5">
              <w:t>DIMS EXPORT-IMPORT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Pula, Marsovo polje 10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02616321874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214.608,88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214.608,88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PRAGRANDE d.o.o.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Pula, Trg 1. istarske brigade 14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05117157608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148,98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148,98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 xml:space="preserve">GORAN TUŽILOVIĆ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>
              <w:t>Slavonski B</w:t>
            </w:r>
            <w:r w:rsidRPr="004B09B5">
              <w:t xml:space="preserve">rod, V. Jagića 23, OIB: 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59390431978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165.782,75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165.782,75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ULJANIK STANDARD d.o.o</w:t>
            </w:r>
            <w:r>
              <w:t>.</w:t>
            </w:r>
            <w:r w:rsidRPr="004B09B5">
              <w:t xml:space="preserve">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Pula, Flaciusova 1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76215244096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58.870,52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58.870,52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EKOFIL d.o.o</w:t>
            </w:r>
            <w:r>
              <w:t>.</w:t>
            </w:r>
            <w:r w:rsidRPr="004B09B5">
              <w:t xml:space="preserve">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Matulji, Pobri, Put Dukino</w:t>
            </w:r>
            <w:r>
              <w:t xml:space="preserve"> </w:t>
            </w:r>
            <w:r w:rsidRPr="004B09B5">
              <w:t>8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20893977695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41.000,75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41.000,75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 xml:space="preserve">REPUBLIKA HRVATSKA, MINISTARSTVO FINANCIJA, POREZNA UPRAVA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Zagreb, Katančićeva 5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186831136487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555.182,29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555.182,29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 xml:space="preserve">FINANCIJSKA AGENCIJA 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rPr>
                <w:sz w:val="22"/>
                <w:szCs w:val="22"/>
              </w:rPr>
            </w:pPr>
            <w:r w:rsidRPr="004B09B5">
              <w:t>Zagreb, Ulica grada Vukovara 70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85821130368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49.350,00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4B09B5">
              <w:t>49.350,00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both"/>
            </w:pPr>
            <w:r>
              <w:t>LUCIJA TRIFUNOV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r w:rsidRPr="004B09B5">
              <w:t>Valtur</w:t>
            </w:r>
            <w:r>
              <w:t>a</w:t>
            </w:r>
            <w:r w:rsidRPr="004B09B5">
              <w:t>, Valtursko</w:t>
            </w:r>
            <w:r>
              <w:t xml:space="preserve"> polje 203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center"/>
            </w:pPr>
            <w:r w:rsidRPr="004B09B5">
              <w:t>06728694881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center"/>
            </w:pPr>
            <w:r w:rsidRPr="004B09B5">
              <w:t>105.248,55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>
            <w:pPr>
              <w:jc w:val="center"/>
            </w:pPr>
            <w:r w:rsidRPr="004B09B5">
              <w:t>105.248,55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both"/>
            </w:pPr>
            <w:r w:rsidRPr="004B09B5">
              <w:t xml:space="preserve">PETRA-MILA </w:t>
            </w:r>
            <w:r>
              <w:t>TRIFUNOV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r w:rsidRPr="004B09B5">
              <w:t>Valtur</w:t>
            </w:r>
            <w:r>
              <w:t>a</w:t>
            </w:r>
            <w:r w:rsidRPr="004B09B5">
              <w:t xml:space="preserve"> Valtur</w:t>
            </w:r>
            <w:r>
              <w:t>a</w:t>
            </w:r>
            <w:r w:rsidRPr="004B09B5">
              <w:t>, Valtursko</w:t>
            </w:r>
            <w:r>
              <w:t xml:space="preserve"> polje 203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center"/>
            </w:pPr>
            <w:r w:rsidRPr="004B09B5">
              <w:t>10648079523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center"/>
            </w:pPr>
            <w:r w:rsidRPr="004B09B5">
              <w:t>107.848,55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>
            <w:pPr>
              <w:jc w:val="center"/>
            </w:pPr>
            <w:r w:rsidRPr="004B09B5">
              <w:t>107.848,55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606C54" w:rsidR="005C16D2" w:rsidRPr="006D5610">
        <w:trPr>
          <w:trHeight w:val="300"/>
        </w:trPr>
        <w:tc>
          <w:tcPr>
            <w:tcW w:type="dxa" w:w="6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both"/>
            </w:pPr>
            <w:r w:rsidRPr="004B09B5">
              <w:t>TRIGLAV OSIGURANJE d.d.</w:t>
            </w:r>
          </w:p>
        </w:tc>
        <w:tc>
          <w:tcPr>
            <w:tcW w:type="dxa" w:w="2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r w:rsidRPr="004B09B5">
              <w:t>Zagreb, Antuna Heinza 4</w:t>
            </w:r>
          </w:p>
        </w:tc>
        <w:tc>
          <w:tcPr>
            <w:tcW w:type="dxa" w:w="1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center"/>
            </w:pPr>
            <w:r w:rsidRPr="004B09B5">
              <w:t>29743547503</w:t>
            </w:r>
          </w:p>
        </w:tc>
        <w:tc>
          <w:tcPr>
            <w:tcW w:type="dxa" w:w="1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7D3299">
            <w:pPr>
              <w:jc w:val="center"/>
            </w:pPr>
            <w:r w:rsidRPr="004B09B5">
              <w:t>189.605,20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>
            <w:pPr>
              <w:jc w:val="center"/>
            </w:pPr>
            <w:r w:rsidRPr="004B09B5">
              <w:t>189.605,20 kn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kn</w:t>
            </w:r>
          </w:p>
        </w:tc>
        <w:tc>
          <w:tcPr>
            <w:tcW w:type="dxa" w:w="7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5C16D2" w:rsidR="005C16D2" w:rsidRPr="006D5610">
            <w:pPr>
              <w:jc w:val="center"/>
              <w:rPr>
                <w:sz w:val="22"/>
                <w:szCs w:val="22"/>
              </w:rPr>
            </w:pPr>
          </w:p>
        </w:tc>
      </w:tr>
      <w:tr w:rsidTr="00FB404A" w:rsidR="00BB55B4" w:rsidRPr="006D5610">
        <w:trPr>
          <w:trHeight w:val="300"/>
        </w:trPr>
        <w:tc>
          <w:tcPr>
            <w:tcW w:type="dxa" w:w="68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FB404A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FB404A" w:rsidR="00BB55B4" w:rsidRPr="006D5610">
            <w:pPr>
              <w:jc w:val="center"/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227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B55B4" w:rsidP="00FB404A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</w:t>
            </w:r>
          </w:p>
        </w:tc>
        <w:tc>
          <w:tcPr>
            <w:tcW w:type="dxa" w:w="11057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55B4" w:rsidP="00BB55B4" w:rsidR="00BB55B4" w:rsidRPr="006D5610">
            <w:pPr>
              <w:rPr>
                <w:sz w:val="22"/>
                <w:szCs w:val="22"/>
              </w:rPr>
            </w:pPr>
            <w:r w:rsidRPr="006D5610">
              <w:rPr>
                <w:sz w:val="22"/>
                <w:szCs w:val="22"/>
              </w:rPr>
              <w:t>    </w:t>
            </w:r>
          </w:p>
        </w:tc>
      </w:tr>
      <w:tr w:rsidTr="00606C54" w:rsidR="0011429F" w:rsidRPr="005C16D2">
        <w:trPr>
          <w:trHeight w:val="300"/>
        </w:trPr>
        <w:tc>
          <w:tcPr>
            <w:tcW w:type="dxa" w:w="677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1429F" w:rsidP="0011429F" w:rsidR="0011429F" w:rsidRPr="005C16D2">
            <w:pPr>
              <w:jc w:val="center"/>
              <w:rPr>
                <w:b/>
                <w:bCs/>
                <w:sz w:val="22"/>
                <w:szCs w:val="22"/>
              </w:rPr>
            </w:pPr>
            <w:r w:rsidRPr="005C16D2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29F" w:rsidP="0011429F" w:rsidR="0011429F" w:rsidRPr="005C16D2">
            <w:pPr>
              <w:jc w:val="center"/>
              <w:rPr>
                <w:b/>
              </w:rPr>
            </w:pPr>
            <w:r w:rsidRPr="005C16D2">
              <w:rPr>
                <w:b/>
                <w:color w:val="000000"/>
              </w:rPr>
              <w:t>2.438.833,13 kn</w:t>
            </w:r>
          </w:p>
        </w:tc>
        <w:tc>
          <w:tcPr>
            <w:tcW w:type="dxa" w:w="2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29F" w:rsidP="0011429F" w:rsidR="0011429F" w:rsidRPr="005C16D2">
            <w:pPr>
              <w:jc w:val="center"/>
              <w:rPr>
                <w:b/>
              </w:rPr>
            </w:pPr>
            <w:r w:rsidRPr="005C16D2">
              <w:rPr>
                <w:b/>
                <w:color w:val="000000"/>
              </w:rPr>
              <w:t>2.438.833,13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29F" w:rsidP="0011429F" w:rsidR="0011429F" w:rsidRPr="005C16D2">
            <w:pPr>
              <w:jc w:val="center"/>
              <w:rPr>
                <w:b/>
                <w:bCs/>
                <w:sz w:val="22"/>
                <w:szCs w:val="22"/>
              </w:rPr>
            </w:pPr>
            <w:r w:rsidRPr="005C16D2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type="dxa" w:w="1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C16D2" w:rsidP="0011429F" w:rsidR="0011429F" w:rsidRPr="005C16D2">
            <w:pPr>
              <w:jc w:val="center"/>
              <w:rPr>
                <w:b/>
                <w:bCs/>
                <w:sz w:val="22"/>
                <w:szCs w:val="22"/>
              </w:rPr>
            </w:pPr>
            <w:r w:rsidRPr="005C16D2">
              <w:rPr>
                <w:b/>
                <w:bCs/>
                <w:sz w:val="22"/>
                <w:szCs w:val="22"/>
              </w:rPr>
              <w:t>0,00</w:t>
            </w:r>
            <w:r>
              <w:rPr>
                <w:b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7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29F" w:rsidP="0011429F" w:rsidR="0011429F" w:rsidRPr="005C16D2">
            <w:pPr>
              <w:jc w:val="center"/>
              <w:rPr>
                <w:b/>
                <w:bCs/>
                <w:sz w:val="22"/>
                <w:szCs w:val="22"/>
              </w:rPr>
            </w:pPr>
            <w:r w:rsidRPr="005C16D2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type="dxa" w:w="1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1429F" w:rsidP="0011429F" w:rsidR="0011429F" w:rsidRPr="005C16D2">
            <w:pPr>
              <w:rPr>
                <w:b/>
                <w:bCs/>
                <w:sz w:val="22"/>
                <w:szCs w:val="22"/>
              </w:rPr>
            </w:pPr>
            <w:r w:rsidRPr="005C16D2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Default="00A92DF7" w:rsidP="00A92DF7" w:rsidR="00A92DF7" w:rsidRPr="006D5610">
      <w:pPr>
        <w:jc w:val="center"/>
        <w:rPr>
          <w:b/>
          <w:bCs/>
          <w:sz w:val="22"/>
          <w:szCs w:val="22"/>
        </w:rPr>
      </w:pPr>
    </w:p>
    <w:p w:rsidRDefault="003C2EA0" w:rsidP="00E57E44" w:rsidR="003C2EA0">
      <w:pPr>
        <w:jc w:val="center"/>
        <w:rPr>
          <w:sz w:val="22"/>
          <w:szCs w:val="22"/>
        </w:rPr>
      </w:pPr>
    </w:p>
    <w:tbl>
      <w:tblPr>
        <w:tblW w:type="dxa" w:w="12551"/>
        <w:tblInd w:type="dxa" w:w="-963"/>
        <w:tblLayout w:type="fixed"/>
        <w:tblLook w:val="04A0" w:noVBand="1" w:noHBand="0" w:lastColumn="0" w:firstColumn="1" w:lastRow="0" w:firstRow="1"/>
      </w:tblPr>
      <w:tblGrid>
        <w:gridCol w:w="6600"/>
        <w:gridCol w:w="2126"/>
        <w:gridCol w:w="2125"/>
        <w:gridCol w:w="1700"/>
      </w:tblGrid>
      <w:tr w:rsidTr="00BB55B4" w:rsidR="00BB55B4" w:rsidRPr="00872972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BB55B4" w:rsidP="00FB404A" w:rsidR="00BB55B4" w:rsidRPr="00872972">
            <w:pPr>
              <w:jc w:val="center"/>
              <w:rPr>
                <w:bCs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FB404A" w:rsidR="00BB55B4" w:rsidRPr="00872972">
            <w:pPr>
              <w:jc w:val="center"/>
            </w:pPr>
            <w:r w:rsidRPr="00872972">
              <w:t>ukupno prijavljene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FB404A" w:rsidR="00BB55B4" w:rsidRPr="00872972">
            <w:pPr>
              <w:jc w:val="center"/>
            </w:pPr>
            <w:r w:rsidRPr="00872972">
              <w:t>ukupno priznate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5B4" w:rsidP="00FB404A" w:rsidR="00BB55B4" w:rsidRPr="00872972">
            <w:pPr>
              <w:jc w:val="center"/>
              <w:rPr>
                <w:bCs/>
              </w:rPr>
            </w:pPr>
            <w:r w:rsidRPr="00872972">
              <w:rPr>
                <w:bCs/>
              </w:rPr>
              <w:t>ukupno osporene</w:t>
            </w:r>
          </w:p>
        </w:tc>
      </w:tr>
      <w:tr w:rsidTr="00BB55B4" w:rsidR="00C55F49" w:rsidRPr="00872972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872972">
            <w:pPr>
              <w:jc w:val="center"/>
              <w:rPr>
                <w:bCs/>
              </w:rPr>
            </w:pPr>
            <w:r w:rsidRPr="00872972">
              <w:rPr>
                <w:bCs/>
              </w:rPr>
              <w:t>Tražbine prvog višeg isplatnog reda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2972" w:rsidP="00C55F49" w:rsidR="00C55F49" w:rsidRPr="00872972">
            <w:pPr>
              <w:jc w:val="center"/>
            </w:pPr>
            <w:r w:rsidRPr="00872972">
              <w:rPr>
                <w:color w:val="000000"/>
              </w:rPr>
              <w:t>1.647.311,50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2972" w:rsidP="00C55F49" w:rsidR="00C55F49" w:rsidRPr="00872972">
            <w:pPr>
              <w:jc w:val="center"/>
            </w:pPr>
            <w:r w:rsidRPr="00872972">
              <w:rPr>
                <w:color w:val="000000"/>
              </w:rPr>
              <w:t>1.647.311,50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872972">
            <w:pPr>
              <w:jc w:val="center"/>
              <w:rPr>
                <w:bCs/>
              </w:rPr>
            </w:pPr>
            <w:r w:rsidRPr="00872972">
              <w:rPr>
                <w:bCs/>
              </w:rPr>
              <w:t>0,00 kn</w:t>
            </w:r>
          </w:p>
        </w:tc>
      </w:tr>
      <w:tr w:rsidTr="00BB55B4" w:rsidR="00C55F49" w:rsidRPr="00872972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872972">
            <w:pPr>
              <w:jc w:val="center"/>
              <w:rPr>
                <w:bCs/>
              </w:rPr>
            </w:pPr>
            <w:r w:rsidRPr="00872972">
              <w:rPr>
                <w:bCs/>
              </w:rPr>
              <w:t xml:space="preserve">Tražbine drugog višeg isplatnog reda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763D3" w:rsidP="00C55F49" w:rsidR="00C55F49" w:rsidRPr="00E763D3">
            <w:pPr>
              <w:jc w:val="center"/>
            </w:pPr>
            <w:r w:rsidRPr="00E763D3">
              <w:rPr>
                <w:color w:val="000000"/>
              </w:rPr>
              <w:t>2.438.833,13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763D3" w:rsidP="00C55F49" w:rsidR="00C55F49" w:rsidRPr="00872972">
            <w:pPr>
              <w:jc w:val="center"/>
            </w:pPr>
            <w:r w:rsidRPr="00E763D3">
              <w:rPr>
                <w:color w:val="000000"/>
              </w:rPr>
              <w:t>2.438.833,13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2972" w:rsidP="00C55F49" w:rsidR="00C55F49" w:rsidRPr="00872972">
            <w:pPr>
              <w:jc w:val="center"/>
              <w:rPr>
                <w:bCs/>
              </w:rPr>
            </w:pPr>
            <w:r w:rsidRPr="00872972">
              <w:rPr>
                <w:bCs/>
              </w:rPr>
              <w:t>0,00 kn</w:t>
            </w:r>
          </w:p>
        </w:tc>
      </w:tr>
      <w:tr w:rsidTr="00BB55B4" w:rsidR="00C55F49" w:rsidRPr="00872972">
        <w:trPr>
          <w:trHeight w:val="300"/>
        </w:trPr>
        <w:tc>
          <w:tcPr>
            <w:tcW w:type="dxa" w:w="6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55F49" w:rsidP="00C55F49" w:rsidR="00C55F49" w:rsidRPr="00872972">
            <w:pPr>
              <w:jc w:val="center"/>
              <w:rPr>
                <w:bCs/>
              </w:rPr>
            </w:pPr>
            <w:r w:rsidRPr="00872972">
              <w:rPr>
                <w:bCs/>
              </w:rPr>
              <w:t>Sve tražbine ukupno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29F" w:rsidP="00C55F49" w:rsidR="00C55F49" w:rsidRPr="00872972">
            <w:pPr>
              <w:jc w:val="center"/>
            </w:pPr>
            <w:r w:rsidRPr="0011429F">
              <w:t>4</w:t>
            </w:r>
            <w:r>
              <w:t>.</w:t>
            </w:r>
            <w:r w:rsidRPr="0011429F">
              <w:t>086</w:t>
            </w:r>
            <w:r>
              <w:t>.</w:t>
            </w:r>
            <w:r w:rsidRPr="0011429F">
              <w:t>144,63</w:t>
            </w:r>
            <w:r>
              <w:t xml:space="preserve"> kn</w:t>
            </w:r>
          </w:p>
        </w:tc>
        <w:tc>
          <w:tcPr>
            <w:tcW w:type="dxa" w:w="2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1429F" w:rsidP="00C55F49" w:rsidR="00C55F49" w:rsidRPr="00872972">
            <w:pPr>
              <w:jc w:val="center"/>
            </w:pPr>
            <w:r w:rsidRPr="0011429F">
              <w:t>4</w:t>
            </w:r>
            <w:r>
              <w:t>.</w:t>
            </w:r>
            <w:r w:rsidRPr="0011429F">
              <w:t>086</w:t>
            </w:r>
            <w:r>
              <w:t>.</w:t>
            </w:r>
            <w:r w:rsidRPr="0011429F">
              <w:t>144,63</w:t>
            </w:r>
            <w:r>
              <w:t xml:space="preserve"> kn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2972" w:rsidP="00C55F49" w:rsidR="00C55F49" w:rsidRPr="00872972">
            <w:pPr>
              <w:jc w:val="center"/>
              <w:rPr>
                <w:bCs/>
              </w:rPr>
            </w:pPr>
            <w:r w:rsidRPr="00872972">
              <w:rPr>
                <w:bCs/>
              </w:rPr>
              <w:t>0,00 kn</w:t>
            </w:r>
          </w:p>
        </w:tc>
      </w:tr>
    </w:tbl>
    <w:p w:rsidRDefault="00BB55B4" w:rsidP="00E57E44" w:rsidR="00BB55B4" w:rsidRPr="006D5610">
      <w:pPr>
        <w:jc w:val="center"/>
        <w:rPr>
          <w:sz w:val="22"/>
          <w:szCs w:val="22"/>
        </w:rPr>
      </w:pPr>
    </w:p>
    <w:p w:rsidRDefault="00BB55B4" w:rsidP="00E57E44" w:rsidR="00BB55B4">
      <w:pPr>
        <w:jc w:val="center"/>
        <w:rPr>
          <w:sz w:val="22"/>
          <w:szCs w:val="22"/>
        </w:rPr>
      </w:pPr>
    </w:p>
    <w:p w:rsidRDefault="00E57E44" w:rsidP="00E57E44" w:rsidR="00E57E44" w:rsidRPr="006D5610">
      <w:pPr>
        <w:jc w:val="center"/>
        <w:rPr>
          <w:sz w:val="22"/>
          <w:szCs w:val="22"/>
        </w:rPr>
      </w:pPr>
      <w:r w:rsidRPr="006D5610">
        <w:rPr>
          <w:sz w:val="22"/>
          <w:szCs w:val="22"/>
        </w:rPr>
        <w:t xml:space="preserve">U Pazinu, </w:t>
      </w:r>
      <w:r w:rsidR="00606C54">
        <w:rPr>
          <w:sz w:val="22"/>
          <w:szCs w:val="22"/>
        </w:rPr>
        <w:t>2</w:t>
      </w:r>
      <w:r w:rsidR="00CC5445">
        <w:rPr>
          <w:sz w:val="22"/>
          <w:szCs w:val="22"/>
        </w:rPr>
        <w:t xml:space="preserve">3. </w:t>
      </w:r>
      <w:r w:rsidR="00606C54">
        <w:rPr>
          <w:sz w:val="22"/>
          <w:szCs w:val="22"/>
        </w:rPr>
        <w:t>svibnja</w:t>
      </w:r>
      <w:r w:rsidR="00CC5445">
        <w:rPr>
          <w:sz w:val="22"/>
          <w:szCs w:val="22"/>
        </w:rPr>
        <w:t xml:space="preserve"> 2019</w:t>
      </w:r>
      <w:r w:rsidRPr="006D5610">
        <w:rPr>
          <w:sz w:val="22"/>
          <w:szCs w:val="22"/>
        </w:rPr>
        <w:t>.</w:t>
      </w:r>
    </w:p>
    <w:p w:rsidRDefault="00E57E44" w:rsidP="00E57E44" w:rsidR="00E57E44" w:rsidRPr="006D5610">
      <w:pPr>
        <w:jc w:val="both"/>
        <w:rPr>
          <w:sz w:val="22"/>
          <w:szCs w:val="22"/>
        </w:rPr>
      </w:pPr>
    </w:p>
    <w:p w:rsidRDefault="00E57E44" w:rsidP="00E57E44" w:rsidR="00E57E44" w:rsidRPr="006D5610">
      <w:pPr>
        <w:ind w:firstLine="708" w:left="9912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Stečajna sutkinja:</w:t>
      </w:r>
    </w:p>
    <w:p w:rsidRDefault="00E57E44" w:rsidP="00E57E44" w:rsidR="00E57E44" w:rsidRPr="006D5610">
      <w:pPr>
        <w:ind w:firstLine="708" w:left="9912"/>
        <w:jc w:val="both"/>
        <w:rPr>
          <w:sz w:val="22"/>
          <w:szCs w:val="22"/>
        </w:rPr>
      </w:pPr>
      <w:r w:rsidRPr="006D5610">
        <w:rPr>
          <w:sz w:val="22"/>
          <w:szCs w:val="22"/>
        </w:rPr>
        <w:t>Tijana Licul</w:t>
      </w:r>
    </w:p>
    <w:p w:rsidRDefault="00BB55B4" w:rsidP="00CE68D5" w:rsidR="00CE68D5" w:rsidRPr="006D5610">
      <w:p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CE68D5" w:rsidRPr="006D5610">
        <w:rPr>
          <w:sz w:val="22"/>
          <w:szCs w:val="22"/>
        </w:rPr>
        <w:t>NA:</w:t>
      </w:r>
    </w:p>
    <w:p w:rsidRDefault="00CE68D5" w:rsidP="00CE68D5" w:rsidR="00CE68D5" w:rsidRPr="006D561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6D5610">
        <w:rPr>
          <w:sz w:val="22"/>
          <w:szCs w:val="22"/>
        </w:rPr>
        <w:t>e-oglasna ploča</w:t>
      </w:r>
    </w:p>
    <w:sectPr w:rsidSect="0011429F" w:rsidR="00CE68D5" w:rsidRPr="006D5610">
      <w:headerReference w:type="default" r:id="rId10"/>
      <w:headerReference w:type="first" r:id="rId11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DAD" w:rsidP="00E57E44" w:rsidR="00420DAD">
      <w:r>
        <w:separator/>
      </w:r>
    </w:p>
  </w:endnote>
  <w:endnote w:id="0" w:type="continuationSeparator">
    <w:p w:rsidRDefault="00420DAD" w:rsidP="00E57E44" w:rsidR="00420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DAD" w:rsidP="00E57E44" w:rsidR="00420DAD">
      <w:r>
        <w:separator/>
      </w:r>
    </w:p>
  </w:footnote>
  <w:footnote w:id="0" w:type="continuationSeparator">
    <w:p w:rsidRDefault="00420DAD" w:rsidP="00E57E44" w:rsidR="00420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91423"/>
      <w:docPartObj>
        <w:docPartGallery w:val="Page Numbers (Top of Page)"/>
        <w:docPartUnique/>
      </w:docPartObj>
    </w:sdtPr>
    <w:sdtEndPr/>
    <w:sdtContent>
      <w:p w:rsidRDefault="0011429F" w:rsidP="0011429F" w:rsidR="0011429F">
        <w:pPr>
          <w:pStyle w:val="Zaglavlje"/>
          <w:tabs>
            <w:tab w:pos="4536" w:val="clear"/>
            <w:tab w:pos="9072" w:val="clear"/>
          </w:tabs>
          <w:ind w:firstLine="708" w:left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39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Posl. broj: 4 St-355/18</w:t>
        </w:r>
        <w:r w:rsidR="001F64B0">
          <w:t>-34</w:t>
        </w:r>
      </w:p>
    </w:sdtContent>
  </w:sdt>
  <w:p w:rsidRDefault="00420DAD" w:rsidP="00E57E44" w:rsidR="00420DAD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29F" w:rsidP="0011429F" w:rsidR="0011429F">
    <w:pPr>
      <w:pStyle w:val="Zaglavlje"/>
      <w:jc w:val="right"/>
    </w:pPr>
    <w:r>
      <w:t>Posl. broj: 4 St-355/18</w:t>
    </w:r>
    <w:r w:rsidR="001F64B0"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57E44"/>
    <w:rsid w:val="000014E8"/>
    <w:rsid w:val="000C33A4"/>
    <w:rsid w:val="0011429F"/>
    <w:rsid w:val="001E4B89"/>
    <w:rsid w:val="001F64B0"/>
    <w:rsid w:val="00227397"/>
    <w:rsid w:val="002532FF"/>
    <w:rsid w:val="002D3C32"/>
    <w:rsid w:val="00347971"/>
    <w:rsid w:val="003C2EA0"/>
    <w:rsid w:val="00420DAD"/>
    <w:rsid w:val="005C16D2"/>
    <w:rsid w:val="005C397A"/>
    <w:rsid w:val="005E4B70"/>
    <w:rsid w:val="00606C54"/>
    <w:rsid w:val="006907C7"/>
    <w:rsid w:val="006D1274"/>
    <w:rsid w:val="006D5610"/>
    <w:rsid w:val="00872972"/>
    <w:rsid w:val="008C08D9"/>
    <w:rsid w:val="008C499B"/>
    <w:rsid w:val="00A2336F"/>
    <w:rsid w:val="00A25404"/>
    <w:rsid w:val="00A92DF7"/>
    <w:rsid w:val="00B04590"/>
    <w:rsid w:val="00B62ADC"/>
    <w:rsid w:val="00BB55B4"/>
    <w:rsid w:val="00C21D0D"/>
    <w:rsid w:val="00C55F49"/>
    <w:rsid w:val="00CC5445"/>
    <w:rsid w:val="00CE68D5"/>
    <w:rsid w:val="00D54D0C"/>
    <w:rsid w:val="00DF6C07"/>
    <w:rsid w:val="00E57E44"/>
    <w:rsid w:val="00E763D3"/>
    <w:rsid w:val="00E80B85"/>
    <w:rsid w:val="00EB0D55"/>
    <w:rsid w:val="00EF016E"/>
    <w:rsid w:val="00F6721A"/>
    <w:rsid w:val="00FB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2E3E7E3"/>
  <w15:docId w15:val="{9C3FBE06-52FB-4D14-8FE0-D1B9715D5B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4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4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4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4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48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9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3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96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16.4.2019. sudu predane
prijave tražbina (arhivska mapa) koje 
se nalaze u ormaru ref. 4</izvorni_sadrzaj>
    <derivirana_varijabla naziv="DomainObject.Predmet.Opis_1">dana 16.4.2019. sudu predane
prijave tražbina (arhivska mapa) koje 
se nalaze u ormaru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OVR-9/19</izvorni_sadrzaj>
    <derivirana_varijabla naziv="DomainObject.Predmet.PrimjedbaSuca_1">VEZA:  OVR-9/19</derivirana_varijabla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BRODOLIČILAC d.o.o. PULA</izvorni_sadrzaj>
    <derivirana_varijabla naziv="DomainObject.Predmet.StrankaFormated_1">  FINANCIJSKA AGENCIJA, RC RIJEKA, PODRUŽNICA PULA, PULA; BRODOLIČILAC d.o.o. PULA</derivirana_varijabla>
  </DomainObject.Predmet.StrankaFormated>
  <DomainObject.Predmet.StrankaFormatedOIB>
    <izvorni_sadrzaj>  FINANCIJSKA AGENCIJA, RC RIJEKA, PODRUŽNICA PULA, PULA, OIB 85821130368; BRODOLIČILAC d.o.o. PULA, OIB 23837951631</izvorni_sadrzaj>
    <derivirana_varijabla naziv="DomainObject.Predmet.StrankaFormatedOIB_1">  FINANCIJSKA AGENCIJA, RC RIJEKA, PODRUŽNICA PULA, PULA, OIB 85821130368; BRODOLIČILAC d.o.o. PULA, OIB 23837951631</derivirana_varijabla>
  </DomainObject.Predmet.StrankaFormatedOIB>
  <DomainObject.Predmet.StrankaFormatedWithAdress>
    <izvorni_sadrzaj> FINANCIJSKA AGENCIJA, RC RIJEKA, PODRUŽNICA PULA, PULA, F. Kurelca 8, 51000 Rijeka; BRODOLIČILAC d.o.o. PULA, Giardini 14, 52100 Pula</izvorni_sadrzaj>
    <derivirana_varijabla naziv="DomainObject.Predmet.StrankaFormatedWithAdress_1"> FINANCIJSKA AGENCIJA, RC RIJEKA, PODRUŽNICA PULA, PULA, F. Kurelca 8, 51000 Rijeka; BRODOLIČILAC d.o.o. PULA, Giardini 14, 52100 Pula</derivirana_varijabla>
  </DomainObject.Predmet.StrankaFormatedWithAdress>
  <DomainObject.Predmet.StrankaFormatedWithAdressOIB>
    <izvorni_sadrzaj> FINANCIJSKA AGENCIJA, RC RIJEKA, PODRUŽNICA PULA, PULA, OIB 85821130368, F. Kurelca 8, 51000 Rijeka; BRODOLIČILAC d.o.o. PULA, OIB 23837951631, Giardini 14, 52100 Pula</izvorni_sadrzaj>
    <derivirana_varijabla naziv="DomainObject.Predmet.StrankaFormatedWithAdressOIB_1"> FINANCIJSKA AGENCIJA, RC RIJEKA, PODRUŽNICA PULA, PULA, OIB 85821130368, F. Kurelca 8, 51000 Rijeka; BRODOLIČILAC d.o.o. PULA, OIB 23837951631, Giardini 14, 52100 Pula</derivirana_varijabla>
  </DomainObject.Predmet.StrankaFormatedWithAdressOIB>
  <DomainObject.Predmet.StrankaWithAdress>
    <izvorni_sadrzaj>FINANCIJSKA AGENCIJA, RC RIJEKA, PODRUŽNICA PULA, PULA F. Kurelca 8,51000 Rijeka,BRODOLIČILAC d.o.o. PULA Giardini 14,52100 Pula</izvorni_sadrzaj>
    <derivirana_varijabla naziv="DomainObject.Predmet.StrankaWithAdress_1">FINANCIJSKA AGENCIJA, RC RIJEKA, PODRUŽNICA PULA, PULA F. Kurelca 8,51000 Rijeka,BRODOLIČILAC d.o.o. PULA Giardini 14,52100 Pula</derivirana_varijabla>
  </DomainObject.Predmet.StrankaWithAdress>
  <DomainObject.Predmet.StrankaWithAdressOIB>
    <izvorni_sadrzaj>FINANCIJSKA AGENCIJA, RC RIJEKA, PODRUŽNICA PULA, PULA, OIB 85821130368, F. Kurelca 8,51000 Rijeka,BRODOLIČILAC d.o.o. PULA, OIB 23837951631, Giardini 14,52100 Pula</izvorni_sadrzaj>
    <derivirana_varijabla naziv="DomainObject.Predmet.StrankaWithAdressOIB_1">FINANCIJSKA AGENCIJA, RC RIJEKA, PODRUŽNICA PULA, PULA, OIB 85821130368, F. Kurelca 8,51000 Rijeka,BRODOLIČILAC d.o.o. PULA, OIB 23837951631, Giardini 14,52100 Pula</derivirana_varijabla>
  </DomainObject.Predmet.StrankaWithAdressOIB>
  <DomainObject.Predmet.StrankaNazivFormated>
    <izvorni_sadrzaj>FINANCIJSKA AGENCIJA, RC RIJEKA, PODRUŽNICA PULA, PULA,BRODOLIČILAC d.o.o. PULA</izvorni_sadrzaj>
    <derivirana_varijabla naziv="DomainObject.Predmet.StrankaNazivFormated_1">FINANCIJSKA AGENCIJA, RC RIJEKA, PODRUŽNICA PULA, PULA,BRODOLIČILAC d.o.o. PULA</derivirana_varijabla>
  </DomainObject.Predmet.StrankaNazivFormated>
  <DomainObject.Predmet.StrankaNazivFormatedOIB>
    <izvorni_sadrzaj>FINANCIJSKA AGENCIJA, RC RIJEKA, PODRUŽNICA PULA, PULA, OIB 85821130368,BRODOLIČILAC d.o.o. PULA, OIB 23837951631</izvorni_sadrzaj>
    <derivirana_varijabla naziv="DomainObject.Predmet.StrankaNazivFormatedOIB_1">FINANCIJSKA AGENCIJA, RC RIJEKA, PODRUŽNICA PULA, PULA, OIB 85821130368,BRODOLIČILAC d.o.o. PULA, OIB 23837951631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  <item>BRODOLIČILAC d.o.o. PULA</item>
    </izvorni_sadrzaj>
    <derivirana_varijabla naziv="DomainObject.Predmet.StrankaListFormated_1">
      <item>FINANCIJSKA AGENCIJA, RC RIJEKA, PODRUŽNICA PULA, PULA</item>
      <item>BRODOLIČILAC d.o.o. PULA</item>
    </derivirana_varijabla>
  </DomainObject.Predmet.StrankaListFormated>
  <DomainObject.Predmet.StrankaListFormatedOIB>
    <izvorni_sadrzaj>
      <item>FINANCIJSKA AGENCIJA, RC RIJEKA, PODRUŽNICA PULA, PULA, OIB 85821130368</item>
      <item>BRODOLIČILAC d.o.o. PULA, OIB 23837951631</item>
    </izvorni_sadrzaj>
    <derivirana_varijabla naziv="DomainObject.Predmet.StrankaListFormatedOIB_1">
      <item>FINANCIJSKA AGENCIJA, RC RIJEKA, PODRUŽNICA PULA, PULA, OIB 85821130368</item>
      <item>BRODOLIČILAC d.o.o. PULA, OIB 23837951631</item>
    </derivirana_varijabla>
  </DomainObject.Predmet.StrankaListFormatedOIB>
  <DomainObject.Predmet.StrankaListFormatedWithAdress>
    <izvorni_sadrzaj>
      <item>FINANCIJSKA AGENCIJA, RC RIJEKA, PODRUŽNICA PULA, PULA, F. Kurelca 8, 51000 Rijeka</item>
      <item>BRODOLIČILAC d.o.o. PULA, Giardini 14, 52100 Pula</item>
    </izvorni_sadrzaj>
    <derivirana_varijabla naziv="DomainObject.Predmet.StrankaListFormatedWithAdress_1">
      <item>FINANCIJSKA AGENCIJA, RC RIJEKA, PODRUŽNICA PULA, PULA, F. Kurelca 8, 51000 Rijeka</item>
      <item>BRODOLIČILAC d.o.o. PULA, Giardini 14, 52100 Pula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BRODOLIČILAC d.o.o. PULA, OIB 23837951631, Giardini 14, 52100 Pula</item>
    </izvorni_sadrzaj>
    <derivirana_varijabla naziv="DomainObject.Predmet.StrankaListFormatedWithAdressOIB_1">
      <item>FINANCIJSKA AGENCIJA, RC RIJEKA, PODRUŽNICA PULA, PULA, OIB 85821130368, F. Kurelca 8, 51000 Rijeka</item>
      <item>BRODOLIČILAC d.o.o. PULA, OIB 23837951631, Giardini 14, 52100 Pula</item>
    </derivirana_varijabla>
  </DomainObject.Predmet.StrankaListFormatedWithAdressOIB>
  <DomainObject.Predmet.StrankaListNazivFormated>
    <izvorni_sadrzaj>
      <item>FINANCIJSKA AGENCIJA, RC RIJEKA, PODRUŽNICA PULA, PULA</item>
      <item>BRODOLIČILAC d.o.o. PULA</item>
    </izvorni_sadrzaj>
    <derivirana_varijabla naziv="DomainObject.Predmet.StrankaListNazivFormated_1">
      <item>FINANCIJSKA AGENCIJA, RC RIJEKA, PODRUŽNICA PULA, PULA</item>
      <item>BRODOLIČILAC d.o.o. PULA</item>
    </derivirana_varijabla>
  </DomainObject.Predmet.StrankaListNazivFormated>
  <DomainObject.Predmet.StrankaListNazivFormatedOIB>
    <izvorni_sadrzaj>
      <item>FINANCIJSKA AGENCIJA, RC RIJEKA, PODRUŽNICA PULA, PULA, OIB 85821130368</item>
      <item>BRODOLIČILAC d.o.o. PULA, OIB 23837951631</item>
    </izvorni_sadrzaj>
    <derivirana_varijabla naziv="DomainObject.Predmet.StrankaListNazivFormatedOIB_1">
      <item>FINANCIJSKA AGENCIJA, RC RIJEKA, PODRUŽNICA PULA, PULA, OIB 85821130368</item>
      <item>BRODOLIČILAC d.o.o. PULA, OIB 23837951631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  <item>BRODOLIČILAC d.o.o. PULA</item>
    </izvorni_sadrzaj>
    <derivirana_varijabla naziv="DomainObject.Predmet.SudioniciListNaziv_1">
      <item>FINANCIJSKA AGENCIJA, RC RIJEKA, PODRUŽNICA PULA, PULA</item>
      <item>BRODOLIČILAC d.o.o. PULA</item>
      <item>Safet Hadžiselimović</item>
      <item>BRODOLIČILAC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  <item>, OIB 23837951631</item>
    </izvorni_sadrzaj>
    <derivirana_varijabla naziv="DomainObject.Predmet.SudioniciListNazivOIB_1">
      <item>, OIB 85821130368</item>
      <item>, OIB 23837951631</item>
      <item>, OIB 89042888164</item>
      <item>, OIB 23837951631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St-355/2018-27</izvorni_sadrzaj>
    <derivirana_varijabla naziv="DomainObject.PredzadnjaOdlukaIzPredmeta.Oznaka_1">St-355/2018-27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720AC-7113-45C8-90EB-BE80044DA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845</properties:Words>
  <properties:Characters>4496</properties:Characters>
  <properties:Lines>632</properties:Lines>
  <properties:Paragraphs>444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2019-05-22T12:48:00Z</dcterms:created>
  <dc:creator>Tijana Licul</dc:creator>
  <cp:lastModifiedBy>Sanja Prodan</cp:lastModifiedBy>
  <cp:lastPrinted>2019-05-23T07:50:00Z</cp:lastPrinted>
  <dcterms:modified xmlns:xsi="http://www.w3.org/2001/XMLSchema-instance" xsi:type="dcterms:W3CDTF">2019-05-23T07:50:00Z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(st35518, brodoličilac.docx)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