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736c" w14:paraId="c8f736c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EF44EC">
        <w:t>4</w:t>
      </w:r>
      <w:r w:rsidR="00C572D2">
        <w:t xml:space="preserve">. </w:t>
      </w:r>
      <w:r w:rsidR="0059024B">
        <w:t xml:space="preserve">studenog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EF44EC">
        <w:t>GOTO INŽENJERING  j.d.o.o., Zadar, Poljana Plankit 1, OIB:48038379611</w:t>
      </w:r>
      <w:r w:rsidR="0039437A" w:rsidRPr="0039437A">
        <w:t>,</w:t>
      </w:r>
      <w:r w:rsidR="00EF3F9E">
        <w:t xml:space="preserve"> </w:t>
      </w:r>
      <w:r w:rsidR="0059024B">
        <w:t>1</w:t>
      </w:r>
      <w:r w:rsidR="00EF44EC">
        <w:t>4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EF44EC">
        <w:t>GOTO INŽENJERING  j.d.o.o., Zadar, Poljana Plankit 1, OIB:48038379611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EF44EC">
        <w:t>14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EF44EC">
        <w:rPr>
          <w:color w:themeColor="text1" w:val="000000"/>
        </w:rPr>
        <w:t>9,00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DF62FC">
        <w:t>Domagoj Repač iz Zagreba, Đorđićeva 24, OIB: 24977406612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EF44EC">
        <w:t>GOTO INŽENJERING  j.d.o.o., Zadar, Poljana Plankit 1, OIB:48038379611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EF44EC">
        <w:t>4</w:t>
      </w:r>
      <w:r w:rsidR="00C572D2">
        <w:t xml:space="preserve">. </w:t>
      </w:r>
      <w:r w:rsidR="0059024B">
        <w:t xml:space="preserve">studenog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EF44EC">
        <w:t>30</w:t>
      </w:r>
      <w:r w:rsidR="0079567A" w:rsidRPr="00EF3F9E">
        <w:t>.</w:t>
      </w:r>
      <w:r w:rsidR="00E34074">
        <w:t xml:space="preserve"> </w:t>
      </w:r>
      <w:r w:rsidR="00EF44EC">
        <w:t xml:space="preserve">lipnja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EF44EC">
        <w:t>7.279,42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EF44EC">
        <w:t xml:space="preserve">Addiko Bank </w:t>
      </w:r>
      <w:r w:rsidR="008B52BA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EF44EC">
        <w:t>13</w:t>
      </w:r>
      <w:r w:rsidR="00131DF8">
        <w:t xml:space="preserve">. </w:t>
      </w:r>
      <w:r w:rsidR="0059024B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59024B">
        <w:t>13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EF44EC">
        <w:t>59.949,88</w:t>
      </w:r>
      <w:r w:rsidR="00EF3F9E">
        <w:t xml:space="preserve"> kuna </w:t>
      </w:r>
      <w:r w:rsidR="00EE0861">
        <w:t xml:space="preserve">u neprekinutom razdoblju od </w:t>
      </w:r>
      <w:r w:rsidR="00EF44EC">
        <w:t>375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59024B">
        <w:t>1</w:t>
      </w:r>
      <w:r w:rsidR="00EF44EC">
        <w:t>4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DF62FC" w:rsidP="00DF62FC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DF62FC" w:rsidP="00DF62FC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40FE9" w:rsidP="008B137E" w:rsidR="00640FE9">
      <w:pPr>
        <w:tabs>
          <w:tab w:pos="3331" w:val="left"/>
        </w:tabs>
        <w:jc w:val="both"/>
      </w:pPr>
    </w:p>
    <w:p w:rsidRDefault="00EF44EC" w:rsidP="00EF44EC" w:rsidR="00640FE9">
      <w:pPr>
        <w:tabs>
          <w:tab w:pos="2515" w:val="left"/>
        </w:tabs>
        <w:jc w:val="both"/>
      </w:pPr>
      <w:r>
        <w:tab/>
      </w: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25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EF44EC">
      <w:t xml:space="preserve">Poslovni broj: 5 </w:t>
    </w:r>
    <w:r w:rsidR="00EF44EC" w:rsidRPr="008C3132">
      <w:t>St-</w:t>
    </w:r>
    <w:r w:rsidR="00EF44EC">
      <w:t>1109/16-11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59024B">
      <w:t>11</w:t>
    </w:r>
    <w:r w:rsidR="00EF44EC">
      <w:t>09</w:t>
    </w:r>
    <w:r>
      <w:t>/16-1</w:t>
    </w:r>
    <w:r w:rsidR="00EF44EC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DF62F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25E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44EC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2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2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2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2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2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GOTO INŽENJERING j.d.o.o. za graditeljstvo, trgovinu i usluge</izvorni_sadrzaj>
    <derivirana_varijabla naziv="DomainObject.Predmet.ProtustrankaFormated_1">  GOTO INŽENJERING j.d.o.o. za graditeljstvo, trgovinu i usluge</derivirana_varijabla>
  </DomainObject.Predmet.ProtustrankaFormated>
  <DomainObject.Predmet.ProtustrankaFormatedOIB>
    <izvorni_sadrzaj>  GOTO INŽENJERING j.d.o.o. za graditeljstvo, trgovinu i usluge, OIB 48038379611</izvorni_sadrzaj>
    <derivirana_varijabla naziv="DomainObject.Predmet.ProtustrankaFormatedOIB_1">  GOTO INŽENJERING j.d.o.o. za graditeljstvo, trgovinu i usluge, OIB 48038379611</derivirana_varijabla>
  </DomainObject.Predmet.ProtustrankaFormatedOIB>
  <DomainObject.Predmet.ProtustrankaFormatedWithAdress>
    <izvorni_sadrzaj> GOTO INŽENJERING j.d.o.o. za graditeljstvo, trgovinu i usluge, Poljana Plankit 1, 23000 Zadar</izvorni_sadrzaj>
    <derivirana_varijabla naziv="DomainObject.Predmet.ProtustrankaFormatedWithAdress_1"> GOTO INŽENJERING j.d.o.o. za graditeljstvo, trgovinu i usluge, Poljana Plankit 1, 23000 Zadar</derivirana_varijabla>
  </DomainObject.Predmet.ProtustrankaFormatedWithAdress>
  <DomainObject.Predmet.ProtustrankaFormatedWithAdressOIB>
    <izvorni_sadrzaj> GOTO INŽENJERING j.d.o.o. za graditeljstvo, trgovinu i usluge, OIB 48038379611, Poljana Plankit 1, 23000 Zadar</izvorni_sadrzaj>
    <derivirana_varijabla naziv="DomainObject.Predmet.ProtustrankaFormatedWithAdressOIB_1"> GOTO INŽENJERING j.d.o.o. za graditeljstvo, trgovinu i usluge, OIB 48038379611, Poljana Plankit 1, 23000 Zadar</derivirana_varijabla>
  </DomainObject.Predmet.ProtustrankaFormatedWithAdressOIB>
  <DomainObject.Predmet.ProtustrankaWithAdress>
    <izvorni_sadrzaj>GOTO INŽENJERING j.d.o.o. za graditeljstvo, trgovinu i usluge Poljana Plankit 1, 23000 Zadar</izvorni_sadrzaj>
    <derivirana_varijabla naziv="DomainObject.Predmet.ProtustrankaWithAdress_1">GOTO INŽENJERING j.d.o.o. za graditeljstvo, trgovinu i usluge Poljana Plankit 1, 23000 Zadar</derivirana_varijabla>
  </DomainObject.Predmet.ProtustrankaWithAdress>
  <DomainObject.Predmet.ProtustrankaWithAdressOIB>
    <izvorni_sadrzaj>GOTO INŽENJERING j.d.o.o. za graditeljstvo, trgovinu i usluge, OIB 48038379611, Poljana Plankit 1, 23000 Zadar</izvorni_sadrzaj>
    <derivirana_varijabla naziv="DomainObject.Predmet.ProtustrankaWithAdressOIB_1">GOTO INŽENJERING j.d.o.o. za graditeljstvo, trgovinu i usluge, OIB 48038379611, Poljana Plankit 1, 23000 Zadar</derivirana_varijabla>
  </DomainObject.Predmet.ProtustrankaWithAdressOIB>
  <DomainObject.Predmet.ProtustrankaNazivFormated>
    <izvorni_sadrzaj>GOTO INŽENJERING j.d.o.o. za graditeljstvo, trgovinu i usluge</izvorni_sadrzaj>
    <derivirana_varijabla naziv="DomainObject.Predmet.ProtustrankaNazivFormated_1">GOTO INŽENJERING j.d.o.o. za graditeljstvo, trgovinu i usluge</derivirana_varijabla>
  </DomainObject.Predmet.ProtustrankaNazivFormated>
  <DomainObject.Predmet.ProtustrankaNazivFormatedOIB>
    <izvorni_sadrzaj>GOTO INŽENJERING j.d.o.o. za graditeljstvo, trgovinu i usluge, OIB 48038379611</izvorni_sadrzaj>
    <derivirana_varijabla naziv="DomainObject.Predmet.ProtustrankaNazivFormatedOIB_1">GOTO INŽENJERING j.d.o.o. za graditeljstvo, trgovinu i usluge, OIB 48038379611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7279.42</izvorni_sadrzaj>
    <derivirana_varijabla naziv="DomainObject.Predmet.TrenutnaVrijednost_1">7279.42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GOTO INŽENJERING j.d.o.o. za graditeljstvo, trgovinu i usluge</item>
    </izvorni_sadrzaj>
    <derivirana_varijabla naziv="DomainObject.Predmet.ProtuStrankaListFormated_1">
      <item>GOTO INŽENJERING j.d.o.o. za graditeljstvo, trgovinu i usluge</item>
    </derivirana_varijabla>
  </DomainObject.Predmet.ProtuStrankaListFormated>
  <DomainObject.Predmet.ProtuStrankaListFormatedOIB>
    <izvorni_sadrzaj>
      <item>GOTO INŽENJERING j.d.o.o. za graditeljstvo, trgovinu i usluge, OIB 48038379611</item>
    </izvorni_sadrzaj>
    <derivirana_varijabla naziv="DomainObject.Predmet.ProtuStrankaListFormatedOIB_1">
      <item>GOTO INŽENJERING j.d.o.o. za graditeljstvo, trgovinu i usluge, OIB 48038379611</item>
    </derivirana_varijabla>
  </DomainObject.Predmet.ProtuStrankaListFormatedOIB>
  <DomainObject.Predmet.ProtuStrankaListFormatedWithAdress>
    <izvorni_sadrzaj>
      <item>GOTO INŽENJERING j.d.o.o. za graditeljstvo, trgovinu i usluge, Poljana Plankit 1, 23000 Zadar</item>
    </izvorni_sadrzaj>
    <derivirana_varijabla naziv="DomainObject.Predmet.ProtuStrankaListFormatedWithAdress_1">
      <item>GOTO INŽENJERING j.d.o.o. za graditeljstvo, trgovinu i usluge, Poljana Plankit 1, 23000 Zadar</item>
    </derivirana_varijabla>
  </DomainObject.Predmet.ProtuStrankaListFormatedWithAdress>
  <DomainObject.Predmet.ProtuStrankaListFormatedWithAdressOIB>
    <izvorni_sadrzaj>
      <item>GOTO INŽENJERING j.d.o.o. za graditeljstvo, trgovinu i usluge, OIB 48038379611, Poljana Plankit 1, 23000 Zadar</item>
    </izvorni_sadrzaj>
    <derivirana_varijabla naziv="DomainObject.Predmet.ProtuStrankaListFormatedWithAdressOIB_1">
      <item>GOTO INŽENJERING j.d.o.o. za graditeljstvo, trgovinu i usluge, OIB 48038379611, Poljana Plankit 1, 23000 Zadar</item>
    </derivirana_varijabla>
  </DomainObject.Predmet.ProtuStrankaListFormatedWithAdressOIB>
  <DomainObject.Predmet.ProtuStrankaListNazivFormated>
    <izvorni_sadrzaj>
      <item>GOTO INŽENJERING j.d.o.o. za graditeljstvo, trgovinu i usluge</item>
    </izvorni_sadrzaj>
    <derivirana_varijabla naziv="DomainObject.Predmet.ProtuStrankaListNazivFormated_1">
      <item>GOTO INŽENJERING j.d.o.o. za graditeljstvo, trgovinu i usluge</item>
    </derivirana_varijabla>
  </DomainObject.Predmet.ProtuStrankaListNazivFormated>
  <DomainObject.Predmet.ProtuStrankaListNazivFormatedOIB>
    <izvorni_sadrzaj>
      <item>GOTO INŽENJERING j.d.o.o. za graditeljstvo, trgovinu i usluge, OIB 48038379611</item>
    </izvorni_sadrzaj>
    <derivirana_varijabla naziv="DomainObject.Predmet.ProtuStrankaListNazivFormatedOIB_1">
      <item>GOTO INŽENJERING j.d.o.o. za graditeljstvo, trgovinu i usluge, OIB 48038379611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GOTO INŽENJERING j.d.o.o. za graditeljstvo, trgovinu i usluge</izvorni_sadrzaj>
    <derivirana_varijabla naziv="DomainObject.Predmet.ProtustrankaIDrugi_1">GOTO INŽENJERING j.d.o.o. za graditeljstvo,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GOTO INŽENJERING j.d.o.o. za graditeljstvo, trgovinu i usluge, OIB 48038379611, Poljana Plankit 1, 23000 Zadar</izvorni_sadrzaj>
    <derivirana_varijabla naziv="DomainObject.Predmet.ProtustrankaIDrugiAdressOIB_1">GOTO INŽENJERING j.d.o.o. za graditeljstvo, trgovinu i usluge, OIB 48038379611, Poljana Plankit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GOTO INŽENJERING j.d.o.o. za graditeljstvo, trgovinu i usluge</item>
    </izvorni_sadrzaj>
    <derivirana_varijabla naziv="DomainObject.Predmet.SudioniciListNaziv_1">
      <item>Financijska agencija</item>
      <item>GOTO INŽENJERING j.d.o.o. za graditeljstvo, trgovinu i usluge</item>
    </derivirana_varijabla>
  </DomainObject.Predmet.SudioniciListNaziv>
  <DomainObject.Predmet.SudioniciListAdressOIB>
    <izvorni_sadrzaj>
      <item>Financijska agencija, OIB 85821130368, Ivana Danila 4,23000 Zadar</item>
      <item>GOTO INŽENJERING j.d.o.o. za graditeljstvo, trgovinu i usluge, OIB 48038379611, Poljana Plankit 1,23000 Zadar</item>
    </izvorni_sadrzaj>
    <derivirana_varijabla naziv="DomainObject.Predmet.SudioniciListAdressOIB_1">
      <item>Financijska agencija, OIB 85821130368, Ivana Danila 4,23000 Zadar</item>
      <item>GOTO INŽENJERING j.d.o.o. za graditeljstvo, trgovinu i usluge, OIB 48038379611, Poljana Plankit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48038379611</item>
    </izvorni_sadrzaj>
    <derivirana_varijabla naziv="DomainObject.Predmet.SudioniciListNazivOIB_1">
      <item>, OIB 85821130368</item>
      <item>, OIB 48038379611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24A3E-E6A5-4ED2-97D9-0FAFD20501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1005</properties:Words>
  <properties:Characters>5457</properties:Characters>
  <properties:Lines>129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2017-03-14T07:35:00Z</dcterms:created>
  <dc:creator>Administrator</dc:creator>
  <cp:lastModifiedBy>Krešimir Torbarina</cp:lastModifiedBy>
  <cp:lastPrinted>2017-03-14T07:40:00Z</cp:lastPrinted>
  <dcterms:modified xmlns:xsi="http://www.w3.org/2001/XMLSchema-instance" xsi:type="dcterms:W3CDTF">2017-03-14T07:40:00Z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