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8749" w14:paraId="5e08749" w:rsidRDefault="00BF0A48" w:rsidP="00BF0A48" w:rsidR="00BF0A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0A48" w:rsidP="00BF0A48" w:rsidR="00BF0A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0A48" w:rsidP="00BF0A48" w:rsidR="00BF0A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0A48" w:rsidP="00BF0A48" w:rsidR="00BF0A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F0A48" w:rsidP="00BF0A48" w:rsidR="00BF0A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F0A48" w:rsidP="00BF0A48" w:rsidR="00BF0A4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F0A48" w:rsidP="00BF0A48" w:rsidR="00BF0A48" w:rsidRPr="005D578C">
      <w:pPr>
        <w:jc w:val="center"/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F0A48" w:rsidP="00BF0A48" w:rsidR="00BF0A48" w:rsidRPr="005D578C">
      <w:pPr>
        <w:rPr>
          <w:rFonts w:cs="Times New Roman" w:eastAsia="Times New Roman"/>
          <w:szCs w:val="24"/>
        </w:rPr>
      </w:pPr>
    </w:p>
    <w:p w:rsidRDefault="00BF0A48" w:rsidP="00BF0A48" w:rsidR="00BF0A48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137B53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BODYBUILDING KLUB „OLYMPIA“, Pula, Krležina 35, OIB </w:t>
      </w:r>
      <w:r w:rsidRPr="00BF0A48">
        <w:rPr>
          <w:rFonts w:cs="Times New Roman" w:eastAsia="Times New Roman"/>
          <w:szCs w:val="24"/>
        </w:rPr>
        <w:t>17701433925</w:t>
      </w:r>
      <w:r>
        <w:rPr>
          <w:rFonts w:cs="Times New Roman" w:eastAsia="Times New Roman"/>
          <w:szCs w:val="24"/>
        </w:rPr>
        <w:t xml:space="preserve">, reg. br. 18001630, </w:t>
      </w:r>
      <w:r w:rsidR="006907A7">
        <w:rPr>
          <w:rFonts w:cs="Times New Roman" w:eastAsia="Times New Roman"/>
          <w:szCs w:val="24"/>
        </w:rPr>
        <w:t>3. svibnja</w:t>
      </w:r>
      <w:r>
        <w:rPr>
          <w:rFonts w:cs="Times New Roman" w:eastAsia="Times New Roman"/>
          <w:szCs w:val="24"/>
        </w:rPr>
        <w:t xml:space="preserve"> 2016.</w:t>
      </w:r>
    </w:p>
    <w:p w:rsidRDefault="00BF0A48" w:rsidP="00BF0A48" w:rsidR="00BF0A48" w:rsidRPr="005D578C">
      <w:pPr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F0A48" w:rsidP="00BF0A48" w:rsidR="00BF0A48" w:rsidRPr="005D578C">
      <w:pPr>
        <w:rPr>
          <w:rFonts w:cs="Times New Roman" w:eastAsia="Times New Roman"/>
          <w:szCs w:val="24"/>
        </w:rPr>
      </w:pPr>
    </w:p>
    <w:p w:rsidRDefault="00BF0A48" w:rsidP="00BF0A48" w:rsidR="00BF0A48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stečajni postupak nad BODYBUILDING KLUB „OLYMPIA“, Pula, Krležina 35, OIB </w:t>
      </w:r>
      <w:r w:rsidRPr="00BF0A48">
        <w:rPr>
          <w:rFonts w:cs="Times New Roman" w:eastAsia="Times New Roman"/>
          <w:szCs w:val="24"/>
        </w:rPr>
        <w:t>17701433925</w:t>
      </w:r>
      <w:r>
        <w:rPr>
          <w:rFonts w:cs="Times New Roman" w:eastAsia="Times New Roman"/>
          <w:szCs w:val="24"/>
        </w:rPr>
        <w:t>, reg. br. 18001630.</w:t>
      </w:r>
    </w:p>
    <w:p w:rsidRDefault="00BF0A48" w:rsidP="00BF0A48" w:rsidR="00BF0A48" w:rsidRPr="005D578C">
      <w:pPr>
        <w:ind w:firstLine="709"/>
        <w:rPr>
          <w:rFonts w:cs="Times New Roman" w:eastAsia="Times New Roman"/>
          <w:szCs w:val="24"/>
        </w:rPr>
      </w:pPr>
    </w:p>
    <w:p w:rsidRDefault="00BF0A48" w:rsidP="00BF0A48" w:rsidR="00BF0A4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</w:t>
      </w:r>
    </w:p>
    <w:p w:rsidRDefault="00BF0A48" w:rsidP="00BF0A48" w:rsidR="00BF0A48">
      <w:pPr>
        <w:ind w:firstLine="708"/>
        <w:rPr>
          <w:rFonts w:cs="Times New Roman" w:eastAsia="Times New Roman"/>
          <w:szCs w:val="20"/>
        </w:rPr>
      </w:pPr>
    </w:p>
    <w:p w:rsidRDefault="00BF0A48" w:rsidP="00BF0A48" w:rsidR="00BF0A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BODYBUILDING KLUB „OLYMPIA“, Pula, Krležina 35, OIB </w:t>
      </w:r>
      <w:r w:rsidRPr="00BF0A48">
        <w:rPr>
          <w:rFonts w:cs="Times New Roman" w:eastAsia="Times New Roman"/>
          <w:szCs w:val="24"/>
        </w:rPr>
        <w:t>17701433925</w:t>
      </w:r>
      <w:r>
        <w:rPr>
          <w:rFonts w:cs="Times New Roman" w:eastAsia="Times New Roman"/>
          <w:szCs w:val="24"/>
        </w:rPr>
        <w:t>, reg. br. 18001630.</w:t>
      </w:r>
    </w:p>
    <w:p w:rsidRDefault="00BF0A48" w:rsidP="00BF0A48" w:rsidR="00BF0A48">
      <w:pPr>
        <w:ind w:firstLine="709"/>
        <w:rPr>
          <w:rFonts w:cs="Times New Roman" w:eastAsia="Times New Roman"/>
          <w:szCs w:val="24"/>
        </w:rPr>
      </w:pPr>
    </w:p>
    <w:p w:rsidRDefault="00BF0A48" w:rsidP="00BF0A48" w:rsidR="00BF0A4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BODYBUILDING KLUB „OLYMPIA“, Pula, Krležina 35, OIB </w:t>
      </w:r>
      <w:r w:rsidRPr="00BF0A48">
        <w:rPr>
          <w:rFonts w:cs="Times New Roman" w:eastAsia="Times New Roman"/>
          <w:szCs w:val="24"/>
        </w:rPr>
        <w:t>17701433925</w:t>
      </w:r>
      <w:r>
        <w:rPr>
          <w:rFonts w:cs="Times New Roman" w:eastAsia="Times New Roman"/>
          <w:szCs w:val="24"/>
        </w:rPr>
        <w:t>, reg. br. 18001630, iz Registra udruga u Republici Hrvatskoj.</w:t>
      </w:r>
    </w:p>
    <w:p w:rsidRDefault="00BF0A48" w:rsidP="00BF0A48" w:rsidR="00BF0A48">
      <w:pPr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F0A48" w:rsidP="00BF0A48" w:rsidR="00BF0A48">
      <w:pPr>
        <w:ind w:firstLine="708"/>
        <w:rPr>
          <w:rFonts w:cs="Times New Roman" w:eastAsia="Times New Roman"/>
          <w:szCs w:val="24"/>
        </w:rPr>
      </w:pPr>
    </w:p>
    <w:p w:rsidRDefault="00BF0A48" w:rsidP="00BF0A48" w:rsidR="00BF0A48" w:rsidRPr="00800110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BODYBUILDING KLUB „OLYMPIA“,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2324 dana u ukupnom iznosu 360.497,57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11.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St-732/2015-3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</w:t>
      </w:r>
      <w:r w:rsidRPr="00F10AAD">
        <w:rPr>
          <w:rFonts w:cs="Times New Roman" w:eastAsia="Times New Roman"/>
          <w:szCs w:val="24"/>
        </w:rPr>
        <w:lastRenderedPageBreak/>
        <w:t>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F0A48" w:rsidP="00BF0A48" w:rsidR="00BF0A4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F0A48" w:rsidP="00BF0A48" w:rsidR="00BF0A48" w:rsidRPr="005D578C">
      <w:pPr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6907A7">
        <w:rPr>
          <w:rFonts w:cs="Times New Roman" w:eastAsia="Times New Roman"/>
          <w:szCs w:val="24"/>
        </w:rPr>
        <w:t>3.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F0A48" w:rsidP="00BF0A48" w:rsidR="00BF0A48" w:rsidRPr="005D578C">
      <w:pPr>
        <w:jc w:val="center"/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37B53" w:rsidP="00BF0A48" w:rsidR="00BF0A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907A7">
        <w:rPr>
          <w:rFonts w:cs="Times New Roman" w:eastAsia="Times New Roman"/>
          <w:szCs w:val="24"/>
        </w:rPr>
        <w:t>, v. r.</w:t>
      </w:r>
    </w:p>
    <w:p w:rsidRDefault="00BF0A48" w:rsidP="00BF0A48" w:rsidR="00BF0A48">
      <w:pPr>
        <w:jc w:val="left"/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jc w:val="left"/>
        <w:rPr>
          <w:rFonts w:cs="Times New Roman" w:eastAsia="Times New Roman"/>
          <w:szCs w:val="24"/>
        </w:rPr>
      </w:pPr>
    </w:p>
    <w:p w:rsidRDefault="00BF0A48" w:rsidP="00BF0A48" w:rsidR="00BF0A4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F0A48" w:rsidP="00BF0A48" w:rsidR="00BF0A48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BF0A48" w:rsidP="00BF0A48" w:rsidR="00BF0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F0A48" w:rsidP="00BF0A48" w:rsidR="00BF0A48">
      <w:pPr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rPr>
          <w:rFonts w:cs="Times New Roman" w:eastAsia="Times New Roman"/>
          <w:szCs w:val="24"/>
        </w:rPr>
      </w:pPr>
    </w:p>
    <w:p w:rsidRDefault="00BF0A48" w:rsidP="00BF0A48" w:rsidR="00BF0A4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F0A48" w:rsidP="00BF0A48" w:rsidR="00BF0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F0A48" w:rsidP="00BF0A48" w:rsidR="00BF0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BODYBUILDING KLUB „OLYMPIA“, Pula, Krležina 35, </w:t>
      </w:r>
    </w:p>
    <w:p w:rsidRDefault="00BF0A48" w:rsidP="00BF0A48" w:rsidR="00BF0A4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F0A48" w:rsidP="00BF0A48" w:rsidR="00BF0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F0A48" w:rsidP="00BF0A48" w:rsidR="00BF0A4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F0A48" w:rsidP="00BF0A48" w:rsidR="00BF0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6. mrežna stranica e-Oglasna ploča sudova</w:t>
      </w:r>
      <w:r w:rsidR="006223FB">
        <w:rPr>
          <w:rFonts w:cs="Times New Roman" w:eastAsia="Times New Roman"/>
          <w:szCs w:val="24"/>
        </w:rPr>
        <w:t xml:space="preserve"> (8 dana)</w:t>
      </w:r>
      <w:r>
        <w:rPr>
          <w:rFonts w:cs="Times New Roman" w:eastAsia="Times New Roman"/>
          <w:szCs w:val="24"/>
        </w:rPr>
        <w:t xml:space="preserve">, </w:t>
      </w:r>
    </w:p>
    <w:p w:rsidRDefault="00BF0A48" w:rsidP="00BF0A48" w:rsidR="00BF0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BF0A48" w:rsidP="00BF0A48" w:rsidR="00BF0A4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BF0A48" w:rsidP="00BF0A48" w:rsidR="00BF0A48"/>
    <w:p w:rsidRDefault="00BF0A48" w:rsidP="00BF0A48" w:rsidR="00BF0A48"/>
    <w:p w:rsidRDefault="00BF0A48" w:rsidP="00BF0A48" w:rsidR="00BF0A48"/>
    <w:p w:rsidRDefault="00BF0A48" w:rsidP="00BF0A48" w:rsidR="00BF0A48"/>
    <w:p w:rsidRDefault="00BF0A48" w:rsidP="00BF0A48" w:rsidR="00BF0A48"/>
    <w:p w:rsidRDefault="008E4041" w:rsidR="00387208"/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48" w:rsidP="00BF0A48" w:rsidR="00BF0A48">
      <w:r>
        <w:separator/>
      </w:r>
    </w:p>
  </w:endnote>
  <w:endnote w:id="0" w:type="continuationSeparator">
    <w:p w:rsidRDefault="00BF0A48" w:rsidP="00BF0A48" w:rsidR="00BF0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48" w:rsidP="00BF0A48" w:rsidR="00BF0A48">
      <w:r>
        <w:separator/>
      </w:r>
    </w:p>
  </w:footnote>
  <w:footnote w:id="0" w:type="continuationSeparator">
    <w:p w:rsidRDefault="00BF0A48" w:rsidP="00BF0A48" w:rsidR="00BF0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F62" w:rsidP="009E3F62" w:rsidR="004F3F86" w:rsidRPr="009E3F62">
    <w:pPr>
      <w:pStyle w:val="Zaglavlje"/>
      <w:jc w:val="left"/>
    </w:pPr>
    <w:r>
      <w:tab/>
    </w:r>
    <w:sdt>
      <w:sdtPr>
        <w:id w:val="11586505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E404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Cs w:val="24"/>
      </w:rPr>
      <w:t>2 St-732/2015-6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835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BF0A48">
      <w:rPr>
        <w:szCs w:val="24"/>
      </w:rPr>
      <w:t xml:space="preserve"> St-732/2015-6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60A"/>
    <w:rsid w:val="00137B53"/>
    <w:rsid w:val="0049760A"/>
    <w:rsid w:val="0061370C"/>
    <w:rsid w:val="006223FB"/>
    <w:rsid w:val="006907A7"/>
    <w:rsid w:val="0075528E"/>
    <w:rsid w:val="0079403F"/>
    <w:rsid w:val="008E4041"/>
    <w:rsid w:val="009E3F62"/>
    <w:rsid w:val="00BF0A48"/>
    <w:rsid w:val="00E6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0A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0A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F0A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0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0A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0A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0A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0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404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40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404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0A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0A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F0A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0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0A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0A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0A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0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404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40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404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BODYBUILDING KLUB "OLYMPIA", PULA</izvorni_sadrzaj>
    <derivirana_varijabla naziv="DomainObject.Predmet.ProtustrankaFormated_1">  BODYBUILDING KLUB "OLYMPIA", PULA</derivirana_varijabla>
  </DomainObject.Predmet.ProtustrankaFormated>
  <DomainObject.Predmet.ProtustrankaFormatedOIB>
    <izvorni_sadrzaj>  BODYBUILDING KLUB "OLYMPIA", PULA, OIB 17701433925</izvorni_sadrzaj>
    <derivirana_varijabla naziv="DomainObject.Predmet.ProtustrankaFormatedOIB_1">  BODYBUILDING KLUB "OLYMPIA", PULA, OIB 17701433925</derivirana_varijabla>
  </DomainObject.Predmet.ProtustrankaFormatedOIB>
  <DomainObject.Predmet.ProtustrankaFormatedWithAdress>
    <izvorni_sadrzaj> BODYBUILDING KLUB "OLYMPIA", PULA, Krležina 35, 52100 Pula</izvorni_sadrzaj>
    <derivirana_varijabla naziv="DomainObject.Predmet.ProtustrankaFormatedWithAdress_1"> BODYBUILDING KLUB "OLYMPIA", PULA, Krležina 35, 52100 Pula</derivirana_varijabla>
  </DomainObject.Predmet.ProtustrankaFormatedWithAdress>
  <DomainObject.Predmet.ProtustrankaFormatedWithAdressOIB>
    <izvorni_sadrzaj> BODYBUILDING KLUB "OLYMPIA", PULA, OIB 17701433925, Krležina 35, 52100 Pula</izvorni_sadrzaj>
    <derivirana_varijabla naziv="DomainObject.Predmet.ProtustrankaFormatedWithAdressOIB_1"> BODYBUILDING KLUB "OLYMPIA", PULA, OIB 17701433925, Krležina 35, 52100 Pula</derivirana_varijabla>
  </DomainObject.Predmet.ProtustrankaFormatedWithAdressOIB>
  <DomainObject.Predmet.ProtustrankaWithAdress>
    <izvorni_sadrzaj>BODYBUILDING KLUB "OLYMPIA", PULA Krležina 35, 52100 Pula</izvorni_sadrzaj>
    <derivirana_varijabla naziv="DomainObject.Predmet.ProtustrankaWithAdress_1">BODYBUILDING KLUB "OLYMPIA", PULA Krležina 35, 52100 Pula</derivirana_varijabla>
  </DomainObject.Predmet.ProtustrankaWithAdress>
  <DomainObject.Predmet.ProtustrankaWithAdressOIB>
    <izvorni_sadrzaj>BODYBUILDING KLUB "OLYMPIA", PULA, OIB 17701433925, Krležina 35, 52100 Pula</izvorni_sadrzaj>
    <derivirana_varijabla naziv="DomainObject.Predmet.ProtustrankaWithAdressOIB_1">BODYBUILDING KLUB "OLYMPIA", PULA, OIB 17701433925, Krležina 35, 52100 Pula</derivirana_varijabla>
  </DomainObject.Predmet.ProtustrankaWithAdressOIB>
  <DomainObject.Predmet.ProtustrankaNazivFormated>
    <izvorni_sadrzaj>BODYBUILDING KLUB "OLYMPIA", PULA</izvorni_sadrzaj>
    <derivirana_varijabla naziv="DomainObject.Predmet.ProtustrankaNazivFormated_1">BODYBUILDING KLUB "OLYMPIA", PULA</derivirana_varijabla>
  </DomainObject.Predmet.ProtustrankaNazivFormated>
  <DomainObject.Predmet.ProtustrankaNazivFormatedOIB>
    <izvorni_sadrzaj>BODYBUILDING KLUB "OLYMPIA", PULA, OIB 17701433925</izvorni_sadrzaj>
    <derivirana_varijabla naziv="DomainObject.Predmet.ProtustrankaNazivFormatedOIB_1">BODYBUILDING KLUB "OLYMPIA", PULA, OIB 17701433925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360497.57</izvorni_sadrzaj>
    <derivirana_varijabla naziv="DomainObject.Predmet.TrenutnaVrijednost_1">360497.57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BODYBUILDING KLUB "OLYMPIA", PULA</item>
    </izvorni_sadrzaj>
    <derivirana_varijabla naziv="DomainObject.Predmet.ProtuStrankaListFormated_1">
      <item>BODYBUILDING KLUB "OLYMPIA", PULA</item>
    </derivirana_varijabla>
  </DomainObject.Predmet.ProtuStrankaListFormated>
  <DomainObject.Predmet.ProtuStrankaListFormatedOIB>
    <izvorni_sadrzaj>
      <item>BODYBUILDING KLUB "OLYMPIA", PULA, OIB 17701433925</item>
    </izvorni_sadrzaj>
    <derivirana_varijabla naziv="DomainObject.Predmet.ProtuStrankaListFormatedOIB_1">
      <item>BODYBUILDING KLUB "OLYMPIA", PULA, OIB 17701433925</item>
    </derivirana_varijabla>
  </DomainObject.Predmet.ProtuStrankaListFormatedOIB>
  <DomainObject.Predmet.ProtuStrankaListFormatedWithAdress>
    <izvorni_sadrzaj>
      <item>BODYBUILDING KLUB "OLYMPIA", PULA, Krležina 35, 52100 Pula</item>
    </izvorni_sadrzaj>
    <derivirana_varijabla naziv="DomainObject.Predmet.ProtuStrankaListFormatedWithAdress_1">
      <item>BODYBUILDING KLUB "OLYMPIA", PULA, Krležina 35, 52100 Pula</item>
    </derivirana_varijabla>
  </DomainObject.Predmet.ProtuStrankaListFormatedWithAdress>
  <DomainObject.Predmet.ProtuStrankaListFormatedWithAdressOIB>
    <izvorni_sadrzaj>
      <item>BODYBUILDING KLUB "OLYMPIA", PULA, OIB 17701433925, Krležina 35, 52100 Pula</item>
    </izvorni_sadrzaj>
    <derivirana_varijabla naziv="DomainObject.Predmet.ProtuStrankaListFormatedWithAdressOIB_1">
      <item>BODYBUILDING KLUB "OLYMPIA", PULA, OIB 17701433925, Krležina 35, 52100 Pula</item>
    </derivirana_varijabla>
  </DomainObject.Predmet.ProtuStrankaListFormatedWithAdressOIB>
  <DomainObject.Predmet.ProtuStrankaListNazivFormated>
    <izvorni_sadrzaj>
      <item>BODYBUILDING KLUB "OLYMPIA", PULA</item>
    </izvorni_sadrzaj>
    <derivirana_varijabla naziv="DomainObject.Predmet.ProtuStrankaListNazivFormated_1">
      <item>BODYBUILDING KLUB "OLYMPIA", PULA</item>
    </derivirana_varijabla>
  </DomainObject.Predmet.ProtuStrankaListNazivFormated>
  <DomainObject.Predmet.ProtuStrankaListNazivFormatedOIB>
    <izvorni_sadrzaj>
      <item>BODYBUILDING KLUB "OLYMPIA", PULA, OIB 17701433925</item>
    </izvorni_sadrzaj>
    <derivirana_varijabla naziv="DomainObject.Predmet.ProtuStrankaListNazivFormatedOIB_1">
      <item>BODYBUILDING KLUB "OLYMPIA", PULA, OIB 17701433925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BODYBUILDING KLUB "OLYMPIA", PULA</izvorni_sadrzaj>
    <derivirana_varijabla naziv="DomainObject.Predmet.ProtustrankaIDrugi_1">BODYBUILDING KLUB "OLYMPIA",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BODYBUILDING KLUB "OLYMPIA", PULA, OIB 17701433925, Krležina 35, 52100 Pula</izvorni_sadrzaj>
    <derivirana_varijabla naziv="DomainObject.Predmet.ProtustrankaIDrugiAdressOIB_1">BODYBUILDING KLUB "OLYMPIA", PULA, OIB 17701433925, Krležina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BODYBUILDING KLUB "OLYMPIA", PULA</item>
    </izvorni_sadrzaj>
    <derivirana_varijabla naziv="DomainObject.Predmet.SudioniciListNaziv_1">
      <item>FINANCIJSKA AGENCIJA, RC RIJEKA, PODRUŽNICA PULA, PULA</item>
      <item>BODYBUILDING KLUB "OLYMPIA",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BODYBUILDING KLUB "OLYMPIA", PULA, OIB 17701433925, Krležina 35,52100 Pula</item>
    </izvorni_sadrzaj>
    <derivirana_varijabla naziv="DomainObject.Predmet.SudioniciListAdressOIB_1">
      <item>FINANCIJSKA AGENCIJA, RC RIJEKA, PODRUŽNICA PULA, PULA, OIB 85821130368, Giardini 5,52100 Pula</item>
      <item>BODYBUILDING KLUB "OLYMPIA", PULA, OIB 17701433925, Krležina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17701433925</item>
    </izvorni_sadrzaj>
    <derivirana_varijabla naziv="DomainObject.Predmet.SudioniciListNazivOIB_1">
      <item>, OIB 85821130368</item>
      <item>, OIB 17701433925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3885</properties:Characters>
  <properties:Lines>91</properties:Lines>
  <properties:Paragraphs>29</properties:Paragraphs>
  <properties:TotalTime>11</properties:TotalTime>
  <properties:ScaleCrop>false</properties:ScaleCrop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2016-04-26T10:01:00Z</dcterms:created>
  <dc:creator>Mihaela Kaligari</dc:creator>
  <dc:description/>
  <cp:keywords/>
  <cp:lastModifiedBy>Jasmina Matika</cp:lastModifiedBy>
  <cp:lastPrinted>2016-05-03T11:10:00Z</cp:lastPrinted>
  <dcterms:modified xmlns:xsi="http://www.w3.org/2001/XMLSchema-instance" xsi:type="dcterms:W3CDTF">2016-05-03T11:37:00Z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