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6737" w14:paraId="7e26737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00FB">
        <w:t>tupka nad dužnikom MATEO TURIZAM</w:t>
      </w:r>
      <w:r w:rsidR="00BC0506">
        <w:t xml:space="preserve"> d.o.o.,</w:t>
      </w:r>
      <w:r w:rsidR="007200FB">
        <w:t xml:space="preserve"> Zagorska 118, Novi Marof, OIB: 04920929503</w:t>
      </w:r>
      <w:r w:rsidR="00BC0506">
        <w:t xml:space="preserve">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7200FB" w:rsidRPr="007200FB">
        <w:t xml:space="preserve"> </w:t>
      </w:r>
      <w:r w:rsidR="007200FB">
        <w:t>MATEO TURIZAM d.o.o., Zagorska 118, Novi Marof, OIB: 04920929503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C0506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7200FB">
        <w:t>MATEO TURIZAM d.o.o., Zagorska 118, Novi Marof, OIB: 04920929503.</w:t>
      </w:r>
    </w:p>
    <w:p w:rsidRDefault="007200FB" w:rsidP="00BD5D5B" w:rsidR="007200FB">
      <w:pPr>
        <w:ind w:hanging="708" w:left="1413"/>
        <w:jc w:val="both"/>
      </w:pPr>
    </w:p>
    <w:p w:rsidRDefault="00BD5D5B" w:rsidP="00213DB3" w:rsidR="00213DB3">
      <w:pPr>
        <w:jc w:val="both"/>
      </w:pPr>
      <w:r>
        <w:tab/>
        <w:t>III</w:t>
      </w:r>
      <w:r>
        <w:tab/>
      </w:r>
      <w:r w:rsidR="00213DB3">
        <w:t>Za stečajnog upravitelja imenuje se</w:t>
      </w:r>
      <w:r w:rsidR="00AD105F">
        <w:t xml:space="preserve"> Ivan </w:t>
      </w:r>
      <w:proofErr w:type="spellStart"/>
      <w:r w:rsidR="00AD105F">
        <w:t>Hudoletnjak</w:t>
      </w:r>
      <w:proofErr w:type="spellEnd"/>
      <w:r w:rsidR="00AD105F">
        <w:t>, Zavojna ulica 3, Ivanec,</w:t>
      </w:r>
    </w:p>
    <w:p w:rsidRDefault="00AD105F" w:rsidP="00213DB3" w:rsidR="00AD105F">
      <w:pPr>
        <w:jc w:val="both"/>
      </w:pPr>
      <w:r>
        <w:t xml:space="preserve">                        OIB: 80924395653.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7200FB" w:rsidRPr="007200FB">
        <w:t xml:space="preserve"> </w:t>
      </w:r>
      <w:r w:rsidR="007200FB">
        <w:t>MATEO TURIZAM d.o.o., Zagorska 118, Novi Marof, OIB: 04920929503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F82D16">
        <w:rPr>
          <w:szCs w:val="24"/>
        </w:rPr>
        <w:t xml:space="preserve">je dana 17.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>
        <w:t>MATEO TURIZAM d.o.o., Zagorska 118, 42220 Novi Marof</w:t>
      </w:r>
    </w:p>
    <w:p w:rsidRDefault="00AC315C" w:rsidP="00F82D16" w:rsidR="00AC315C" w:rsidRP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Krunoslav </w:t>
      </w:r>
      <w:proofErr w:type="spellStart"/>
      <w:r w:rsidR="00F82D16">
        <w:rPr>
          <w:szCs w:val="24"/>
        </w:rPr>
        <w:t>Petrek</w:t>
      </w:r>
      <w:proofErr w:type="spellEnd"/>
      <w:r w:rsidR="00F82D16">
        <w:rPr>
          <w:szCs w:val="24"/>
        </w:rPr>
        <w:t xml:space="preserve">, </w:t>
      </w:r>
      <w:r w:rsidR="00F82D16">
        <w:t>Zagorska 118, 42220 Novi Marof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r w:rsidR="00670F24"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AD105F">
        <w:t xml:space="preserve">Ivan </w:t>
      </w:r>
      <w:proofErr w:type="spellStart"/>
      <w:r w:rsidR="00AD105F">
        <w:t>Hudoletnjak</w:t>
      </w:r>
      <w:proofErr w:type="spellEnd"/>
      <w:r w:rsidR="00AD105F">
        <w:t>, Zavojna ulica 3, 42240 Ivanec</w:t>
      </w:r>
    </w:p>
    <w:p w:rsidRDefault="00C03BEC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06A38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D0E" w:rsidP="006E5853" w:rsidR="004F3D0E">
      <w:r>
        <w:separator/>
      </w:r>
    </w:p>
  </w:endnote>
  <w:endnote w:id="0" w:type="continuationSeparator">
    <w:p w:rsidRDefault="004F3D0E" w:rsidP="006E5853" w:rsidR="004F3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D0E" w:rsidP="006E5853" w:rsidR="004F3D0E">
      <w:r>
        <w:separator/>
      </w:r>
    </w:p>
  </w:footnote>
  <w:footnote w:id="0" w:type="continuationSeparator">
    <w:p w:rsidRDefault="004F3D0E" w:rsidP="006E5853" w:rsidR="004F3D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FB" w:rsidP="006E5853" w:rsidR="00BD5D5B">
    <w:pPr>
      <w:pStyle w:val="Zaglavlje"/>
      <w:jc w:val="right"/>
    </w:pPr>
    <w:r>
      <w:t>Poslovni broj: St-188/15-6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51C59"/>
    <w:rsid w:val="00066303"/>
    <w:rsid w:val="00213DB3"/>
    <w:rsid w:val="002439C7"/>
    <w:rsid w:val="003828EB"/>
    <w:rsid w:val="00445EDB"/>
    <w:rsid w:val="004821D2"/>
    <w:rsid w:val="004F3D0E"/>
    <w:rsid w:val="00564CD4"/>
    <w:rsid w:val="00670F24"/>
    <w:rsid w:val="006842AE"/>
    <w:rsid w:val="006E5853"/>
    <w:rsid w:val="007200FB"/>
    <w:rsid w:val="007D2555"/>
    <w:rsid w:val="00806A38"/>
    <w:rsid w:val="00850758"/>
    <w:rsid w:val="00AC315C"/>
    <w:rsid w:val="00AD105F"/>
    <w:rsid w:val="00B12F61"/>
    <w:rsid w:val="00B327DC"/>
    <w:rsid w:val="00B72CD2"/>
    <w:rsid w:val="00B76A79"/>
    <w:rsid w:val="00BC0506"/>
    <w:rsid w:val="00BD5D5B"/>
    <w:rsid w:val="00BD7494"/>
    <w:rsid w:val="00C03BEC"/>
    <w:rsid w:val="00D463E2"/>
    <w:rsid w:val="00DD056A"/>
    <w:rsid w:val="00E21DDE"/>
    <w:rsid w:val="00E274EB"/>
    <w:rsid w:val="00E303FA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C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C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C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C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C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C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C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C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TURIZAM d.o.o. za turizam i ugostiteljstvo</izvorni_sadrzaj>
    <derivirana_varijabla naziv="DomainObject.Predmet.ProtustrankaFormated_1">  MATEO TURIZAM d.o.o. za turizam i ugostiteljstvo</derivirana_varijabla>
  </DomainObject.Predmet.ProtustrankaFormated>
  <DomainObject.Predmet.ProtustrankaFormatedOIB>
    <izvorni_sadrzaj>  MATEO TURIZAM d.o.o. za turizam i ugostiteljstvo, OIB 04920929503</izvorni_sadrzaj>
    <derivirana_varijabla naziv="DomainObject.Predmet.ProtustrankaFormatedOIB_1">  MATEO TURIZAM d.o.o. za turizam i ugostiteljstvo, OIB 04920929503</derivirana_varijabla>
  </DomainObject.Predmet.ProtustrankaFormatedOIB>
  <DomainObject.Predmet.ProtustrankaFormatedWithAdress>
    <izvorni_sadrzaj> MATEO TURIZAM d.o.o. za turizam i ugostiteljstvo, Zagorska 118, 42220 Novi Marof</izvorni_sadrzaj>
    <derivirana_varijabla naziv="DomainObject.Predmet.ProtustrankaFormatedWithAdress_1"> MATEO TURIZAM d.o.o. za turizam i ugostiteljstvo, Zagorska 118, 42220 Novi Marof</derivirana_varijabla>
  </DomainObject.Predmet.ProtustrankaFormatedWithAdress>
  <DomainObject.Predmet.ProtustrankaFormatedWithAdressOIB>
    <izvorni_sadrzaj> MATEO TURIZAM d.o.o. za turizam i ugostiteljstvo, OIB 04920929503, Zagorska 118, 42220 Novi Marof</izvorni_sadrzaj>
    <derivirana_varijabla naziv="DomainObject.Predmet.ProtustrankaFormatedWithAdressOIB_1"> MATEO TURIZAM d.o.o. za turizam i ugostiteljstvo, OIB 04920929503, Zagorska 118, 42220 Novi Marof</derivirana_varijabla>
  </DomainObject.Predmet.ProtustrankaFormatedWithAdressOIB>
  <DomainObject.Predmet.ProtustrankaWithAdress>
    <izvorni_sadrzaj>MATEO TURIZAM d.o.o. za turizam i ugostiteljstvo Zagorska 118, 42220 Novi Marof</izvorni_sadrzaj>
    <derivirana_varijabla naziv="DomainObject.Predmet.ProtustrankaWithAdress_1">MATEO TURIZAM d.o.o. za turizam i ugostiteljstvo Zagorska 118, 42220 Novi Marof</derivirana_varijabla>
  </DomainObject.Predmet.ProtustrankaWithAdress>
  <DomainObject.Predmet.ProtustrankaWithAdressOIB>
    <izvorni_sadrzaj>MATEO TURIZAM d.o.o. za turizam i ugostiteljstvo, OIB 04920929503, Zagorska 118, 42220 Novi Marof</izvorni_sadrzaj>
    <derivirana_varijabla naziv="DomainObject.Predmet.ProtustrankaWithAdressOIB_1">MATEO TURIZAM d.o.o. za turizam i ugostiteljstvo, OIB 04920929503, Zagorska 118, 42220 Novi Marof</derivirana_varijabla>
  </DomainObject.Predmet.ProtustrankaWithAdressOIB>
  <DomainObject.Predmet.ProtustrankaNazivFormated>
    <izvorni_sadrzaj>MATEO TURIZAM d.o.o. za turizam i ugostiteljstvo</izvorni_sadrzaj>
    <derivirana_varijabla naziv="DomainObject.Predmet.ProtustrankaNazivFormated_1">MATEO TURIZAM d.o.o. za turizam i ugostiteljstvo</derivirana_varijabla>
  </DomainObject.Predmet.ProtustrankaNazivFormated>
  <DomainObject.Predmet.ProtustrankaNazivFormatedOIB>
    <izvorni_sadrzaj>MATEO TURIZAM d.o.o. za turizam i ugostiteljstvo, OIB 04920929503</izvorni_sadrzaj>
    <derivirana_varijabla naziv="DomainObject.Predmet.ProtustrankaNazivFormatedOIB_1">MATEO TURIZAM d.o.o. za turizam i ugostiteljstvo, OIB 04920929503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88231.29</izvorni_sadrzaj>
    <derivirana_varijabla naziv="DomainObject.Predmet.TrenutnaVrijednost_1">88231.29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MATEO TURIZAM d.o.o. za turizam i ugostiteljstvo</item>
    </izvorni_sadrzaj>
    <derivirana_varijabla naziv="DomainObject.Predmet.ProtuStrankaListFormated_1">
      <item>MATEO TURIZAM d.o.o. za turizam i ugostiteljstvo</item>
    </derivirana_varijabla>
  </DomainObject.Predmet.ProtuStrankaListFormated>
  <DomainObject.Predmet.ProtuStrankaListFormatedOIB>
    <izvorni_sadrzaj>
      <item>MATEO TURIZAM d.o.o. za turizam i ugostiteljstvo, OIB 04920929503</item>
    </izvorni_sadrzaj>
    <derivirana_varijabla naziv="DomainObject.Predmet.ProtuStrankaListFormatedOIB_1">
      <item>MATEO TURIZAM d.o.o. za turizam i ugostiteljstvo, OIB 04920929503</item>
    </derivirana_varijabla>
  </DomainObject.Predmet.ProtuStrankaListFormatedOIB>
  <DomainObject.Predmet.ProtuStrankaListFormatedWithAdress>
    <izvorni_sadrzaj>
      <item>MATEO TURIZAM d.o.o. za turizam i ugostiteljstvo, Zagorska 118, 42220 Novi Marof</item>
    </izvorni_sadrzaj>
    <derivirana_varijabla naziv="DomainObject.Predmet.ProtuStrankaListFormatedWithAdress_1">
      <item>MATEO TURIZAM d.o.o. za turizam i ugostiteljstvo, Zagorska 118, 42220 Novi Marof</item>
    </derivirana_varijabla>
  </DomainObject.Predmet.ProtuStrankaListFormatedWithAdress>
  <DomainObject.Predmet.ProtuStrankaListFormatedWithAdressOIB>
    <izvorni_sadrzaj>
      <item>MATEO TURIZAM d.o.o. za turizam i ugostiteljstvo, OIB 04920929503, Zagorska 118, 42220 Novi Marof</item>
    </izvorni_sadrzaj>
    <derivirana_varijabla naziv="DomainObject.Predmet.ProtuStrankaListFormatedWithAdressOIB_1">
      <item>MATEO TURIZAM d.o.o. za turizam i ugostiteljstvo, OIB 04920929503, Zagorska 118, 42220 Novi Marof</item>
    </derivirana_varijabla>
  </DomainObject.Predmet.ProtuStrankaListFormatedWithAdressOIB>
  <DomainObject.Predmet.ProtuStrankaListNazivFormated>
    <izvorni_sadrzaj>
      <item>MATEO TURIZAM d.o.o. za turizam i ugostiteljstvo</item>
    </izvorni_sadrzaj>
    <derivirana_varijabla naziv="DomainObject.Predmet.ProtuStrankaListNazivFormated_1">
      <item>MATEO TURIZAM d.o.o. za turizam i ugostiteljstvo</item>
    </derivirana_varijabla>
  </DomainObject.Predmet.ProtuStrankaListNazivFormated>
  <DomainObject.Predmet.ProtuStrankaListNazivFormatedOIB>
    <izvorni_sadrzaj>
      <item>MATEO TURIZAM d.o.o. za turizam i ugostiteljstvo, OIB 04920929503</item>
    </izvorni_sadrzaj>
    <derivirana_varijabla naziv="DomainObject.Predmet.ProtuStrankaListNazivFormatedOIB_1">
      <item>MATEO TURIZAM d.o.o. za turizam i ugostiteljstvo, OIB 04920929503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MATEO TURIZAM d.o.o. za turizam i ugostiteljstvo</izvorni_sadrzaj>
    <derivirana_varijabla naziv="DomainObject.Predmet.ProtustrankaIDrugi_1">MATEO TURIZAM d.o.o. za turizam i ugostiteljstvo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MATEO TURIZAM d.o.o. za turizam i ugostiteljstvo, OIB 04920929503, Zagorska 118, 42220 Novi Marof</izvorni_sadrzaj>
    <derivirana_varijabla naziv="DomainObject.Predmet.ProtustrankaIDrugiAdressOIB_1">MATEO TURIZAM d.o.o. za turizam i ugostiteljstvo, OIB 04920929503, Zagorska 118,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MATEO TURIZAM d.o.o. za turizam i ugostiteljstvo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MATEO TURIZAM d.o.o. za turizam i ugostiteljstvo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MATEO TURIZAM d.o.o. za turizam i ugostiteljstvo, OIB 04920929503, Zagorska 118,42220 Novi Marof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MATEO TURIZAM d.o.o. za turizam i ugostiteljstvo, OIB 04920929503, Zagorska 118,42220 Novi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04920929503</item>
      <item>, OIB null</item>
      <item>, OIB null</item>
    </izvorni_sadrzaj>
    <derivirana_varijabla naziv="DomainObject.Predmet.SudioniciListNazivOIB_1">
      <item>, OIB null</item>
      <item>, OIB 04920929503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2826</properties:Characters>
  <properties:Lines>84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2015-12-21T09:02:00Z</dcterms:created>
  <dc:creator>Ljubica Makovec</dc:creator>
  <cp:lastModifiedBy>Maja Marčec</cp:lastModifiedBy>
  <cp:lastPrinted>2015-12-10T07:58:00Z</cp:lastPrinted>
  <dcterms:modified xmlns:xsi="http://www.w3.org/2001/XMLSchema-instance" xsi:type="dcterms:W3CDTF">2015-12-22T08:39:00Z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