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f925a" w14:paraId="bcf925a" w:rsidRDefault="00724661" w:rsidR="00724661">
      <w:pPr>
        <w15:collapsed w:val="false"/>
      </w:pPr>
      <w:bookmarkStart w:name="_GoBack" w:id="0"/>
      <w:bookmarkEnd w:id="0"/>
      <w:r>
        <w:t xml:space="preserve">Nadležni trgovački sud:     </w:t>
      </w:r>
      <w:r w:rsidRPr="00DE453A">
        <w:rPr>
          <w:b/>
        </w:rPr>
        <w:t>TRGOVAČKI SUD U VARAŽDINU</w:t>
      </w:r>
    </w:p>
    <w:p w:rsidRDefault="00724661" w:rsidP="00D619C5" w:rsidR="00724661">
      <w:pPr>
        <w:rPr>
          <w:b/>
        </w:rPr>
      </w:pPr>
      <w:r>
        <w:t xml:space="preserve">Poslovni broj spisa:            </w:t>
      </w:r>
      <w:r w:rsidRPr="00F429E9">
        <w:rPr>
          <w:b/>
        </w:rPr>
        <w:t>St-</w:t>
      </w:r>
      <w:r>
        <w:rPr>
          <w:b/>
        </w:rPr>
        <w:t>466/2018</w:t>
      </w:r>
    </w:p>
    <w:p w:rsidRDefault="00724661" w:rsidP="00D619C5" w:rsidR="00724661">
      <w:r w:rsidRPr="00F429E9">
        <w:t>Dužnik:</w:t>
      </w:r>
      <w:r>
        <w:t xml:space="preserve">                               </w:t>
      </w:r>
      <w:r w:rsidRPr="0040246A">
        <w:rPr>
          <w:b/>
        </w:rPr>
        <w:t xml:space="preserve">ZRINSKI </w:t>
      </w:r>
      <w:r w:rsidRPr="00F429E9">
        <w:rPr>
          <w:b/>
        </w:rPr>
        <w:t xml:space="preserve"> d.</w:t>
      </w:r>
      <w:r>
        <w:rPr>
          <w:b/>
        </w:rPr>
        <w:t>d. u s</w:t>
      </w:r>
      <w:r w:rsidRPr="00F429E9">
        <w:rPr>
          <w:b/>
        </w:rPr>
        <w:t xml:space="preserve">tečaju, </w:t>
      </w:r>
      <w:r>
        <w:rPr>
          <w:b/>
        </w:rPr>
        <w:t>Dr. Ivana Novaka 13, Čakovec</w:t>
      </w:r>
      <w:r>
        <w:t xml:space="preserve"> </w:t>
      </w:r>
    </w:p>
    <w:p w:rsidRDefault="00724661" w:rsidP="00D619C5" w:rsidR="00724661" w:rsidRPr="00F429E9">
      <w:pPr>
        <w:rPr>
          <w:b/>
        </w:rPr>
      </w:pPr>
      <w:r>
        <w:t xml:space="preserve">                                           </w:t>
      </w:r>
      <w:r w:rsidRPr="00F429E9">
        <w:rPr>
          <w:b/>
        </w:rPr>
        <w:t xml:space="preserve">OIB: </w:t>
      </w:r>
      <w:r>
        <w:rPr>
          <w:b/>
        </w:rPr>
        <w:t>38396277912</w:t>
      </w:r>
    </w:p>
    <w:p w:rsidRDefault="00724661" w:rsidR="00724661">
      <w:r w:rsidRPr="00977ED3">
        <w:rPr>
          <w:b/>
        </w:rPr>
        <w:tab/>
      </w:r>
      <w:r w:rsidRPr="00977ED3">
        <w:rPr>
          <w:b/>
        </w:rPr>
        <w:tab/>
      </w:r>
      <w:r w:rsidRPr="00977ED3">
        <w:rPr>
          <w:b/>
        </w:rPr>
        <w:tab/>
      </w:r>
      <w:r w:rsidRPr="00977ED3">
        <w:rPr>
          <w:b/>
        </w:rPr>
        <w:tab/>
      </w:r>
      <w:r w:rsidRPr="00977ED3">
        <w:rPr>
          <w:b/>
        </w:rPr>
        <w:tab/>
      </w:r>
      <w:r w:rsidRPr="00977ED3">
        <w:rPr>
          <w:b/>
        </w:rPr>
        <w:tab/>
      </w:r>
      <w:r w:rsidRPr="00977ED3">
        <w:rPr>
          <w:b/>
        </w:rPr>
        <w:tab/>
      </w:r>
      <w:r w:rsidRPr="00977ED3">
        <w:rPr>
          <w:b/>
        </w:rPr>
        <w:tab/>
      </w:r>
      <w:r w:rsidRPr="00977ED3">
        <w:rPr>
          <w:b/>
        </w:rPr>
        <w:tab/>
      </w:r>
    </w:p>
    <w:p w:rsidRDefault="00724661" w:rsidP="00DE453A" w:rsidR="00724661">
      <w:pPr>
        <w:jc w:val="center"/>
        <w:rPr>
          <w:b/>
        </w:rPr>
      </w:pPr>
      <w:r w:rsidRPr="00DE453A">
        <w:rPr>
          <w:b/>
        </w:rPr>
        <w:t>TABLICA PRIJAVLJENIH TRAŽBINA</w:t>
      </w:r>
      <w:r>
        <w:rPr>
          <w:b/>
        </w:rPr>
        <w:t xml:space="preserve"> VJEROVNIKA</w:t>
      </w:r>
    </w:p>
    <w:p w:rsidRDefault="00724661" w:rsidP="00DE453A" w:rsidR="00724661" w:rsidRPr="00DE453A">
      <w:pPr>
        <w:jc w:val="center"/>
        <w:rPr>
          <w:b/>
        </w:rPr>
      </w:pPr>
      <w:r>
        <w:rPr>
          <w:b/>
        </w:rPr>
        <w:t>1. VIŠEG ISPLATNOG REDA</w:t>
      </w:r>
    </w:p>
    <w:p w:rsidRDefault="00724661" w:rsidP="00DE453A" w:rsidR="00724661">
      <w:pPr>
        <w:jc w:val="center"/>
        <w:rPr>
          <w:b/>
        </w:rPr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660"/>
        <w:gridCol w:w="1479"/>
        <w:gridCol w:w="1328"/>
        <w:gridCol w:w="1948"/>
        <w:gridCol w:w="1276"/>
        <w:gridCol w:w="1275"/>
        <w:gridCol w:w="1560"/>
        <w:gridCol w:w="1134"/>
        <w:gridCol w:w="1134"/>
        <w:gridCol w:w="2863"/>
      </w:tblGrid>
      <w:tr w:rsidR="00FD25C9" w:rsidRPr="0078572B">
        <w:trPr>
          <w:trHeight w:val="762"/>
        </w:trPr>
        <w:tc>
          <w:tcPr>
            <w:tcW w:type="dxa" w:w="6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R.br.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 xml:space="preserve">Ime i prezime tvrtka ili naziv vjerov. </w:t>
            </w:r>
          </w:p>
        </w:tc>
        <w:tc>
          <w:tcPr>
            <w:tcW w:type="dxa" w:w="1328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OIB vjerovnika</w:t>
            </w:r>
          </w:p>
        </w:tc>
        <w:tc>
          <w:tcPr>
            <w:tcW w:type="dxa" w:w="1948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Adresa/  sjedište vjerovnika</w:t>
            </w:r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 xml:space="preserve">Iznos prijavljene tražbine bruto 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Iznos prijavljene tražbine neto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Pravna osnova tražbine i dokaz o postojanju tražbine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 xml:space="preserve">Iznos  prizn. tražbine bruto 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Iznos osporene tražbine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Razlog osporavanja tražbine</w:t>
            </w:r>
          </w:p>
        </w:tc>
      </w:tr>
      <w:tr w:rsidR="00FD25C9" w:rsidRPr="0078572B">
        <w:trPr>
          <w:trHeight w:val="525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BABIĆ DAMIR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81089353284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 xml:space="preserve">LOPATINEC V.NAZORA </w:t>
            </w:r>
            <w:smartTag w:element="metricconverter" w:uri="urn:schemas-microsoft-com:office:smarttags">
              <w:smartTagPr>
                <w:attr w:val="16 A" w:name="ProductID"/>
              </w:smartTagPr>
              <w:r w:rsidRPr="0078572B">
                <w:rPr>
                  <w:sz w:val="20"/>
                  <w:szCs w:val="20"/>
                </w:rPr>
                <w:t>16 A</w:t>
              </w:r>
            </w:smartTag>
            <w:r w:rsidRPr="0078572B">
              <w:rPr>
                <w:sz w:val="20"/>
                <w:szCs w:val="20"/>
              </w:rPr>
              <w:t xml:space="preserve"> </w:t>
            </w:r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64.867,45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61.339,64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Plaće, otpremnina, naknade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64.867,45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0,00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 </w:t>
            </w:r>
          </w:p>
        </w:tc>
      </w:tr>
      <w:tr w:rsidR="00FD25C9" w:rsidRPr="0078572B">
        <w:trPr>
          <w:trHeight w:val="525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2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BABIĆ ANA MARIA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07794259400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 xml:space="preserve">LOPATINEC V. NAZORA </w:t>
            </w:r>
            <w:smartTag w:element="metricconverter" w:uri="urn:schemas-microsoft-com:office:smarttags">
              <w:smartTagPr>
                <w:attr w:val="16 A" w:name="ProductID"/>
              </w:smartTagPr>
              <w:r w:rsidRPr="0078572B">
                <w:rPr>
                  <w:sz w:val="20"/>
                  <w:szCs w:val="20"/>
                </w:rPr>
                <w:t>16 A</w:t>
              </w:r>
            </w:smartTag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22.784,55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18.268,94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Plaće, otpremnina, naknade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22.784,55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0,00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 </w:t>
            </w:r>
          </w:p>
        </w:tc>
      </w:tr>
      <w:tr w:rsidR="00FD25C9" w:rsidRPr="0078572B">
        <w:trPr>
          <w:trHeight w:val="525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3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BAKSA ZLATKO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07821642847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 xml:space="preserve">ŠENKOVEC nDR.VINKA ŽGANCA 7 </w:t>
            </w:r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97.747,10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89.647,82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Plaće, otpremnina, naknade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97.747,10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0,00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 </w:t>
            </w:r>
          </w:p>
        </w:tc>
      </w:tr>
      <w:tr w:rsidR="00FD25C9" w:rsidRPr="0078572B">
        <w:trPr>
          <w:trHeight w:val="525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4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BAKSA ŽELJKO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44445832061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 xml:space="preserve">BELICA KRALJA TOMISLAVA 20 </w:t>
            </w:r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81.910,07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75.644,44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Plaće, otpremnina, naknade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81.910,07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0,00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 </w:t>
            </w:r>
          </w:p>
        </w:tc>
      </w:tr>
      <w:tr w:rsidR="00FD25C9" w:rsidRPr="0078572B">
        <w:trPr>
          <w:trHeight w:val="525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5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BARBARIĆ KARMEN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95375262723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ČAKOVEC FRANCE PREŠERNA 11D</w:t>
            </w:r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2.000,00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2.000,00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naknada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2.000,00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0,00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 </w:t>
            </w:r>
          </w:p>
        </w:tc>
      </w:tr>
      <w:tr w:rsidR="00FD25C9" w:rsidRPr="0078572B">
        <w:trPr>
          <w:trHeight w:val="525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6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BATISWEILER MIRNA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73590267994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ČAKOVEC TRAVNIK 17</w:t>
            </w:r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34.467,98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30.571,41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Plaće, otpremnina, naknade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34.467,98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0,00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 </w:t>
            </w:r>
          </w:p>
        </w:tc>
      </w:tr>
      <w:tr w:rsidR="00FD25C9" w:rsidRPr="0078572B">
        <w:trPr>
          <w:trHeight w:val="525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7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BELUŽIĆ BRANKA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36666273780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ŠENKOVEC AUGUSTA ŠENOE 66</w:t>
            </w:r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20.182,37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17.647,28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Plaće, otpremnina, naknade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20.182,37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0,00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 </w:t>
            </w:r>
          </w:p>
        </w:tc>
      </w:tr>
      <w:tr w:rsidR="00FD25C9" w:rsidRPr="0078572B">
        <w:trPr>
          <w:trHeight w:val="525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8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BERNAT SILVESTER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12105501746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 xml:space="preserve">IVANOVEC J. SLAVENSKOG 54 </w:t>
            </w:r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105.139,42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96.347,94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Plaće, otpremnina, naknade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105.139,42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0,00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 </w:t>
            </w:r>
          </w:p>
        </w:tc>
      </w:tr>
      <w:tr w:rsidR="00FD25C9" w:rsidRPr="0078572B">
        <w:trPr>
          <w:trHeight w:val="525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9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BERNAT BERNARDO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78880879950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SAVSKA VES RADNIČKA 10</w:t>
            </w:r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57.201,94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57.201,94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otpremnina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57.201,94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0,00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 </w:t>
            </w:r>
          </w:p>
        </w:tc>
      </w:tr>
      <w:tr w:rsidR="00FD25C9" w:rsidRPr="0078572B">
        <w:trPr>
          <w:trHeight w:val="525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10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BUJANIĆ DRAGUTIN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08146780690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 xml:space="preserve">STRAHONINEC PAVLEKA MIŠKINE 19 </w:t>
            </w:r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64.976,28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61.503,72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Plaće, otpremnina, naknade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64.976,28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0,00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 </w:t>
            </w:r>
          </w:p>
        </w:tc>
      </w:tr>
      <w:tr w:rsidR="00FD25C9" w:rsidRPr="0078572B">
        <w:trPr>
          <w:trHeight w:val="315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11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CAR TEA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40740025903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LUDBREG MIROSLAVA KRLEŽE 5</w:t>
            </w:r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50.446,84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41.477,50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Plaće, naknade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50.446,84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0,00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 </w:t>
            </w:r>
          </w:p>
        </w:tc>
      </w:tr>
      <w:tr w:rsidR="00FD25C9" w:rsidRPr="0078572B">
        <w:trPr>
          <w:trHeight w:val="525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lastRenderedPageBreak/>
              <w:t>12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CIRKVENČIĆ JASMINKA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87878845481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MALA SUBOTICA BENKOVEC 84</w:t>
            </w:r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1.000,00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1.000,00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Jubilarna nagrada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1.000,00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0,00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 </w:t>
            </w:r>
          </w:p>
        </w:tc>
      </w:tr>
      <w:tr w:rsidR="00FD25C9" w:rsidRPr="0078572B">
        <w:trPr>
          <w:trHeight w:val="525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13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ČREP GORAZD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02354095445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 xml:space="preserve">OREHOVICA VINKA ŽGANCA 4 </w:t>
            </w:r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79.017,13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73.778,16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Plaće, otpremnina, naknade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79.017,13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0,00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 </w:t>
            </w:r>
          </w:p>
        </w:tc>
      </w:tr>
      <w:tr w:rsidR="00FD25C9" w:rsidRPr="0078572B">
        <w:trPr>
          <w:trHeight w:val="525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14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ĐUD ANA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37921980678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 xml:space="preserve">ČAKOVEC POLJSKA 5 </w:t>
            </w:r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66.841,88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62.276,19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Plaće, otpremnina, naknade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66.841,88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0,00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 </w:t>
            </w:r>
          </w:p>
        </w:tc>
      </w:tr>
      <w:tr w:rsidR="00FD25C9" w:rsidRPr="0078572B">
        <w:trPr>
          <w:trHeight w:val="525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15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FEGEŠ GORDANA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25204322787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 xml:space="preserve">NEDELIŠĆE LIVADSKA 4 </w:t>
            </w:r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3.000,00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3.000,00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Jubilarna nagrada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3.000,00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0,00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 </w:t>
            </w:r>
          </w:p>
        </w:tc>
      </w:tr>
      <w:tr w:rsidR="00FD25C9" w:rsidRPr="0078572B">
        <w:trPr>
          <w:trHeight w:val="525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16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FILIPOVIĆ DANIJELA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88385051030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 xml:space="preserve">SIVICA GLAVNA 3 </w:t>
            </w:r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32.864,26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31.398,28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Plaće, otpremnina, naknade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32.864,26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0,00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 </w:t>
            </w:r>
          </w:p>
        </w:tc>
      </w:tr>
      <w:tr w:rsidR="00FD25C9" w:rsidRPr="0078572B">
        <w:trPr>
          <w:trHeight w:val="525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17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FILKO VESNA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25397093478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 xml:space="preserve">ZAGREB D.MANDIĆA 148 </w:t>
            </w:r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65.639,51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61.114,25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Plaće, otpremnina, naknade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65.639,51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0,00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 </w:t>
            </w:r>
          </w:p>
        </w:tc>
      </w:tr>
      <w:tr w:rsidR="00FD25C9" w:rsidRPr="0078572B">
        <w:trPr>
          <w:trHeight w:val="525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18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FRANČIĆ DANICA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14299190393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 xml:space="preserve">MURSKO SREDIŠĆE MATIJE GUPCA 31 </w:t>
            </w:r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42.379,63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40.377,47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Plaće, otpremnina, naknade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42.379,63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0,00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 </w:t>
            </w:r>
          </w:p>
        </w:tc>
      </w:tr>
      <w:tr w:rsidR="00FD25C9" w:rsidRPr="0078572B">
        <w:trPr>
          <w:trHeight w:val="315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19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GAL BOJAN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27934614319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 xml:space="preserve">PUŠĆINE M.GUPCA 11 </w:t>
            </w:r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11.621,45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9.162,41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Plaće, naknade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11.621,45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0,00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 </w:t>
            </w:r>
          </w:p>
        </w:tc>
      </w:tr>
      <w:tr w:rsidR="00FD25C9" w:rsidRPr="0078572B">
        <w:trPr>
          <w:trHeight w:val="315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20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GAŽI ROBERT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57683692674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ČAKOVEC ŠTROSMAJEROVA 9</w:t>
            </w:r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2.000,00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2.000,00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Jubilarna nagrada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2.000,00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0,00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 </w:t>
            </w:r>
          </w:p>
        </w:tc>
      </w:tr>
      <w:tr w:rsidR="00FD25C9" w:rsidRPr="0078572B">
        <w:trPr>
          <w:trHeight w:val="525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21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GLOJNARIĆ JADRANKA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03550987941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 xml:space="preserve">ČAKOVEC VUKOVARSKA 5 </w:t>
            </w:r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75.203,14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72.961,34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Plaće, otpremnina, naknade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75.203,14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0,00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 </w:t>
            </w:r>
          </w:p>
        </w:tc>
      </w:tr>
      <w:tr w:rsidR="00FD25C9" w:rsidRPr="0078572B">
        <w:trPr>
          <w:trHeight w:val="525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22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GOLENKO MARIO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02523453790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ČAKOVEC VLADIMIRA NAZORA 30</w:t>
            </w:r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26.792,99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21.646,11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Plaće, otpremnina, naknade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26.792,99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0,00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 </w:t>
            </w:r>
          </w:p>
        </w:tc>
      </w:tr>
      <w:tr w:rsidR="00FD25C9" w:rsidRPr="0078572B">
        <w:trPr>
          <w:trHeight w:val="780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23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GORIČANEC ANICA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19651788924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 xml:space="preserve">ČAKOVEC TRAVNIK 38 </w:t>
            </w:r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10.000,00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10.000,00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Otpremnina, naknada za bolovanje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10.000,00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0,00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 </w:t>
            </w:r>
          </w:p>
        </w:tc>
      </w:tr>
      <w:tr w:rsidR="00FD25C9" w:rsidRPr="0078572B">
        <w:trPr>
          <w:trHeight w:val="525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24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HARAMIJA BRANKO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27874577320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 xml:space="preserve">ČAKOVEC TRAVNIČKA 72/1 </w:t>
            </w:r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90.065,51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82.586,78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Plaće, otpremnina, naknade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90.065,51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0,00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 </w:t>
            </w:r>
          </w:p>
        </w:tc>
      </w:tr>
      <w:tr w:rsidR="00FD25C9" w:rsidRPr="0078572B">
        <w:trPr>
          <w:trHeight w:val="525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25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HERGOTIĆ JASMINKA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19917097793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 xml:space="preserve">DUNJKOVEC NOVA 26 </w:t>
            </w:r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35.156,75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33.385,15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Plaće, otpremnina, naknade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35.156,75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0,00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 </w:t>
            </w:r>
          </w:p>
        </w:tc>
      </w:tr>
      <w:tr w:rsidR="00FD25C9" w:rsidRPr="0078572B">
        <w:trPr>
          <w:trHeight w:val="525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26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HOMAN MAJDA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78183983934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 xml:space="preserve">ČAKOVEC MIHOVLJANSKA 45 </w:t>
            </w:r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1.000,00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1.000,00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Jubilarna nagrada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1.000,00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0,00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 </w:t>
            </w:r>
          </w:p>
        </w:tc>
      </w:tr>
      <w:tr w:rsidR="00FD25C9" w:rsidRPr="0078572B">
        <w:trPr>
          <w:trHeight w:val="525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27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HORVAT ZLATKO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40657037451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ČAKOVEC DRAVSKA 21</w:t>
            </w:r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27.825,22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20.993,75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Plaće, otpremnina, naknade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27.825,22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0,00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 </w:t>
            </w:r>
          </w:p>
        </w:tc>
      </w:tr>
      <w:tr w:rsidR="00FD25C9" w:rsidRPr="0078572B">
        <w:trPr>
          <w:trHeight w:val="525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28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HORVAT DAVORIN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87583175438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NEDELIŠĆE ČAKOVEČKA 56</w:t>
            </w:r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48.234,88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47.400,32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Plaće, otpremnina, naknade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48.234,88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0,00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 </w:t>
            </w:r>
          </w:p>
        </w:tc>
      </w:tr>
      <w:tr w:rsidR="00FD25C9" w:rsidRPr="0078572B">
        <w:trPr>
          <w:trHeight w:val="525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lastRenderedPageBreak/>
              <w:t>29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HRUSTEK DRAGAN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73613174145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 xml:space="preserve">M.MIHALJEVEC RADE KONČARA </w:t>
            </w:r>
            <w:smartTag w:element="metricconverter" w:uri="urn:schemas-microsoft-com:office:smarttags">
              <w:smartTagPr>
                <w:attr w:val="23 A" w:name="ProductID"/>
              </w:smartTagPr>
              <w:r w:rsidRPr="0078572B">
                <w:rPr>
                  <w:sz w:val="20"/>
                  <w:szCs w:val="20"/>
                </w:rPr>
                <w:t>23 A</w:t>
              </w:r>
            </w:smartTag>
            <w:r w:rsidRPr="0078572B">
              <w:rPr>
                <w:sz w:val="20"/>
                <w:szCs w:val="20"/>
              </w:rPr>
              <w:t xml:space="preserve"> </w:t>
            </w:r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70.642,65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65.678,36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Plaće, otpremnina, naknade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70.642,65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0,00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 </w:t>
            </w:r>
          </w:p>
        </w:tc>
      </w:tr>
      <w:tr w:rsidR="00FD25C9" w:rsidRPr="0078572B">
        <w:trPr>
          <w:trHeight w:val="525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30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HUZJAK MARIJAN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48774565367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 xml:space="preserve">N.SELO ROK R.KONČARA 51 </w:t>
            </w:r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77.894,00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73.032,37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Plaće, otpremnina, naknade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77.894,00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0,00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 </w:t>
            </w:r>
          </w:p>
        </w:tc>
      </w:tr>
      <w:tr w:rsidR="00FD25C9" w:rsidRPr="0078572B">
        <w:trPr>
          <w:trHeight w:val="525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31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IVANUŠA ŽELJKO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80484510127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 xml:space="preserve">DUNJKOVEC ZRINSKIH 2 </w:t>
            </w:r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52.344,73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49.607,67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Plaće, otpremnina, naknade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52.344,73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0,00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 </w:t>
            </w:r>
          </w:p>
        </w:tc>
      </w:tr>
      <w:tr w:rsidR="00FD25C9" w:rsidRPr="0078572B">
        <w:trPr>
          <w:trHeight w:val="525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32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JAMBROŠIĆ ZVONIMIR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28666087613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 xml:space="preserve">ČAKOVEC SLAVKA KOLARA 41 </w:t>
            </w:r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175.977,83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158.453,08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Plaće, otpremnina, naknade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175.977,83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0,00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 </w:t>
            </w:r>
          </w:p>
        </w:tc>
      </w:tr>
      <w:tr w:rsidR="00FD25C9" w:rsidRPr="0078572B">
        <w:trPr>
          <w:trHeight w:val="525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33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JANKOVIĆ KRISTINA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91280290013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 xml:space="preserve">MALA SUBOTICA A.STEPINCA 29 </w:t>
            </w:r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41.940,17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39.544,11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Plaće, otpremnina, naknade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41.940,17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0,00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 </w:t>
            </w:r>
          </w:p>
        </w:tc>
      </w:tr>
      <w:tr w:rsidR="00FD25C9" w:rsidRPr="0078572B">
        <w:trPr>
          <w:trHeight w:val="525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34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JOŽIĆ ZDENKA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64883443495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SAVSKA VES J.  AJKOVCA 131</w:t>
            </w:r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11.187,72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10.950,68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Plaće, otpremnina, naknade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11.187,72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0,00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 </w:t>
            </w:r>
          </w:p>
        </w:tc>
      </w:tr>
      <w:tr w:rsidR="00FD25C9" w:rsidRPr="0078572B">
        <w:trPr>
          <w:trHeight w:val="525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35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KALAMARI IVAN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57849365825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 xml:space="preserve">MALA SUBOTICA BENKOVEC 30 </w:t>
            </w:r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80.702,06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74.938,91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Plaće, otpremnina, naknade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80.702,06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0,00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 </w:t>
            </w:r>
          </w:p>
        </w:tc>
      </w:tr>
      <w:tr w:rsidR="00FD25C9" w:rsidRPr="0078572B">
        <w:trPr>
          <w:trHeight w:val="525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36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KERESTEŠ DUBRAVKO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05564464952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 xml:space="preserve">ČAKOVEC A.K. MIOŠIĆA 8A </w:t>
            </w:r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87.515,72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80.186,56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Plaće, otpremnina, naknade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87.515,72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0,00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 </w:t>
            </w:r>
          </w:p>
        </w:tc>
      </w:tr>
      <w:tr w:rsidR="00FD25C9" w:rsidRPr="0078572B">
        <w:trPr>
          <w:trHeight w:val="525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37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KNEKLIN MARTINA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43196875855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 xml:space="preserve">ZASADBREG ZASADBREG </w:t>
            </w:r>
            <w:smartTag w:element="metricconverter" w:uri="urn:schemas-microsoft-com:office:smarttags">
              <w:smartTagPr>
                <w:attr w:val="186 A" w:name="ProductID"/>
              </w:smartTagPr>
              <w:r w:rsidRPr="0078572B">
                <w:rPr>
                  <w:sz w:val="20"/>
                  <w:szCs w:val="20"/>
                </w:rPr>
                <w:t>186 A</w:t>
              </w:r>
            </w:smartTag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7.528,52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7.301,96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Plaće, naknade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7.528,52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0,00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 </w:t>
            </w:r>
          </w:p>
        </w:tc>
      </w:tr>
      <w:tr w:rsidR="00FD25C9" w:rsidRPr="0078572B">
        <w:trPr>
          <w:trHeight w:val="525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38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KOCIJAN ANĐELKA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88138965176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NEDELIŠĆE J.Š.Slavenskog 28</w:t>
            </w:r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65.599,41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61.172,90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Plaće, otpremnina, naknade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65.599,41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0,00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 </w:t>
            </w:r>
          </w:p>
        </w:tc>
      </w:tr>
      <w:tr w:rsidR="00FD25C9" w:rsidRPr="0078572B">
        <w:trPr>
          <w:trHeight w:val="525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39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KOS MLADEN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08750551520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 xml:space="preserve">ČAKOVEC VUKOVARSKA 13 </w:t>
            </w:r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86.570,34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79.195,06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Plaće, otpremnina, naknade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86.570,34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0,00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 </w:t>
            </w:r>
          </w:p>
        </w:tc>
      </w:tr>
      <w:tr w:rsidR="00FD25C9" w:rsidRPr="0078572B">
        <w:trPr>
          <w:trHeight w:val="315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40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KOSTEL INA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07079796663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ČAKOVEC Ulica Otona Župančića 3</w:t>
            </w:r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1.785,37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1.444,17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Plaće, naknade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1.785,37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0,00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 </w:t>
            </w:r>
          </w:p>
        </w:tc>
      </w:tr>
      <w:tr w:rsidR="00FD25C9" w:rsidRPr="0078572B">
        <w:trPr>
          <w:trHeight w:val="525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41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KOVAČ LJILJANA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32581755300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 xml:space="preserve">GORNJI HRAŠĆAN ČAKOVEČKA 4 </w:t>
            </w:r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52.270,61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49.442,62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Plaće, otpremnina, naknade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52.270,61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0,00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 </w:t>
            </w:r>
          </w:p>
        </w:tc>
      </w:tr>
      <w:tr w:rsidR="00FD25C9" w:rsidRPr="0078572B">
        <w:trPr>
          <w:trHeight w:val="525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42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KOVAČ IVANA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46594425363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DOMAŠINEC GLAVNA 182</w:t>
            </w:r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17.335,00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13.112,53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Plaće, otpremnina, naknade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17.335,00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0,00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 </w:t>
            </w:r>
          </w:p>
        </w:tc>
      </w:tr>
      <w:tr w:rsidR="00FD25C9" w:rsidRPr="0078572B">
        <w:trPr>
          <w:trHeight w:val="525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43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KOVAČIĆ ĐURĐICA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97868505669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 xml:space="preserve">LOPATINEC V.NAZORA 44 </w:t>
            </w:r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46.866,30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44.369,65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Plaće, otpremnina, naknade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46.866,30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0,00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 </w:t>
            </w:r>
          </w:p>
        </w:tc>
      </w:tr>
      <w:tr w:rsidR="00FD25C9" w:rsidRPr="0078572B">
        <w:trPr>
          <w:trHeight w:val="525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44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KRIŽAN SANDRA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9952204598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 xml:space="preserve">ČAKOVEC NIKOLE PAVIĆA 11 </w:t>
            </w:r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1.398,68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1.127,47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Plaće, naknade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1.398,68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0,00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 </w:t>
            </w:r>
          </w:p>
        </w:tc>
      </w:tr>
      <w:tr w:rsidR="00FD25C9" w:rsidRPr="0078572B">
        <w:trPr>
          <w:trHeight w:val="525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45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KRŽINA DEJAN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11840935195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ČAKOVEC BANA J. JELAČIĆA 119</w:t>
            </w:r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15.902,45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11.749,65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Plaće, otpremnina, naknade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15.902,45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0,00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 </w:t>
            </w:r>
          </w:p>
        </w:tc>
      </w:tr>
      <w:tr w:rsidR="00FD25C9" w:rsidRPr="0078572B">
        <w:trPr>
          <w:trHeight w:val="525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46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LEINER DORIEN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42292121086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 xml:space="preserve">ŠTEFANEC VLADIMIRA </w:t>
            </w:r>
            <w:r w:rsidRPr="0078572B">
              <w:rPr>
                <w:sz w:val="20"/>
                <w:szCs w:val="20"/>
              </w:rPr>
              <w:lastRenderedPageBreak/>
              <w:t>NAZORA 16</w:t>
            </w:r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lastRenderedPageBreak/>
              <w:t>26.302,97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22.033,63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Plaće, otpremnina, naknade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26.302,97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0,00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 </w:t>
            </w:r>
          </w:p>
        </w:tc>
      </w:tr>
      <w:tr w:rsidR="00FD25C9" w:rsidRPr="0078572B">
        <w:trPr>
          <w:trHeight w:val="315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lastRenderedPageBreak/>
              <w:t>47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LEPEN LIDIJA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78695314388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BREZJE BREZJE 80</w:t>
            </w:r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17.949,65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13.173,52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Plaće, naknade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17.949,65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0,00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 </w:t>
            </w:r>
          </w:p>
        </w:tc>
      </w:tr>
      <w:tr w:rsidR="00FD25C9" w:rsidRPr="0078572B">
        <w:trPr>
          <w:trHeight w:val="525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48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LESJAK JOSIP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89137291003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 xml:space="preserve">MIHOVLJAN MARKA KOVAČA 8 </w:t>
            </w:r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23.277,08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22.353,11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Plaće, otpremnina, naknade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23.277,08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0,00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 </w:t>
            </w:r>
          </w:p>
        </w:tc>
      </w:tr>
      <w:tr w:rsidR="00FD25C9" w:rsidRPr="0078572B">
        <w:trPr>
          <w:trHeight w:val="525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49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LOVRENČIĆ ĐURĐICA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27259153525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VARAŽDIN FRANCA PREŠERNA 2</w:t>
            </w:r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29.923,86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20.339,16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Plaće, naknade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29.923,86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0,00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 </w:t>
            </w:r>
          </w:p>
        </w:tc>
      </w:tr>
      <w:tr w:rsidR="00FD25C9" w:rsidRPr="0078572B">
        <w:trPr>
          <w:trHeight w:val="525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50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MAČEK MARTINA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39625803475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KRIŠTANOVEC KRIŠTANOVEC 64</w:t>
            </w:r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10.153,91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9.481,40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Plaće, otpremnina, naknade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10.153,91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0,00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 </w:t>
            </w:r>
          </w:p>
        </w:tc>
      </w:tr>
      <w:tr w:rsidR="00FD25C9" w:rsidRPr="0078572B">
        <w:trPr>
          <w:trHeight w:val="525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51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MARCIUŠ DINO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51098386326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 xml:space="preserve">SLAKOVEC SLAKOVEC 106 </w:t>
            </w:r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35.445,47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33.619,56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Plaće, otpremnina, naknade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35.445,47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0,00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 </w:t>
            </w:r>
          </w:p>
        </w:tc>
      </w:tr>
      <w:tr w:rsidR="00FD25C9" w:rsidRPr="0078572B">
        <w:trPr>
          <w:trHeight w:val="525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52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MARIĆ KSENIJA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88912315652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 xml:space="preserve">G. KRALJEVEC GLAVNA 70 </w:t>
            </w:r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73.861,29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68.778,97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Plaće, otpremnina, naknade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73.861,29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0,00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 </w:t>
            </w:r>
          </w:p>
        </w:tc>
      </w:tr>
      <w:tr w:rsidR="00FD25C9" w:rsidRPr="0078572B">
        <w:trPr>
          <w:trHeight w:val="525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53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MARTINJAK NINA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98110510411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NEDELIŠĆE AUGUSTA ŠENOE 2</w:t>
            </w:r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11.149,19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10.379,36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Plaće, otpremnina, naknade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11.149,19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0,00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 </w:t>
            </w:r>
          </w:p>
        </w:tc>
      </w:tr>
      <w:tr w:rsidR="00FD25C9" w:rsidRPr="0078572B">
        <w:trPr>
          <w:trHeight w:val="525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54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MESARIĆ KLODIJA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74034758803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 xml:space="preserve">LOPATINEC V.NAZORA 56 </w:t>
            </w:r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80.163,44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73.876,38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Plaće, otpremnina, naknade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80.163,44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0,00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 </w:t>
            </w:r>
          </w:p>
        </w:tc>
      </w:tr>
      <w:tr w:rsidR="00FD25C9" w:rsidRPr="0078572B">
        <w:trPr>
          <w:trHeight w:val="525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55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MESARIĆ SNJEŽANA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11598829290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BREZJE BREZJE 132</w:t>
            </w:r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19.803,04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18.989,73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Plaće, otpremnina, naknade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19.803,04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0,00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 </w:t>
            </w:r>
          </w:p>
        </w:tc>
      </w:tr>
      <w:tr w:rsidR="00FD25C9" w:rsidRPr="0078572B">
        <w:trPr>
          <w:trHeight w:val="525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56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MIHALIĆ ŽELJKO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04900863108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NOVO SELO ROK MARŠALA TITA 143</w:t>
            </w:r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22.115,38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17.713,97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Plaće, otpremnina, naknade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22.115,38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0,00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 </w:t>
            </w:r>
          </w:p>
        </w:tc>
      </w:tr>
      <w:tr w:rsidR="00FD25C9" w:rsidRPr="0078572B">
        <w:trPr>
          <w:trHeight w:val="525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57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NEDELJKO MIRA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16087697356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KRIŠTANOVEC KRIŠTANOVEC 119</w:t>
            </w:r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8.000,00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8.000,00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otpremnina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8.000,00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0,00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 </w:t>
            </w:r>
          </w:p>
        </w:tc>
      </w:tr>
      <w:tr w:rsidR="00FD25C9" w:rsidRPr="0078572B">
        <w:trPr>
          <w:trHeight w:val="525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58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NOVAK ŽELJKA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44141693285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 xml:space="preserve">KNEZOVEC KNEZOVEC 33 </w:t>
            </w:r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38.230,45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36.398,62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Plaće, otpremnina, naknade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38.230,45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0,00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 </w:t>
            </w:r>
          </w:p>
        </w:tc>
      </w:tr>
      <w:tr w:rsidR="00FD25C9" w:rsidRPr="0078572B">
        <w:trPr>
          <w:trHeight w:val="525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59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NOVAK ZDRAVKO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43391148310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 xml:space="preserve">STRAHONINEC CVJETNA 4 </w:t>
            </w:r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68.735,97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64.352,72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Plaće, otpremnina, naknade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68.735,97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0,00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 </w:t>
            </w:r>
          </w:p>
        </w:tc>
      </w:tr>
      <w:tr w:rsidR="00FD25C9" w:rsidRPr="0078572B">
        <w:trPr>
          <w:trHeight w:val="525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60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NOVAK LIDIJA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87771590668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DONJI ZEBANEC DONJI ZEBANEC 10</w:t>
            </w:r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28.328,24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26.749,30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Plaće, otpremnina, naknade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28.328,24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0,00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 </w:t>
            </w:r>
          </w:p>
        </w:tc>
      </w:tr>
      <w:tr w:rsidR="00FD25C9" w:rsidRPr="0078572B">
        <w:trPr>
          <w:trHeight w:val="525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61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NOVAK IVANA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66913898693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 xml:space="preserve">STRAHONINEC KOLODVORSKA 21 </w:t>
            </w:r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34.907,91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34.486,55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Plaće, otpremnina, naknade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34.907,91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0,00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 </w:t>
            </w:r>
          </w:p>
        </w:tc>
      </w:tr>
      <w:tr w:rsidR="00FD25C9" w:rsidRPr="0078572B">
        <w:trPr>
          <w:trHeight w:val="525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62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NOVAK JASMINKA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41842440136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MAČKOVEC MEĐGAJE 22</w:t>
            </w:r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24.638,62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23.786,17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Plaće, otpremnina, naknade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24.638,62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0,00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 </w:t>
            </w:r>
          </w:p>
        </w:tc>
      </w:tr>
      <w:tr w:rsidR="00FD25C9" w:rsidRPr="0078572B">
        <w:trPr>
          <w:trHeight w:val="525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63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NOVAK BISERKA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10002495683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MILKE TRNINE 57</w:t>
            </w:r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8.000,00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8.000,00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otpremnina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8.000,00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0,00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 </w:t>
            </w:r>
          </w:p>
        </w:tc>
      </w:tr>
      <w:tr w:rsidR="00FD25C9" w:rsidRPr="0078572B">
        <w:trPr>
          <w:trHeight w:val="780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lastRenderedPageBreak/>
              <w:t>64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NOVAK MARČEC MARINA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19895021947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 xml:space="preserve">SAVSKA VES RADNIČKA 60 </w:t>
            </w:r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27.303,27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26.203,43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Plaće, otpremnina, naknade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27.303,27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0,00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 </w:t>
            </w:r>
          </w:p>
        </w:tc>
      </w:tr>
      <w:tr w:rsidR="00FD25C9" w:rsidRPr="0078572B">
        <w:trPr>
          <w:trHeight w:val="525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65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NUSHOL MARIJA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30777639567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HODOŠAN PRVOMAJSKA 39</w:t>
            </w:r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7.385,91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6.015,86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Plaće, otpremnina, naknade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7.385,91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0,00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 </w:t>
            </w:r>
          </w:p>
        </w:tc>
      </w:tr>
      <w:tr w:rsidR="00FD25C9" w:rsidRPr="0078572B">
        <w:trPr>
          <w:trHeight w:val="525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66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OKREŠA SVJETLANA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18312867355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 xml:space="preserve">PRIBISLAVEC N.TESLE 27 </w:t>
            </w:r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46.484,83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44.016,22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Plaće, otpremnina, naknade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46.484,83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0,00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 </w:t>
            </w:r>
          </w:p>
        </w:tc>
      </w:tr>
      <w:tr w:rsidR="00FD25C9" w:rsidRPr="0078572B">
        <w:trPr>
          <w:trHeight w:val="525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67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OVČAR MIRJANA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00088482161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ČAKOVEC MIROSLAVA MAGDALENIĆA 2</w:t>
            </w:r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172.255,51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157.882,16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Plaće, otpremnina, naknade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172.255,51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0,00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 </w:t>
            </w:r>
          </w:p>
        </w:tc>
      </w:tr>
      <w:tr w:rsidR="00FD25C9" w:rsidRPr="0078572B">
        <w:trPr>
          <w:trHeight w:val="525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68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PETRAN KRISTIJAN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73572951256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 xml:space="preserve">PRETETINEC PRETETINEC 205 </w:t>
            </w:r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78.918,99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73.223,17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Plaće, otpremnina, naknade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78.918,99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0,00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 </w:t>
            </w:r>
          </w:p>
        </w:tc>
      </w:tr>
      <w:tr w:rsidR="00FD25C9" w:rsidRPr="0078572B">
        <w:trPr>
          <w:trHeight w:val="525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69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PILAJ STJEPAN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42134236464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 xml:space="preserve">G. MIHALJEVEC G.MIHALJEVEC 20 </w:t>
            </w:r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55.011,84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53.932,73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Plaće, otpremnina, naknade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55.011,84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0,00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 </w:t>
            </w:r>
          </w:p>
        </w:tc>
      </w:tr>
      <w:tr w:rsidR="00FD25C9" w:rsidRPr="0078572B">
        <w:trPr>
          <w:trHeight w:val="525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70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PINTARIĆ DUBRAVKA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63221003551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 xml:space="preserve">SV.MARTIN NA MURI, DUNAJSKA 46 </w:t>
            </w:r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77.676,45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73.543,64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Plaće, otpremnina, naknade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77.676,45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0,00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 </w:t>
            </w:r>
          </w:p>
        </w:tc>
      </w:tr>
      <w:tr w:rsidR="00FD25C9" w:rsidRPr="0078572B">
        <w:trPr>
          <w:trHeight w:val="525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71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POSAVEC VESNA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59859775463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 xml:space="preserve">STRAHONINEC PALIH BORACA 10 </w:t>
            </w:r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35.574,61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33.878,69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Plaće, otpremnina, naknade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35.574,61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0,00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 </w:t>
            </w:r>
          </w:p>
        </w:tc>
      </w:tr>
      <w:tr w:rsidR="00FD25C9" w:rsidRPr="0078572B">
        <w:trPr>
          <w:trHeight w:val="525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72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POSAVEC RANKO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43994123905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NEDELIŠĆE MARŠALA TITA 1</w:t>
            </w:r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23.903,04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22.459,83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Plaće, otpremnina, naknade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23.903,04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0,00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 </w:t>
            </w:r>
          </w:p>
        </w:tc>
      </w:tr>
      <w:tr w:rsidR="00FD25C9" w:rsidRPr="0078572B">
        <w:trPr>
          <w:trHeight w:val="525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73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ROB SPOMENKA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17427531753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 xml:space="preserve">ZASADBREG ZASADBREG </w:t>
            </w:r>
            <w:smartTag w:element="metricconverter" w:uri="urn:schemas-microsoft-com:office:smarttags">
              <w:smartTagPr>
                <w:attr w:val="27 A" w:name="ProductID"/>
              </w:smartTagPr>
              <w:r w:rsidRPr="0078572B">
                <w:rPr>
                  <w:sz w:val="20"/>
                  <w:szCs w:val="20"/>
                </w:rPr>
                <w:t>27 A</w:t>
              </w:r>
            </w:smartTag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14.148,44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12.385,16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Plaće, otpremnina, naknade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14.148,44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0,00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 </w:t>
            </w:r>
          </w:p>
        </w:tc>
      </w:tr>
      <w:tr w:rsidR="00FD25C9" w:rsidRPr="0078572B">
        <w:trPr>
          <w:trHeight w:val="525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74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ROB MARIJAN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70424551557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 xml:space="preserve">ZASADBREG ZASADBREG </w:t>
            </w:r>
            <w:smartTag w:element="metricconverter" w:uri="urn:schemas-microsoft-com:office:smarttags">
              <w:smartTagPr>
                <w:attr w:val="27 A" w:name="ProductID"/>
              </w:smartTagPr>
              <w:r w:rsidRPr="0078572B">
                <w:rPr>
                  <w:sz w:val="20"/>
                  <w:szCs w:val="20"/>
                </w:rPr>
                <w:t>27 A</w:t>
              </w:r>
            </w:smartTag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12.000,00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12.000,00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Otpremnina, naknada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12.000,00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0,00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 </w:t>
            </w:r>
          </w:p>
        </w:tc>
      </w:tr>
      <w:tr w:rsidR="00FD25C9" w:rsidRPr="0078572B">
        <w:trPr>
          <w:trHeight w:val="525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75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SENČAR MARIO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58945878652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I.G.KOVAČIĆA 61</w:t>
            </w:r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1.254,14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1.007,76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Plaće, naknade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1.254,14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0,00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 </w:t>
            </w:r>
          </w:p>
        </w:tc>
      </w:tr>
      <w:tr w:rsidR="00FD25C9" w:rsidRPr="0078572B">
        <w:trPr>
          <w:trHeight w:val="525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76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SENČAR BISERKA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48349140814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 xml:space="preserve">STRAHONINEC ŽRTAVA FAŠIZMA 14 </w:t>
            </w:r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42.498,08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41.837,79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Plaće, otpremnina, naknade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42.498,08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0,00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 </w:t>
            </w:r>
          </w:p>
        </w:tc>
      </w:tr>
      <w:tr w:rsidR="00FD25C9" w:rsidRPr="0078572B">
        <w:trPr>
          <w:trHeight w:val="525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77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SLAMEK NADA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16295169732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VRATIŠINEC OGRADA 5</w:t>
            </w:r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28.593,94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26.993,37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Plaće, otpremnina, naknade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28.593,94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0,00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 </w:t>
            </w:r>
          </w:p>
        </w:tc>
      </w:tr>
      <w:tr w:rsidR="00FD25C9" w:rsidRPr="0078572B">
        <w:trPr>
          <w:trHeight w:val="525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78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SOKAČ SLAVEN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34898226854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CVJETNA 27</w:t>
            </w:r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2.000,00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2.000,00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Jubilarna nagrada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2.000,00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0,00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 </w:t>
            </w:r>
          </w:p>
        </w:tc>
      </w:tr>
      <w:tr w:rsidR="00FD25C9" w:rsidRPr="0078572B">
        <w:trPr>
          <w:trHeight w:val="525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79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SRPAK VESNA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88023317648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 xml:space="preserve">DONJI KRALJEVEC LUDBREŠKA 87 </w:t>
            </w:r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65.011,23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60.705,19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Plaće, otpremnina, naknade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65.011,23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0,00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 </w:t>
            </w:r>
          </w:p>
        </w:tc>
      </w:tr>
      <w:tr w:rsidR="00FD25C9" w:rsidRPr="0078572B">
        <w:trPr>
          <w:trHeight w:val="525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lastRenderedPageBreak/>
              <w:t>80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STANČEC KARLO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92313367358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DONJI KRALJEVEC AUGUSTA ŠENOE 15</w:t>
            </w:r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12.357,44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9.126,89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Plaće, naknade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12.357,44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0,00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 </w:t>
            </w:r>
          </w:p>
        </w:tc>
      </w:tr>
      <w:tr w:rsidR="00FD25C9" w:rsidRPr="0078572B">
        <w:trPr>
          <w:trHeight w:val="525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81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ŠARIĆ NADA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70292213618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 xml:space="preserve">ČAKOVEC KRANJČEVIĆEVA 10 </w:t>
            </w:r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87.539,02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80.156,21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Plaće, otpremnina, naknade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87.539,02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0,00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 </w:t>
            </w:r>
          </w:p>
        </w:tc>
      </w:tr>
      <w:tr w:rsidR="00FD25C9" w:rsidRPr="0078572B">
        <w:trPr>
          <w:trHeight w:val="525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82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ŠARIĆ MARJANA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07736667423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 xml:space="preserve">IVANOVEC GORNJI VIDOVEC </w:t>
            </w:r>
            <w:smartTag w:element="metricconverter" w:uri="urn:schemas-microsoft-com:office:smarttags">
              <w:smartTagPr>
                <w:attr w:val="42 A" w:name="ProductID"/>
              </w:smartTagPr>
              <w:r w:rsidRPr="0078572B">
                <w:rPr>
                  <w:sz w:val="20"/>
                  <w:szCs w:val="20"/>
                </w:rPr>
                <w:t>42 A</w:t>
              </w:r>
            </w:smartTag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32.115,42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30.096,78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Plaće, otpremnina, naknade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32.115,42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0,00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 </w:t>
            </w:r>
          </w:p>
        </w:tc>
      </w:tr>
      <w:tr w:rsidR="00FD25C9" w:rsidRPr="0078572B">
        <w:trPr>
          <w:trHeight w:val="525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83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ŠARIĆ NADA II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01623301017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ČAKOVEC J. Š. SLAVENSKOG 13</w:t>
            </w:r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16.540,03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12.021,89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Plaće, otpremnina, naknade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16.540,03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0,00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 </w:t>
            </w:r>
          </w:p>
        </w:tc>
      </w:tr>
      <w:tr w:rsidR="00FD25C9" w:rsidRPr="0078572B">
        <w:trPr>
          <w:trHeight w:val="525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84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ŠELJA NADICA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60235234170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OTOK OTOK 7, 40323 Prelog</w:t>
            </w:r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5.000,00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5.000,00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naknade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5.000,00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0,00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 </w:t>
            </w:r>
          </w:p>
        </w:tc>
      </w:tr>
      <w:tr w:rsidR="00FD25C9" w:rsidRPr="0078572B">
        <w:trPr>
          <w:trHeight w:val="525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85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ŠKREB SUZANA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53823170654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 xml:space="preserve">ČAKOVEC ZAVNOH-a 73 </w:t>
            </w:r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26.746,70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25.243,62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Plaće, otpremnina, naknade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26.746,70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0,00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 </w:t>
            </w:r>
          </w:p>
        </w:tc>
      </w:tr>
      <w:tr w:rsidR="00FD25C9" w:rsidRPr="0078572B">
        <w:trPr>
          <w:trHeight w:val="525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86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ŠUPLJIKA IVANKA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71337642727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 xml:space="preserve">CIRKOVLJAN DONJA </w:t>
            </w:r>
            <w:smartTag w:element="metricconverter" w:uri="urn:schemas-microsoft-com:office:smarttags">
              <w:smartTagPr>
                <w:attr w:val="47 A" w:name="ProductID"/>
              </w:smartTagPr>
              <w:r w:rsidRPr="0078572B">
                <w:rPr>
                  <w:sz w:val="20"/>
                  <w:szCs w:val="20"/>
                </w:rPr>
                <w:t>47 A</w:t>
              </w:r>
            </w:smartTag>
            <w:r w:rsidRPr="0078572B">
              <w:rPr>
                <w:sz w:val="20"/>
                <w:szCs w:val="20"/>
              </w:rPr>
              <w:t xml:space="preserve"> </w:t>
            </w:r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33.458,15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33.040,70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Plaće, otpremnina, naknade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33.458,15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0,00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 </w:t>
            </w:r>
          </w:p>
        </w:tc>
      </w:tr>
      <w:tr w:rsidR="00FD25C9" w:rsidRPr="0078572B">
        <w:trPr>
          <w:trHeight w:val="525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87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TKALEC MIRJANA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15908994886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 xml:space="preserve">G.KRALJEVEC MAROF 7 </w:t>
            </w:r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77.614,96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71.830,44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Plaće, otpremnina, naknade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77.614,96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0,00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 </w:t>
            </w:r>
          </w:p>
        </w:tc>
      </w:tr>
      <w:tr w:rsidR="00FD25C9" w:rsidRPr="0078572B">
        <w:trPr>
          <w:trHeight w:val="525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88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TOMLJANOVIĆ DARIO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38517882296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 xml:space="preserve">PRIBISLAVEC DR.A.STARČEVIĆA 56 </w:t>
            </w:r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17.452,72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12.830,44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Plaće, naknade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17.452,72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0,00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 </w:t>
            </w:r>
          </w:p>
        </w:tc>
      </w:tr>
      <w:tr w:rsidR="00FD25C9" w:rsidRPr="0078572B">
        <w:trPr>
          <w:trHeight w:val="525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89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TRESKA RENATO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91090954685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 xml:space="preserve">PRETETINEC PRETETINEC 188 </w:t>
            </w:r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88.054,83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81.093,34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Plaće, otpremnina, naknade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88.054,83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0,00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 </w:t>
            </w:r>
          </w:p>
        </w:tc>
      </w:tr>
      <w:tr w:rsidR="00FD25C9" w:rsidRPr="0078572B">
        <w:trPr>
          <w:trHeight w:val="525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90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TURANJANIN MAJA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68346465000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VARAŽDIN STJEPANA VUKOVIĆA 2</w:t>
            </w:r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5.200,88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3.467,59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Plaće, naknade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5.200,88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0,00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 </w:t>
            </w:r>
          </w:p>
        </w:tc>
      </w:tr>
      <w:tr w:rsidR="00FD25C9" w:rsidRPr="0078572B">
        <w:trPr>
          <w:trHeight w:val="525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91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TUŠEK JASMINKA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78938377335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 xml:space="preserve">NOVO SELO ROK ŠKOLSKA 37 </w:t>
            </w:r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48.798,16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46.107,54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Plaće, otpremnina, naknade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48.798,16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0,00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 </w:t>
            </w:r>
          </w:p>
        </w:tc>
      </w:tr>
      <w:tr w:rsidR="00FD25C9" w:rsidRPr="0078572B">
        <w:trPr>
          <w:trHeight w:val="525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92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VADAS JELENA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18360541040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 xml:space="preserve">DRAŠKOVEC J. SLAVENSKOG 3 </w:t>
            </w:r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61.072,98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57.599,37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Plaće, otpremnina, naknade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61.072,98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0,00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 </w:t>
            </w:r>
          </w:p>
        </w:tc>
      </w:tr>
      <w:tr w:rsidR="00FD25C9" w:rsidRPr="0078572B">
        <w:trPr>
          <w:trHeight w:val="525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93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VELĐI BOŽICA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81100822987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ŠTEFANEC ZRINSKIH 21</w:t>
            </w:r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37.713,80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36.273,16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Plaće, otpremnina, naknade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37.713,80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0,00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 </w:t>
            </w:r>
          </w:p>
        </w:tc>
      </w:tr>
      <w:tr w:rsidR="00FD25C9" w:rsidRPr="0078572B">
        <w:trPr>
          <w:trHeight w:val="525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94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VESELI SNJEŽANA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74921209601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ŠENKOVEC BUDINA 5</w:t>
            </w:r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16.458,49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12.233,66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Plaće, naknade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16.458,49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0,00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 </w:t>
            </w:r>
          </w:p>
        </w:tc>
      </w:tr>
      <w:tr w:rsidR="00FD25C9" w:rsidRPr="0078572B">
        <w:trPr>
          <w:trHeight w:val="525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95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VIDOVIĆ SLAVKO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01188695357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 xml:space="preserve">MIHOVLJAN I.G.KOVAČIĆA 49 </w:t>
            </w:r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77.842,74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72.627,71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Plaće, otpremnina, naknade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77.842,74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0,00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 </w:t>
            </w:r>
          </w:p>
        </w:tc>
      </w:tr>
      <w:tr w:rsidR="00FD25C9" w:rsidRPr="0078572B">
        <w:trPr>
          <w:trHeight w:val="525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96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VIDOVIĆ MELANI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73523056765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CELINE GLAVNA ULICA 8</w:t>
            </w:r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15.334,92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13.060,12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Plaće, otpremnina, naknade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15.334,92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0,00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 </w:t>
            </w:r>
          </w:p>
        </w:tc>
      </w:tr>
      <w:tr w:rsidR="00FD25C9" w:rsidRPr="0078572B">
        <w:trPr>
          <w:trHeight w:val="525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lastRenderedPageBreak/>
              <w:t>97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VINCETIČ IVANA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49078194326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 xml:space="preserve">ČREČAN ČREČAN 34 </w:t>
            </w:r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46.508,93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43.182,98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Plaće, otpremnina, naknade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46.508,93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0,00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 </w:t>
            </w:r>
          </w:p>
        </w:tc>
      </w:tr>
      <w:tr w:rsidR="00FD25C9" w:rsidRPr="0078572B">
        <w:trPr>
          <w:trHeight w:val="525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98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VIZINTINI IVAN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73187760697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 xml:space="preserve">MIHOVLJAN VLADIMIRA NAZORA 44 </w:t>
            </w:r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43.459,97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41.539,38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Plaće, otpremnina, naknade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43.459,97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0,00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 </w:t>
            </w:r>
          </w:p>
        </w:tc>
      </w:tr>
      <w:tr w:rsidR="00FD25C9" w:rsidRPr="0078572B">
        <w:trPr>
          <w:trHeight w:val="525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99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VRBANEC BOŽICA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03145928581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 xml:space="preserve">NEDELIŠĆE MARČEC JOSIPA 14 </w:t>
            </w:r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79.468,18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72.836,54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Plaće, otpremnina, naknade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79.468,18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0,00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 </w:t>
            </w:r>
          </w:p>
        </w:tc>
      </w:tr>
      <w:tr w:rsidR="00FD25C9" w:rsidRPr="0078572B">
        <w:trPr>
          <w:trHeight w:val="525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100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VRBANEC BOJAN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93765563620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SLAKOVEC SLAKOVEC 111</w:t>
            </w:r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23.592,98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22.143,98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Plaće, otpremnina, naknade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23.592,98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0,00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 </w:t>
            </w:r>
          </w:p>
        </w:tc>
      </w:tr>
      <w:tr w:rsidR="00FD25C9" w:rsidRPr="0078572B">
        <w:trPr>
          <w:trHeight w:val="525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101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VRTAR DRAGUTIN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27274795127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 xml:space="preserve">ČAKOVEC M.MAGDALENIĆA 1 </w:t>
            </w:r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67.444,16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62.652,78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Plaće, otpremnina, naknade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67.444,16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0,00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 </w:t>
            </w:r>
          </w:p>
        </w:tc>
      </w:tr>
      <w:tr w:rsidR="00FD25C9" w:rsidRPr="0078572B">
        <w:trPr>
          <w:trHeight w:val="525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102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VRTARIĆ MARIJA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26046425879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GORNJI KRALJEVEC MAROF 20</w:t>
            </w:r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45.110,57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42.570,35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Plaće, otpremnina, naknade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45.110,57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0,00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 </w:t>
            </w:r>
          </w:p>
        </w:tc>
      </w:tr>
      <w:tr w:rsidR="00FD25C9" w:rsidRPr="0078572B">
        <w:trPr>
          <w:trHeight w:val="525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103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ZADRAVEC ANA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00322024376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 xml:space="preserve">SIVICA ČAKOVEČKA 17 </w:t>
            </w:r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39.705,16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37.829,90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Plaće, otpremnina, naknade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39.705,16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0,00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 </w:t>
            </w:r>
          </w:p>
        </w:tc>
      </w:tr>
      <w:tr w:rsidR="00FD25C9" w:rsidRPr="0078572B">
        <w:trPr>
          <w:trHeight w:val="525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104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ZORKOVIĆ JURICA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74879735223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STRAHONINEC ULICA KATARINE ZRINSKI 8</w:t>
            </w:r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19.084,07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13.789,95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Plaće, naknade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19.084,07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0,00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 </w:t>
            </w:r>
          </w:p>
        </w:tc>
      </w:tr>
      <w:tr w:rsidR="00FD25C9" w:rsidRPr="0078572B">
        <w:trPr>
          <w:trHeight w:val="525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105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ŽERJAV SRŠA MARTINA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99880655801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SAVSKA VES J. BAJKOVCA. 113</w:t>
            </w:r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45.945,83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43.234,41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Plaće, otpremnina, naknade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45.945,83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0,00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 </w:t>
            </w:r>
          </w:p>
        </w:tc>
      </w:tr>
      <w:tr w:rsidR="00FD25C9" w:rsidRPr="0078572B">
        <w:trPr>
          <w:trHeight w:val="315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106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ŽIŽEK LEON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10436195439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NOVO SELO ROK RADE KONČARA 90</w:t>
            </w:r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2.515,72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2.059,74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Plaće, naknade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2.515,72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0,00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 </w:t>
            </w:r>
          </w:p>
        </w:tc>
      </w:tr>
      <w:tr w:rsidR="00FD25C9" w:rsidRPr="0078572B">
        <w:trPr>
          <w:trHeight w:val="525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107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ŽVORC BOŽIDAR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03470609972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 xml:space="preserve">ČEHOVEC ČEHOVEC 151 </w:t>
            </w:r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98.011,50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90.010,06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Plaće, otpremnina, naknade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98.011,50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0,00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 </w:t>
            </w:r>
          </w:p>
        </w:tc>
      </w:tr>
      <w:tr w:rsidR="00FD25C9" w:rsidRPr="0078572B">
        <w:trPr>
          <w:trHeight w:val="780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108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DRAGUTIN BATISWEILER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69803591788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ČAKOVEC, I.PL. ZAJCA 19</w:t>
            </w:r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4.334,55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4.334,55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neisplaćeni dio plaće 3/14  i 1/15 obračun plaća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4.334,55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0,00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 </w:t>
            </w:r>
          </w:p>
        </w:tc>
      </w:tr>
      <w:tr w:rsidR="00FD25C9" w:rsidRPr="0078572B">
        <w:trPr>
          <w:trHeight w:val="780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109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POSAVEC KARMELA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98842650670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ČAKOVEC; TRAVNIK 17</w:t>
            </w:r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4.473,87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3.574,62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neisplaćeni dio plaće  1/15, obračun plaća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959,59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3.514,28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Isplaćena bruto plaća 27.02.15.</w:t>
            </w:r>
          </w:p>
        </w:tc>
      </w:tr>
      <w:tr w:rsidR="00FD25C9" w:rsidRPr="0078572B">
        <w:trPr>
          <w:trHeight w:val="780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110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BARBARIĆ KARMEN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95375262723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ČAKOVEC FRANCE PREŠERNA 11D</w:t>
            </w:r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3.302,44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3.302,44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neisplaćeni dio plaće 1/15, obračun plaća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3.302,44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0,00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 </w:t>
            </w:r>
          </w:p>
        </w:tc>
      </w:tr>
      <w:tr w:rsidR="00FD25C9" w:rsidRPr="0078572B">
        <w:trPr>
          <w:trHeight w:val="1696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lastRenderedPageBreak/>
              <w:t>111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GLOJNARIĆ JADRANKA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03550987941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 xml:space="preserve">ČAKOVEC VUKOVARSKA 5 </w:t>
            </w:r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15.025,39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15.025,39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 xml:space="preserve">Neisplaćeni dio plaća  </w:t>
            </w:r>
            <w:smartTag w:element="metricconverter" w:uri="urn:schemas-microsoft-com:office:smarttags">
              <w:smartTagPr>
                <w:attr w:val="2014. g" w:name="ProductID"/>
              </w:smartTagPr>
              <w:r w:rsidRPr="0078572B">
                <w:rPr>
                  <w:sz w:val="20"/>
                  <w:szCs w:val="20"/>
                </w:rPr>
                <w:t>2014. g</w:t>
              </w:r>
            </w:smartTag>
            <w:r w:rsidRPr="0078572B">
              <w:rPr>
                <w:sz w:val="20"/>
                <w:szCs w:val="20"/>
              </w:rPr>
              <w:t xml:space="preserve"> i naknada 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6.018,51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9.006,88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Naknada za neiskorišteni godišnji odmor u neto  iznosu od 5.506,88  sadržana u popisu tražbina koje je sačinila stečajna upraviteljica, pravo na jubilarnu nagradu u iznosu od 3.500,00 stečeno nakon otvaranja stečaja</w:t>
            </w:r>
          </w:p>
        </w:tc>
      </w:tr>
      <w:tr w:rsidR="00FD25C9" w:rsidRPr="0078572B">
        <w:trPr>
          <w:trHeight w:val="780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112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DUBRAVKA PINTARIĆ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63221003551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SV.MARTIN NA MURI, DUNAJSKA 46</w:t>
            </w:r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3.586,20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3.586,20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Naknada za neiskorišteni god. odmor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0,00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3.586,20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Godišnji  odmor iskorišten za vrijeme trajanja otkaznog roka</w:t>
            </w:r>
          </w:p>
        </w:tc>
      </w:tr>
      <w:tr w:rsidR="00FD25C9" w:rsidRPr="0078572B">
        <w:trPr>
          <w:trHeight w:val="1215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113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PETRAN KRISTIJAN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73572951256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 xml:space="preserve">PRETETINEC PRETETINEC 205 </w:t>
            </w:r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3.367,27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3.367,27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Naknada  za neiskorišteni GO, razlika plaća 2015.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1.184,78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2.182,49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Naknada za neiskorišteni godišnji odmor u neto iznosu od 2182,49  sadržana u popisu tražbina koje je sačinila stečajna upraviteljica</w:t>
            </w:r>
          </w:p>
        </w:tc>
      </w:tr>
      <w:tr w:rsidR="00FD25C9" w:rsidRPr="0078572B">
        <w:trPr>
          <w:trHeight w:val="780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114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MARTA SINKOVIĆ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91227826462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Donji Pustakovec  62,  Prelog</w:t>
            </w:r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26.788,05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26.788,05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Razlika plaće  3.-6/2014. g. prema KU, otpremnina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3.656,18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23.131,87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Sporazumom o raskidu ugovora o radu nije ugovorena otpremnina</w:t>
            </w:r>
          </w:p>
        </w:tc>
      </w:tr>
      <w:tr w:rsidR="00FD25C9" w:rsidRPr="0078572B">
        <w:trPr>
          <w:trHeight w:val="780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115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LESJAK JASNA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94087806050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Putjane 99, Čakovec</w:t>
            </w:r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30.585,34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30.585,34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Razlika plaće  3.-6/2014.g. prema KU, otpremnina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2.745,22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27.840,12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Sporazumom o raskidu ugovora o radu nije ugovorena otpremnina</w:t>
            </w:r>
          </w:p>
        </w:tc>
      </w:tr>
      <w:tr w:rsidR="00FD25C9" w:rsidRPr="0078572B">
        <w:trPr>
          <w:trHeight w:val="915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116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LESJAK MLADEN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27838774521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Putjane 99, Čakovec</w:t>
            </w:r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52.056,30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52.056,30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Razlika plaće  3.-6/2014.g. prema KU, otpremnina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4.664,40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47.391,90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U slučaju izvanrednog otkaza od  strane radnika zbog neisplate plaće, radnik nema pravo na otpremninu</w:t>
            </w:r>
          </w:p>
        </w:tc>
      </w:tr>
      <w:tr w:rsidR="00FD25C9" w:rsidRPr="0078572B">
        <w:trPr>
          <w:trHeight w:val="1035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117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FEGEŠ GORDANA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25204322787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Nedelišće, Livadarska 4</w:t>
            </w:r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29.237,13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29.237,13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Razlika plaće  3.-6/2014.g. i  1/2017 prema KU, otpremnina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3.172,41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26.064,72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U slučaju izvanrednog otkaza od  strane radnika zbog neisplate plaće, radnik nema pravo na otpremninu</w:t>
            </w:r>
          </w:p>
        </w:tc>
      </w:tr>
      <w:tr w:rsidR="00FD25C9" w:rsidRPr="0078572B">
        <w:trPr>
          <w:trHeight w:val="525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118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BOŽIDAR ŽVORC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03470609972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Čehovec 151, 40323 Prelog</w:t>
            </w:r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1.655,60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1.655,60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Neisplaćeni dio plaće 1/2015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1.655,60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0,00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 </w:t>
            </w:r>
          </w:p>
        </w:tc>
      </w:tr>
      <w:tr w:rsidR="00FD25C9" w:rsidRPr="0078572B">
        <w:trPr>
          <w:trHeight w:val="1035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119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JASMINKA CIRKVENČIĆ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87878845481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Benkovec 84, 40321 Mala Subotica</w:t>
            </w:r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23.661,01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23.661,01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Razlika plaće  3.-6/2014.g. i  1/2017  prema KU, otpremnina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3.297,46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20.363,55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U slučaju izvanrednog otkaza od  strane radnika zbog neisplate pla</w:t>
            </w:r>
            <w:r w:rsidR="00D71A39">
              <w:rPr>
                <w:sz w:val="20"/>
                <w:szCs w:val="20"/>
              </w:rPr>
              <w:t>će, radnik nema pravo na otpremninu</w:t>
            </w:r>
          </w:p>
        </w:tc>
      </w:tr>
      <w:tr w:rsidR="00FD25C9" w:rsidRPr="0078572B">
        <w:trPr>
          <w:trHeight w:val="1035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lastRenderedPageBreak/>
              <w:t>120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MARINA NOVAK MARČEC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19895021947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Radnička 60, Savska Ves</w:t>
            </w:r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3.430,00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3.430,00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 xml:space="preserve">Razlika plaće za prekovremeni rad </w:t>
            </w:r>
            <w:smartTag w:element="metricconverter" w:uri="urn:schemas-microsoft-com:office:smarttags">
              <w:smartTagPr>
                <w:attr w:val="2017. g" w:name="ProductID"/>
              </w:smartTagPr>
              <w:r w:rsidRPr="0078572B">
                <w:rPr>
                  <w:sz w:val="20"/>
                  <w:szCs w:val="20"/>
                </w:rPr>
                <w:t>2017. g</w:t>
              </w:r>
            </w:smartTag>
            <w:r w:rsidRPr="0078572B">
              <w:rPr>
                <w:sz w:val="20"/>
                <w:szCs w:val="20"/>
              </w:rPr>
              <w:t>., evidencija o radu portira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3.430,00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0,00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 </w:t>
            </w:r>
          </w:p>
        </w:tc>
      </w:tr>
      <w:tr w:rsidR="00FD25C9" w:rsidRPr="0078572B">
        <w:trPr>
          <w:trHeight w:val="780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121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ŠARIĆ NADA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70292213618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 xml:space="preserve">ČAKOVEC KRANJČEVIĆEVA 10 </w:t>
            </w:r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6.308,77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6.308,77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Razlika plaće  3.-6/2014.g. i  1/2017 prema KU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6.308,77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0,00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 </w:t>
            </w:r>
          </w:p>
        </w:tc>
      </w:tr>
      <w:tr w:rsidR="00FD25C9" w:rsidRPr="0078572B">
        <w:trPr>
          <w:trHeight w:val="525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122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Marušić Nenad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53468854816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Strahoninec, Čakovečka 1</w:t>
            </w:r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10.000,00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10.000,00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Otpremnina, pomoć za duže bolovanje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0B36C8" w:rsidP="0078572B" w:rsidR="00FD25C9" w:rsidRPr="0078572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FD25C9" w:rsidRPr="0078572B">
              <w:rPr>
                <w:sz w:val="20"/>
                <w:szCs w:val="20"/>
              </w:rPr>
              <w:t>.000,00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0,00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 </w:t>
            </w:r>
          </w:p>
        </w:tc>
      </w:tr>
      <w:tr w:rsidR="00FD25C9" w:rsidRPr="0078572B">
        <w:trPr>
          <w:trHeight w:val="525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123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Novak Nenad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71236982922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Dravska 7, Čakovec</w:t>
            </w:r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2.000,00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2.000,00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Pomoć za duže bolovanje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2.000,00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0,00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 </w:t>
            </w:r>
          </w:p>
        </w:tc>
      </w:tr>
      <w:tr w:rsidR="00FD25C9" w:rsidRPr="0078572B">
        <w:trPr>
          <w:trHeight w:val="780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124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VIDOVIĆ SLAVKO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01188695357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 xml:space="preserve">MIHOVLJAN I.G.KOVAČIĆA 49 </w:t>
            </w:r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1.003,15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1.003,15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Neisplaćeni dio plaće 1/15 i 1/17 Obračunske liste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1.003,15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0,00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 </w:t>
            </w:r>
          </w:p>
        </w:tc>
      </w:tr>
      <w:tr w:rsidR="00FD25C9" w:rsidRPr="0078572B">
        <w:trPr>
          <w:trHeight w:val="780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125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KOCIJAN ANĐELKA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88138965176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NEDELIŠĆE J.Š.Slavenskog 28</w:t>
            </w:r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4.839,52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4.839,52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Razlika plaće  3.-6/2014.g. i  1/2017 prema KU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4.839,52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0,00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 </w:t>
            </w:r>
          </w:p>
        </w:tc>
      </w:tr>
      <w:tr w:rsidR="00FD25C9" w:rsidRPr="0078572B">
        <w:trPr>
          <w:trHeight w:val="525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126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TOMLJANOVIĆ DARIO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38517882296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 xml:space="preserve">PRIBISLAVEC DR.A.STARČEVIĆA 56 </w:t>
            </w:r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3.706,98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3.706,98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Razlika plaće  3.- 6/2014.g. prema KU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3.706,98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0,00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 </w:t>
            </w:r>
          </w:p>
        </w:tc>
      </w:tr>
      <w:tr w:rsidR="00FD25C9" w:rsidRPr="0078572B">
        <w:trPr>
          <w:trHeight w:val="780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127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BERNAT SILVESTER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12105501746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 xml:space="preserve">IVANOVEC J. SLAVENSKOG 54 </w:t>
            </w:r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4.770,09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4.770,09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Razlika plaće  3.- 6/2014.g. i  1/2017 prema KU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4.770,09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0,00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 </w:t>
            </w:r>
          </w:p>
        </w:tc>
      </w:tr>
      <w:tr w:rsidR="00FD25C9" w:rsidRPr="0078572B">
        <w:trPr>
          <w:trHeight w:val="1035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128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ŠELJA NADICA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60235234170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OTOK OTOK 7, 40323 Prelog</w:t>
            </w:r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30.828,15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30.828,15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Razlika plaće  3.-6/2014.g. i  1/2017 prema KU, otpremnina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3.310,29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27.517,86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U slučaju izvanrednog otkaza od  strane radnika zbog neisplate plaće, radnik nema pravo na otpremninu</w:t>
            </w:r>
          </w:p>
        </w:tc>
      </w:tr>
      <w:tr w:rsidR="00FD25C9" w:rsidRPr="0078572B">
        <w:trPr>
          <w:trHeight w:val="1290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129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ČREP GORAZD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02354095445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 xml:space="preserve">OREHOVICA VINKA ŽGANCA 4 </w:t>
            </w:r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8.000,81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8.000,81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Razlika plaće  3.-6/2014.g. i  1/2017 Naknada plaće za neiskorišteni god. odmor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3.733,58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4.267,23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Godišnji  odmor iskorišten za vrijeme trajanja otkaznog roka</w:t>
            </w:r>
          </w:p>
        </w:tc>
      </w:tr>
      <w:tr w:rsidR="00FD25C9" w:rsidRPr="0078572B">
        <w:trPr>
          <w:trHeight w:val="780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130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Vesna Fridrich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05354780574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M. Tita 142, Novo selo Rok</w:t>
            </w:r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11.087,46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11.087,46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neisplaćeni dio plaće  1/15, obračun plaća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11.087,46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0,00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 </w:t>
            </w:r>
          </w:p>
        </w:tc>
      </w:tr>
      <w:tr w:rsidR="00FD25C9" w:rsidRPr="0078572B">
        <w:trPr>
          <w:trHeight w:val="1035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lastRenderedPageBreak/>
              <w:t>131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Dragica Peter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03345592075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Glavna 47, Sveta Marija</w:t>
            </w:r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8.000,00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8.000,00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Otpremnina – Sporazum o prestanku ugovora  o radu, čl. 5.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8.000,00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0,00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 </w:t>
            </w:r>
          </w:p>
        </w:tc>
      </w:tr>
      <w:tr w:rsidR="00FD25C9" w:rsidRPr="0078572B">
        <w:trPr>
          <w:trHeight w:val="780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132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Vladimir Halić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12138843997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Glavna 13A, Mala Subotica</w:t>
            </w:r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10.383,85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10.383,85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neisplaćeni dio plaće  1/15, obračun plaća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10.383,85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0,00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 </w:t>
            </w:r>
          </w:p>
        </w:tc>
      </w:tr>
      <w:tr w:rsidR="00FD25C9" w:rsidRPr="0078572B">
        <w:trPr>
          <w:trHeight w:val="1800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133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Željko Megla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18595091529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V. Lisinskog 43, Čakovec</w:t>
            </w:r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4.738,83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2.456,75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neisplaćeni dio plaće  1/15, obračun plaća neobračunati minuli rad 9/2018, neisplaćeni trošak prijevoza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4.738,83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0,00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 </w:t>
            </w:r>
          </w:p>
        </w:tc>
      </w:tr>
      <w:tr w:rsidR="00FD25C9" w:rsidRPr="0078572B">
        <w:trPr>
          <w:trHeight w:val="525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134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FILIPOVIĆ DANIJELA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88385051030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 xml:space="preserve">SIVICA GLAVNA 3 </w:t>
            </w:r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260,00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260,00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Tražbina iz kaznenog  postupka  K-265/2017 Općinskog suda u Čakovcu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260,00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0,00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 </w:t>
            </w:r>
          </w:p>
        </w:tc>
      </w:tr>
      <w:tr w:rsidR="00FD25C9" w:rsidRPr="0078572B">
        <w:trPr>
          <w:trHeight w:val="345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135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JANKOVIĆ KRISTINA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91280290013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 xml:space="preserve">MALA SUBOTICA A.STEPINCA 29 </w:t>
            </w:r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3.000,00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3.000,00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Tražbina iz kaznenog postupka  K-265/2017 Općinskog suda u Čakovcu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3.000,00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0,00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 </w:t>
            </w:r>
          </w:p>
        </w:tc>
      </w:tr>
      <w:tr w:rsidR="00FD25C9" w:rsidRPr="0078572B">
        <w:trPr>
          <w:trHeight w:val="1290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136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SLAMEK NADA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16295169732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VRATIŠINEC OGRADA 5</w:t>
            </w:r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1.460,00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1.460,00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Tražbina iz kaznenog postupka  K-265/2017 Općinskog suda u Čakovcu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1.460,00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0,00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 </w:t>
            </w:r>
          </w:p>
        </w:tc>
      </w:tr>
      <w:tr w:rsidR="00FD25C9" w:rsidRPr="0078572B">
        <w:trPr>
          <w:trHeight w:val="1290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137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ŠARIĆ MARJANA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07736667423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 xml:space="preserve">IVANOVEC GORNJI VIDOVEC </w:t>
            </w:r>
            <w:smartTag w:element="metricconverter" w:uri="urn:schemas-microsoft-com:office:smarttags">
              <w:smartTagPr>
                <w:attr w:val="42 A" w:name="ProductID"/>
              </w:smartTagPr>
              <w:r w:rsidRPr="0078572B">
                <w:rPr>
                  <w:sz w:val="20"/>
                  <w:szCs w:val="20"/>
                </w:rPr>
                <w:t>42 A</w:t>
              </w:r>
            </w:smartTag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3.600,00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3.600,00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Tražbina iz kaznenog postupka  K-265/2017 Općinskog suda u Čakovcu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3.600,00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0,00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 </w:t>
            </w:r>
          </w:p>
        </w:tc>
      </w:tr>
      <w:tr w:rsidR="00FD25C9" w:rsidRPr="0078572B">
        <w:trPr>
          <w:trHeight w:val="1290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lastRenderedPageBreak/>
              <w:t>138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ZADRAVEC ANA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00322024376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 xml:space="preserve">SIVICA ČAKOVEČKA 17 </w:t>
            </w:r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256,00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256,00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Tražbina iz kaznenog postupka  K-265/2017 Općinskog suda u Čakovcu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256,00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0,00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 </w:t>
            </w:r>
          </w:p>
        </w:tc>
      </w:tr>
      <w:tr w:rsidR="00FD25C9" w:rsidRPr="0078572B">
        <w:trPr>
          <w:trHeight w:val="1290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139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NOVAK LIDIJA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87771590668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DONJI ZEBANEC DONJI ZEBANEC 10</w:t>
            </w:r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3.800,00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3.800,00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Tražbina iz kaznenog postupka  K-265/2017 Općinskog suda u Čakovcu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3.800,00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0,00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 </w:t>
            </w:r>
          </w:p>
        </w:tc>
      </w:tr>
      <w:tr w:rsidR="00FD25C9" w:rsidRPr="0078572B">
        <w:trPr>
          <w:trHeight w:val="1290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140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VRTARIĆ MARIJA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26046425879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GORNJI KRALJEVEC MAROF 20</w:t>
            </w:r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360,00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360,00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Tražbina iz kaznenog postupka  K-265/2017 Općinskog suda u Čakovcu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360,00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0,00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 </w:t>
            </w:r>
          </w:p>
        </w:tc>
      </w:tr>
      <w:tr w:rsidR="00FD25C9" w:rsidRPr="0078572B">
        <w:trPr>
          <w:trHeight w:val="1290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141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ŽERJAV SRŠA MARTINA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99880655801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SAVSKA VES J. BAJKOVCA. 113</w:t>
            </w:r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300,00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300,00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Tražbina iz kaznenog postupka  K-265/2017 Općinskog suda u Čakovcu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0B36C8" w:rsidP="0078572B" w:rsidR="00FD25C9" w:rsidRPr="0078572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="00FD25C9" w:rsidRPr="0078572B">
              <w:rPr>
                <w:sz w:val="20"/>
                <w:szCs w:val="20"/>
              </w:rPr>
              <w:t>0,00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0,00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 </w:t>
            </w:r>
          </w:p>
        </w:tc>
      </w:tr>
      <w:tr w:rsidR="00FD25C9" w:rsidRPr="0078572B">
        <w:trPr>
          <w:trHeight w:val="1290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142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HERGOTIĆ JASMINKA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19917097793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 xml:space="preserve">DUNJKOVEC NOVA 26 </w:t>
            </w:r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68,00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68,00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Tražbina iz kaznenog postupka  K-265/2017 Općinskog suda u Čakovcu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68,00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0,00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 </w:t>
            </w:r>
          </w:p>
        </w:tc>
      </w:tr>
      <w:tr w:rsidR="00FD25C9" w:rsidRPr="0078572B">
        <w:trPr>
          <w:trHeight w:val="1035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143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AGENCIJA ZA OSIGURANJE RADNIČKIH TRAŽBINA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04323472109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Frankopanska 11, Zagreb</w:t>
            </w:r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771.580,12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771.580,12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Rješenja AORT od 04.12.18., 17.12.18.i 11.01.19.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771.580,12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0,00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Rješenja AORT</w:t>
            </w:r>
          </w:p>
        </w:tc>
      </w:tr>
      <w:tr w:rsidR="00FD25C9" w:rsidRPr="0078572B">
        <w:trPr>
          <w:trHeight w:val="1545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center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144</w:t>
            </w: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P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Ministarstvo financija, Porezna uprava, Područni ured Čakovec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52634238587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Čakovec, O. Keršovanija 11</w:t>
            </w:r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794.473,34</w:t>
            </w:r>
            <w:r w:rsidR="00D71A39">
              <w:rPr>
                <w:sz w:val="20"/>
                <w:szCs w:val="20"/>
              </w:rPr>
              <w:t xml:space="preserve"> </w:t>
            </w:r>
          </w:p>
          <w:p w:rsidRDefault="00D71A39" w:rsidP="0078572B" w:rsidR="00D71A39" w:rsidRPr="0078572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Iznos od 356.869,03 kn sadržan u bruto iznosu tražbina radnika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794.473,34</w:t>
            </w:r>
          </w:p>
          <w:p w:rsidRDefault="00D71A39" w:rsidP="0078572B" w:rsidR="00D71A39" w:rsidRPr="0078572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Iznos od 356.869,03 kn sadržan u bruto iznosu tražbina radnika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Knjigovodstvena kartica, izlist stanja računa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794.473,34</w:t>
            </w:r>
          </w:p>
          <w:p w:rsidRDefault="00D71A39" w:rsidP="0078572B" w:rsidR="00D71A39" w:rsidRPr="0078572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Iznos od 356.869,03 kn sadržan u bruto iznosu tražbina radnika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0,00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Rješenje o ovrsi</w:t>
            </w:r>
          </w:p>
        </w:tc>
      </w:tr>
      <w:tr w:rsidR="00FD25C9" w:rsidRPr="0078572B">
        <w:trPr>
          <w:trHeight w:val="315"/>
        </w:trPr>
        <w:tc>
          <w:tcPr>
            <w:tcW w:type="dxa" w:w="660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P="00FD25C9" w:rsidR="00FD25C9" w:rsidRPr="0078572B">
            <w:pPr>
              <w:rPr>
                <w:sz w:val="20"/>
                <w:szCs w:val="20"/>
              </w:rPr>
            </w:pPr>
          </w:p>
        </w:tc>
        <w:tc>
          <w:tcPr>
            <w:tcW w:type="dxa" w:w="1479"/>
            <w:shd w:fill="auto" w:color="auto" w:val="clear"/>
            <w:tcMar>
              <w:left w:type="dxa" w:w="28"/>
              <w:right w:type="dxa" w:w="28"/>
            </w:tcMar>
          </w:tcPr>
          <w:p w:rsidRDefault="00FD25C9" w:rsidP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Ukupno:</w:t>
            </w:r>
          </w:p>
        </w:tc>
        <w:tc>
          <w:tcPr>
            <w:tcW w:type="dxa" w:w="132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 </w:t>
            </w:r>
          </w:p>
        </w:tc>
        <w:tc>
          <w:tcPr>
            <w:tcW w:type="dxa" w:w="1948"/>
            <w:shd w:fill="auto" w:color="auto" w:val="clear"/>
            <w:noWrap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6.421.311,19</w:t>
            </w:r>
          </w:p>
          <w:p w:rsidRDefault="00D71A39" w:rsidP="0078572B" w:rsidR="00D71A39">
            <w:pPr>
              <w:jc w:val="right"/>
              <w:rPr>
                <w:sz w:val="20"/>
                <w:szCs w:val="20"/>
              </w:rPr>
            </w:pPr>
          </w:p>
          <w:p w:rsidRDefault="00D71A39" w:rsidP="0078572B" w:rsidR="00D71A3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Minus 356.869,03 kn ( sadržan u bruto iznosu tražbina radnika i prijavljen  od strane Porezne uprave )</w:t>
            </w:r>
          </w:p>
          <w:p w:rsidRDefault="00D71A39" w:rsidP="0078572B" w:rsidR="00D71A39">
            <w:pPr>
              <w:jc w:val="right"/>
              <w:rPr>
                <w:sz w:val="20"/>
                <w:szCs w:val="20"/>
              </w:rPr>
            </w:pPr>
          </w:p>
          <w:p w:rsidRDefault="00D71A39" w:rsidP="0078572B" w:rsidR="00D71A39">
            <w:pPr>
              <w:jc w:val="right"/>
              <w:rPr>
                <w:sz w:val="20"/>
                <w:szCs w:val="20"/>
              </w:rPr>
            </w:pPr>
          </w:p>
          <w:p w:rsidRDefault="00D71A39" w:rsidP="0078572B" w:rsidR="00D71A39" w:rsidRPr="0078572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6.064.442,16</w:t>
            </w:r>
          </w:p>
        </w:tc>
        <w:tc>
          <w:tcPr>
            <w:tcW w:type="dxa" w:w="1275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6.06</w:t>
            </w:r>
            <w:r w:rsidR="000B36C8">
              <w:rPr>
                <w:sz w:val="20"/>
                <w:szCs w:val="20"/>
              </w:rPr>
              <w:t>4.44</w:t>
            </w:r>
            <w:r w:rsidRPr="0078572B">
              <w:rPr>
                <w:sz w:val="20"/>
                <w:szCs w:val="20"/>
              </w:rPr>
              <w:t>2,16</w:t>
            </w:r>
          </w:p>
        </w:tc>
        <w:tc>
          <w:tcPr>
            <w:tcW w:type="dxa" w:w="1560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 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6.22</w:t>
            </w:r>
            <w:r w:rsidR="000B36C8">
              <w:rPr>
                <w:sz w:val="20"/>
                <w:szCs w:val="20"/>
              </w:rPr>
              <w:t>6</w:t>
            </w:r>
            <w:r w:rsidRPr="0078572B">
              <w:rPr>
                <w:sz w:val="20"/>
                <w:szCs w:val="20"/>
              </w:rPr>
              <w:t>.</w:t>
            </w:r>
            <w:r w:rsidR="000B36C8">
              <w:rPr>
                <w:sz w:val="20"/>
                <w:szCs w:val="20"/>
              </w:rPr>
              <w:t>4</w:t>
            </w:r>
            <w:r w:rsidRPr="0078572B">
              <w:rPr>
                <w:sz w:val="20"/>
                <w:szCs w:val="20"/>
              </w:rPr>
              <w:t>44,09</w:t>
            </w:r>
          </w:p>
          <w:p w:rsidRDefault="00D71A39" w:rsidP="0078572B" w:rsidR="00D71A39">
            <w:pPr>
              <w:jc w:val="right"/>
              <w:rPr>
                <w:sz w:val="20"/>
                <w:szCs w:val="20"/>
              </w:rPr>
            </w:pPr>
          </w:p>
          <w:p w:rsidRDefault="00D71A39" w:rsidP="0078572B" w:rsidR="00D71A3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Minus</w:t>
            </w:r>
          </w:p>
          <w:p w:rsidRDefault="00D71A39" w:rsidP="0078572B" w:rsidR="00D71A3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356.869,03 kn ( sadržan u bruto iznosu tražbina radnika i prijavljen  od strane Porezne uprave )</w:t>
            </w:r>
          </w:p>
          <w:p w:rsidRDefault="00D71A39" w:rsidP="0078572B" w:rsidR="00D71A39" w:rsidRPr="0078572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5.869.575,06 </w:t>
            </w:r>
          </w:p>
        </w:tc>
        <w:tc>
          <w:tcPr>
            <w:tcW w:type="dxa" w:w="1134"/>
            <w:shd w:fill="auto" w:color="auto" w:val="clear"/>
            <w:tcMar>
              <w:left w:type="dxa" w:w="28"/>
              <w:right w:type="dxa" w:w="28"/>
            </w:tcMar>
          </w:tcPr>
          <w:p w:rsidRDefault="00FD25C9" w:rsidP="0078572B" w:rsidR="00FD25C9" w:rsidRPr="0078572B">
            <w:pPr>
              <w:jc w:val="right"/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194.867,10</w:t>
            </w:r>
          </w:p>
        </w:tc>
        <w:tc>
          <w:tcPr>
            <w:tcW w:type="dxa" w:w="2863"/>
            <w:shd w:fill="auto" w:color="auto" w:val="clear"/>
            <w:tcMar>
              <w:left w:type="dxa" w:w="28"/>
              <w:right w:type="dxa" w:w="28"/>
            </w:tcMar>
          </w:tcPr>
          <w:p w:rsidRDefault="00FD25C9" w:rsidR="00FD25C9" w:rsidRPr="0078572B">
            <w:pPr>
              <w:rPr>
                <w:sz w:val="20"/>
                <w:szCs w:val="20"/>
              </w:rPr>
            </w:pPr>
            <w:r w:rsidRPr="0078572B">
              <w:rPr>
                <w:sz w:val="20"/>
                <w:szCs w:val="20"/>
              </w:rPr>
              <w:t> </w:t>
            </w:r>
          </w:p>
        </w:tc>
      </w:tr>
    </w:tbl>
    <w:p w:rsidRDefault="00FD25C9" w:rsidP="00FD25C9" w:rsidR="00FD25C9">
      <w:pPr>
        <w:rPr>
          <w:b/>
        </w:rPr>
      </w:pPr>
    </w:p>
    <w:p w:rsidRDefault="00FD25C9" w:rsidP="00FD25C9" w:rsidR="00FD25C9" w:rsidRPr="00DE453A">
      <w:pPr>
        <w:rPr>
          <w:b/>
        </w:rPr>
      </w:pPr>
    </w:p>
    <w:p w:rsidRDefault="00724661" w:rsidP="00DE453A" w:rsidR="00724661">
      <w:pPr>
        <w:jc w:val="both"/>
        <w:sectPr w:rsidSect="00FD25C9" w:rsidR="00724661">
          <w:footerReference w:type="default" r:id="rId9"/>
          <w:pgSz w:orient="landscape" w:h="11906" w:w="16838"/>
          <w:pgMar w:gutter="0" w:footer="863" w:header="705" w:left="1134" w:bottom="1418" w:right="1103" w:top="709"/>
          <w:pgNumType w:start="1"/>
          <w:cols w:space="708"/>
          <w:docGrid w:linePitch="360"/>
        </w:sectPr>
      </w:pPr>
    </w:p>
    <w:p w:rsidRDefault="000B36C8" w:rsidP="00BE3D63" w:rsidR="00724661">
      <w:pPr>
        <w:jc w:val="both"/>
      </w:pPr>
      <w:r>
        <w:lastRenderedPageBreak/>
        <w:t>U Čakovcu, 29. travnja 2019.</w:t>
      </w:r>
    </w:p>
    <w:p w:rsidRDefault="000B36C8" w:rsidP="00BE3D63" w:rsidR="000B36C8">
      <w:pPr>
        <w:jc w:val="both"/>
      </w:pPr>
    </w:p>
    <w:p w:rsidRDefault="000B36C8" w:rsidP="00BE3D63" w:rsidR="000B36C8">
      <w:pPr>
        <w:jc w:val="both"/>
      </w:pPr>
    </w:p>
    <w:p w:rsidRDefault="000B36C8" w:rsidP="00BE3D63" w:rsidR="000B36C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upraviteljica:</w:t>
      </w:r>
    </w:p>
    <w:p w:rsidRDefault="000B36C8" w:rsidP="00BE3D63" w:rsidR="000B36C8">
      <w:pPr>
        <w:jc w:val="both"/>
      </w:pPr>
    </w:p>
    <w:p w:rsidRDefault="000B36C8" w:rsidP="00BE3D63" w:rsidR="000B36C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Nevenka Golubić, dipl. oec.</w:t>
      </w:r>
    </w:p>
    <w:sectPr w:rsidSect="00724661" w:rsidR="000B36C8">
      <w:footerReference w:type="default" r:id="rId10"/>
      <w:type w:val="continuous"/>
      <w:pgSz w:orient="landscape" w:h="11906" w:w="16838"/>
      <w:pgMar w:gutter="0" w:footer="716" w:header="705" w:left="1134" w:bottom="851" w:right="1103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234D" w:rsidP="00A30FC2" w:rsidR="00A7234D">
      <w:r>
        <w:separator/>
      </w:r>
    </w:p>
  </w:endnote>
  <w:endnote w:id="0" w:type="continuationSeparator">
    <w:p w:rsidRDefault="00A7234D" w:rsidP="00A30FC2" w:rsidR="00A723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25C9" w:rsidR="00FD25C9">
    <w:pPr>
      <w:pStyle w:val="Podnoje"/>
      <w:jc w:val="right"/>
    </w:pPr>
    <w:r>
      <w:fldChar w:fldCharType="begin"/>
    </w:r>
    <w:r>
      <w:instrText>PAGE   \* MERGEFORMAT</w:instrText>
    </w:r>
    <w:r>
      <w:fldChar w:fldCharType="separate"/>
    </w:r>
    <w:r w:rsidR="009B6E53">
      <w:rPr>
        <w:noProof/>
      </w:rPr>
      <w:t>1</w:t>
    </w:r>
    <w:r>
      <w:fldChar w:fldCharType="end"/>
    </w:r>
  </w:p>
  <w:p w:rsidRDefault="00FD25C9" w:rsidR="00FD25C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25C9" w:rsidR="00FD25C9">
    <w:pPr>
      <w:pStyle w:val="Podnoje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11</w:t>
    </w:r>
    <w:r>
      <w:fldChar w:fldCharType="end"/>
    </w:r>
  </w:p>
  <w:p w:rsidRDefault="00FD25C9" w:rsidR="00FD25C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234D" w:rsidP="00A30FC2" w:rsidR="00A7234D">
      <w:r>
        <w:separator/>
      </w:r>
    </w:p>
  </w:footnote>
  <w:footnote w:id="0" w:type="continuationSeparator">
    <w:p w:rsidRDefault="00A7234D" w:rsidP="00A30FC2" w:rsidR="00A7234D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2049EB"/>
    <w:multiLevelType w:val="hybridMultilevel"/>
    <w:tmpl w:val="3F08A6D2"/>
    <w:lvl w:tplc="52EA3F2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453A"/>
    <w:rsid w:val="000000A5"/>
    <w:rsid w:val="000001D3"/>
    <w:rsid w:val="00000C69"/>
    <w:rsid w:val="0000247C"/>
    <w:rsid w:val="00003A19"/>
    <w:rsid w:val="00005234"/>
    <w:rsid w:val="00005275"/>
    <w:rsid w:val="00005595"/>
    <w:rsid w:val="000056C9"/>
    <w:rsid w:val="000108BF"/>
    <w:rsid w:val="0001198C"/>
    <w:rsid w:val="00013C1B"/>
    <w:rsid w:val="00014E8A"/>
    <w:rsid w:val="00017374"/>
    <w:rsid w:val="00020251"/>
    <w:rsid w:val="00021C6E"/>
    <w:rsid w:val="00025E73"/>
    <w:rsid w:val="0003108B"/>
    <w:rsid w:val="00034A3A"/>
    <w:rsid w:val="000401A0"/>
    <w:rsid w:val="00044748"/>
    <w:rsid w:val="00045376"/>
    <w:rsid w:val="000460D7"/>
    <w:rsid w:val="0004623E"/>
    <w:rsid w:val="00051597"/>
    <w:rsid w:val="000538AC"/>
    <w:rsid w:val="000551BF"/>
    <w:rsid w:val="00055E37"/>
    <w:rsid w:val="00055E6E"/>
    <w:rsid w:val="00060268"/>
    <w:rsid w:val="00060410"/>
    <w:rsid w:val="00060A49"/>
    <w:rsid w:val="000641F4"/>
    <w:rsid w:val="00064396"/>
    <w:rsid w:val="0006443A"/>
    <w:rsid w:val="00065EE8"/>
    <w:rsid w:val="00070258"/>
    <w:rsid w:val="00070DC9"/>
    <w:rsid w:val="00073261"/>
    <w:rsid w:val="0008282E"/>
    <w:rsid w:val="00083C04"/>
    <w:rsid w:val="00085326"/>
    <w:rsid w:val="00086548"/>
    <w:rsid w:val="00090344"/>
    <w:rsid w:val="00090C2E"/>
    <w:rsid w:val="00093E5D"/>
    <w:rsid w:val="000946B3"/>
    <w:rsid w:val="00097CA4"/>
    <w:rsid w:val="000A26DD"/>
    <w:rsid w:val="000A28F3"/>
    <w:rsid w:val="000A370B"/>
    <w:rsid w:val="000A41EE"/>
    <w:rsid w:val="000A6468"/>
    <w:rsid w:val="000B12C5"/>
    <w:rsid w:val="000B2193"/>
    <w:rsid w:val="000B30D8"/>
    <w:rsid w:val="000B36C8"/>
    <w:rsid w:val="000B3BF2"/>
    <w:rsid w:val="000B596F"/>
    <w:rsid w:val="000B6002"/>
    <w:rsid w:val="000C09FC"/>
    <w:rsid w:val="000C23C3"/>
    <w:rsid w:val="000C4351"/>
    <w:rsid w:val="000C46E4"/>
    <w:rsid w:val="000C4F51"/>
    <w:rsid w:val="000C524C"/>
    <w:rsid w:val="000C5DA2"/>
    <w:rsid w:val="000C6E93"/>
    <w:rsid w:val="000D024B"/>
    <w:rsid w:val="000D14C3"/>
    <w:rsid w:val="000D3F8F"/>
    <w:rsid w:val="000D60E2"/>
    <w:rsid w:val="000E0C89"/>
    <w:rsid w:val="000E28FF"/>
    <w:rsid w:val="000E3A8E"/>
    <w:rsid w:val="000E60FF"/>
    <w:rsid w:val="000E7871"/>
    <w:rsid w:val="000F230B"/>
    <w:rsid w:val="000F370D"/>
    <w:rsid w:val="000F3D0D"/>
    <w:rsid w:val="000F4261"/>
    <w:rsid w:val="000F47C9"/>
    <w:rsid w:val="000F49BA"/>
    <w:rsid w:val="000F4EF7"/>
    <w:rsid w:val="000F5C7C"/>
    <w:rsid w:val="0010155D"/>
    <w:rsid w:val="00104122"/>
    <w:rsid w:val="00104F49"/>
    <w:rsid w:val="0011131F"/>
    <w:rsid w:val="0011264C"/>
    <w:rsid w:val="00113F84"/>
    <w:rsid w:val="001212F8"/>
    <w:rsid w:val="00122251"/>
    <w:rsid w:val="00124EDE"/>
    <w:rsid w:val="00124F51"/>
    <w:rsid w:val="00130885"/>
    <w:rsid w:val="00131874"/>
    <w:rsid w:val="001319E6"/>
    <w:rsid w:val="00132416"/>
    <w:rsid w:val="0013408D"/>
    <w:rsid w:val="0013511D"/>
    <w:rsid w:val="00135F63"/>
    <w:rsid w:val="001369FB"/>
    <w:rsid w:val="00136C76"/>
    <w:rsid w:val="00137164"/>
    <w:rsid w:val="00141232"/>
    <w:rsid w:val="00142E8C"/>
    <w:rsid w:val="00146EC5"/>
    <w:rsid w:val="00151A4D"/>
    <w:rsid w:val="0015650C"/>
    <w:rsid w:val="00160414"/>
    <w:rsid w:val="0016278F"/>
    <w:rsid w:val="001629F7"/>
    <w:rsid w:val="00163BD5"/>
    <w:rsid w:val="00166129"/>
    <w:rsid w:val="00171455"/>
    <w:rsid w:val="00172561"/>
    <w:rsid w:val="00173108"/>
    <w:rsid w:val="00173510"/>
    <w:rsid w:val="00173CC6"/>
    <w:rsid w:val="0017440A"/>
    <w:rsid w:val="00177832"/>
    <w:rsid w:val="00177EA9"/>
    <w:rsid w:val="001815B6"/>
    <w:rsid w:val="00183526"/>
    <w:rsid w:val="001837B7"/>
    <w:rsid w:val="00184626"/>
    <w:rsid w:val="001854D4"/>
    <w:rsid w:val="0019084B"/>
    <w:rsid w:val="00191371"/>
    <w:rsid w:val="00191B2D"/>
    <w:rsid w:val="00192277"/>
    <w:rsid w:val="00194BF9"/>
    <w:rsid w:val="001969F8"/>
    <w:rsid w:val="00197205"/>
    <w:rsid w:val="0019776B"/>
    <w:rsid w:val="00197B3F"/>
    <w:rsid w:val="001A104F"/>
    <w:rsid w:val="001A222A"/>
    <w:rsid w:val="001A2ECC"/>
    <w:rsid w:val="001A4C00"/>
    <w:rsid w:val="001A7B92"/>
    <w:rsid w:val="001B0C46"/>
    <w:rsid w:val="001B10B4"/>
    <w:rsid w:val="001B2571"/>
    <w:rsid w:val="001B7DF8"/>
    <w:rsid w:val="001B7FB5"/>
    <w:rsid w:val="001C19BD"/>
    <w:rsid w:val="001C1B4E"/>
    <w:rsid w:val="001C3D0C"/>
    <w:rsid w:val="001C67FA"/>
    <w:rsid w:val="001D03B6"/>
    <w:rsid w:val="001D0F8F"/>
    <w:rsid w:val="001D2CB9"/>
    <w:rsid w:val="001D3663"/>
    <w:rsid w:val="001D37CB"/>
    <w:rsid w:val="001D4082"/>
    <w:rsid w:val="001D77E3"/>
    <w:rsid w:val="001E0756"/>
    <w:rsid w:val="001E14E1"/>
    <w:rsid w:val="001E2E36"/>
    <w:rsid w:val="001E3974"/>
    <w:rsid w:val="001E4D15"/>
    <w:rsid w:val="001E55AC"/>
    <w:rsid w:val="001F0125"/>
    <w:rsid w:val="001F0965"/>
    <w:rsid w:val="001F1983"/>
    <w:rsid w:val="001F1F4E"/>
    <w:rsid w:val="001F248A"/>
    <w:rsid w:val="001F53CC"/>
    <w:rsid w:val="001F7A14"/>
    <w:rsid w:val="0020636E"/>
    <w:rsid w:val="002103EE"/>
    <w:rsid w:val="002111D1"/>
    <w:rsid w:val="0021514F"/>
    <w:rsid w:val="00216296"/>
    <w:rsid w:val="00221647"/>
    <w:rsid w:val="0022175E"/>
    <w:rsid w:val="00222F70"/>
    <w:rsid w:val="00224AD5"/>
    <w:rsid w:val="00224EB0"/>
    <w:rsid w:val="00227049"/>
    <w:rsid w:val="0023101E"/>
    <w:rsid w:val="00233F50"/>
    <w:rsid w:val="00240EA6"/>
    <w:rsid w:val="00241250"/>
    <w:rsid w:val="0024263A"/>
    <w:rsid w:val="00242964"/>
    <w:rsid w:val="00242D75"/>
    <w:rsid w:val="002434BB"/>
    <w:rsid w:val="0024354F"/>
    <w:rsid w:val="00243B6A"/>
    <w:rsid w:val="00245159"/>
    <w:rsid w:val="002504AE"/>
    <w:rsid w:val="00254282"/>
    <w:rsid w:val="00254401"/>
    <w:rsid w:val="0025440B"/>
    <w:rsid w:val="0025458F"/>
    <w:rsid w:val="0025695B"/>
    <w:rsid w:val="00266979"/>
    <w:rsid w:val="00266CED"/>
    <w:rsid w:val="00267566"/>
    <w:rsid w:val="0027065D"/>
    <w:rsid w:val="00273EDA"/>
    <w:rsid w:val="0027437D"/>
    <w:rsid w:val="00274D7E"/>
    <w:rsid w:val="0027614F"/>
    <w:rsid w:val="00282E1E"/>
    <w:rsid w:val="00283A05"/>
    <w:rsid w:val="002848BC"/>
    <w:rsid w:val="00290001"/>
    <w:rsid w:val="00290494"/>
    <w:rsid w:val="00292345"/>
    <w:rsid w:val="00292C91"/>
    <w:rsid w:val="002942AA"/>
    <w:rsid w:val="00294348"/>
    <w:rsid w:val="002953D3"/>
    <w:rsid w:val="00295871"/>
    <w:rsid w:val="0029791E"/>
    <w:rsid w:val="002A1919"/>
    <w:rsid w:val="002A3301"/>
    <w:rsid w:val="002A3794"/>
    <w:rsid w:val="002A38E4"/>
    <w:rsid w:val="002A7287"/>
    <w:rsid w:val="002B7549"/>
    <w:rsid w:val="002B791D"/>
    <w:rsid w:val="002C1216"/>
    <w:rsid w:val="002C260A"/>
    <w:rsid w:val="002C30A0"/>
    <w:rsid w:val="002C3D9A"/>
    <w:rsid w:val="002C4F70"/>
    <w:rsid w:val="002C5E14"/>
    <w:rsid w:val="002C68D1"/>
    <w:rsid w:val="002D156F"/>
    <w:rsid w:val="002D1C8B"/>
    <w:rsid w:val="002D2B45"/>
    <w:rsid w:val="002D3569"/>
    <w:rsid w:val="002D41DC"/>
    <w:rsid w:val="002D65AA"/>
    <w:rsid w:val="002D7948"/>
    <w:rsid w:val="002E018D"/>
    <w:rsid w:val="002E3701"/>
    <w:rsid w:val="002E3B38"/>
    <w:rsid w:val="002E5953"/>
    <w:rsid w:val="002E6891"/>
    <w:rsid w:val="002E6B9E"/>
    <w:rsid w:val="002E7AE5"/>
    <w:rsid w:val="002F0613"/>
    <w:rsid w:val="002F1C16"/>
    <w:rsid w:val="002F3516"/>
    <w:rsid w:val="002F53D0"/>
    <w:rsid w:val="002F592F"/>
    <w:rsid w:val="002F656F"/>
    <w:rsid w:val="002F715B"/>
    <w:rsid w:val="00302105"/>
    <w:rsid w:val="00302F15"/>
    <w:rsid w:val="003054C3"/>
    <w:rsid w:val="003072AE"/>
    <w:rsid w:val="003108DC"/>
    <w:rsid w:val="003126E1"/>
    <w:rsid w:val="0031447D"/>
    <w:rsid w:val="0031683C"/>
    <w:rsid w:val="00317574"/>
    <w:rsid w:val="0032041D"/>
    <w:rsid w:val="003209A1"/>
    <w:rsid w:val="00320CEE"/>
    <w:rsid w:val="00323489"/>
    <w:rsid w:val="003245D0"/>
    <w:rsid w:val="003247D4"/>
    <w:rsid w:val="00326A14"/>
    <w:rsid w:val="00326C3C"/>
    <w:rsid w:val="00331435"/>
    <w:rsid w:val="00335A35"/>
    <w:rsid w:val="00336793"/>
    <w:rsid w:val="003405C6"/>
    <w:rsid w:val="00341FD9"/>
    <w:rsid w:val="003423EA"/>
    <w:rsid w:val="003443E7"/>
    <w:rsid w:val="0034479E"/>
    <w:rsid w:val="003457F3"/>
    <w:rsid w:val="0035174B"/>
    <w:rsid w:val="003522CE"/>
    <w:rsid w:val="00352384"/>
    <w:rsid w:val="00353147"/>
    <w:rsid w:val="003537FB"/>
    <w:rsid w:val="00354953"/>
    <w:rsid w:val="0036087D"/>
    <w:rsid w:val="00362533"/>
    <w:rsid w:val="003645A8"/>
    <w:rsid w:val="003647B3"/>
    <w:rsid w:val="00366F73"/>
    <w:rsid w:val="00367202"/>
    <w:rsid w:val="0036725F"/>
    <w:rsid w:val="00367DB2"/>
    <w:rsid w:val="00371564"/>
    <w:rsid w:val="00371FCA"/>
    <w:rsid w:val="003731F4"/>
    <w:rsid w:val="00375029"/>
    <w:rsid w:val="00376EFB"/>
    <w:rsid w:val="003779E9"/>
    <w:rsid w:val="00380491"/>
    <w:rsid w:val="00381949"/>
    <w:rsid w:val="0038198B"/>
    <w:rsid w:val="00387CCF"/>
    <w:rsid w:val="00390C05"/>
    <w:rsid w:val="003919E8"/>
    <w:rsid w:val="00391CC2"/>
    <w:rsid w:val="00393C2E"/>
    <w:rsid w:val="00396EFF"/>
    <w:rsid w:val="003A12CB"/>
    <w:rsid w:val="003A16B9"/>
    <w:rsid w:val="003A1785"/>
    <w:rsid w:val="003A1A54"/>
    <w:rsid w:val="003A46DC"/>
    <w:rsid w:val="003A5433"/>
    <w:rsid w:val="003A7454"/>
    <w:rsid w:val="003B00BE"/>
    <w:rsid w:val="003B0464"/>
    <w:rsid w:val="003B3AC7"/>
    <w:rsid w:val="003B5455"/>
    <w:rsid w:val="003C03D9"/>
    <w:rsid w:val="003C103D"/>
    <w:rsid w:val="003C1708"/>
    <w:rsid w:val="003C1977"/>
    <w:rsid w:val="003C2F81"/>
    <w:rsid w:val="003C61EF"/>
    <w:rsid w:val="003C663C"/>
    <w:rsid w:val="003C6EEC"/>
    <w:rsid w:val="003D1568"/>
    <w:rsid w:val="003D46B0"/>
    <w:rsid w:val="003D4D31"/>
    <w:rsid w:val="003D5CD1"/>
    <w:rsid w:val="003D6294"/>
    <w:rsid w:val="003E0B1F"/>
    <w:rsid w:val="003E3DD3"/>
    <w:rsid w:val="003E5298"/>
    <w:rsid w:val="003E611B"/>
    <w:rsid w:val="003F0C49"/>
    <w:rsid w:val="003F149E"/>
    <w:rsid w:val="003F26C9"/>
    <w:rsid w:val="003F2E6A"/>
    <w:rsid w:val="003F4BF7"/>
    <w:rsid w:val="003F50DC"/>
    <w:rsid w:val="003F65A6"/>
    <w:rsid w:val="003F6C0C"/>
    <w:rsid w:val="003F7BDB"/>
    <w:rsid w:val="0040124F"/>
    <w:rsid w:val="004012B6"/>
    <w:rsid w:val="00401D3A"/>
    <w:rsid w:val="0040246A"/>
    <w:rsid w:val="0040528B"/>
    <w:rsid w:val="00405C65"/>
    <w:rsid w:val="00410447"/>
    <w:rsid w:val="00414A96"/>
    <w:rsid w:val="00414BAA"/>
    <w:rsid w:val="004159CE"/>
    <w:rsid w:val="004165C6"/>
    <w:rsid w:val="00416E50"/>
    <w:rsid w:val="00420228"/>
    <w:rsid w:val="00420A92"/>
    <w:rsid w:val="00420F2F"/>
    <w:rsid w:val="004229E4"/>
    <w:rsid w:val="00424FF7"/>
    <w:rsid w:val="00425407"/>
    <w:rsid w:val="00425599"/>
    <w:rsid w:val="00425E05"/>
    <w:rsid w:val="00426014"/>
    <w:rsid w:val="004267BE"/>
    <w:rsid w:val="00427579"/>
    <w:rsid w:val="00430633"/>
    <w:rsid w:val="00432A0B"/>
    <w:rsid w:val="004330CA"/>
    <w:rsid w:val="00440C65"/>
    <w:rsid w:val="00442DD0"/>
    <w:rsid w:val="004443FD"/>
    <w:rsid w:val="00445983"/>
    <w:rsid w:val="0044674B"/>
    <w:rsid w:val="00446BD8"/>
    <w:rsid w:val="004477C8"/>
    <w:rsid w:val="004501D7"/>
    <w:rsid w:val="004512FE"/>
    <w:rsid w:val="00452A23"/>
    <w:rsid w:val="00453826"/>
    <w:rsid w:val="0045549B"/>
    <w:rsid w:val="00456B9C"/>
    <w:rsid w:val="004579A0"/>
    <w:rsid w:val="0046512D"/>
    <w:rsid w:val="004669A1"/>
    <w:rsid w:val="00466E0E"/>
    <w:rsid w:val="004704B9"/>
    <w:rsid w:val="00474947"/>
    <w:rsid w:val="00474C3D"/>
    <w:rsid w:val="00481397"/>
    <w:rsid w:val="00481951"/>
    <w:rsid w:val="004819EA"/>
    <w:rsid w:val="00482486"/>
    <w:rsid w:val="00484472"/>
    <w:rsid w:val="00484E31"/>
    <w:rsid w:val="00486238"/>
    <w:rsid w:val="00486C4E"/>
    <w:rsid w:val="0048721C"/>
    <w:rsid w:val="00487CE8"/>
    <w:rsid w:val="004925B9"/>
    <w:rsid w:val="00494706"/>
    <w:rsid w:val="00496595"/>
    <w:rsid w:val="004A1887"/>
    <w:rsid w:val="004A3A41"/>
    <w:rsid w:val="004A4FF6"/>
    <w:rsid w:val="004A580E"/>
    <w:rsid w:val="004A61F4"/>
    <w:rsid w:val="004B0DCD"/>
    <w:rsid w:val="004B1BB4"/>
    <w:rsid w:val="004B21B4"/>
    <w:rsid w:val="004B45EE"/>
    <w:rsid w:val="004B5798"/>
    <w:rsid w:val="004B5B05"/>
    <w:rsid w:val="004B5BCF"/>
    <w:rsid w:val="004B73EC"/>
    <w:rsid w:val="004C0113"/>
    <w:rsid w:val="004C25CD"/>
    <w:rsid w:val="004C327E"/>
    <w:rsid w:val="004C40B7"/>
    <w:rsid w:val="004C45F5"/>
    <w:rsid w:val="004C7156"/>
    <w:rsid w:val="004C7835"/>
    <w:rsid w:val="004D0EAD"/>
    <w:rsid w:val="004D24C3"/>
    <w:rsid w:val="004D3764"/>
    <w:rsid w:val="004D5803"/>
    <w:rsid w:val="004D64BC"/>
    <w:rsid w:val="004D6EE8"/>
    <w:rsid w:val="004D74B8"/>
    <w:rsid w:val="004E105C"/>
    <w:rsid w:val="004E3010"/>
    <w:rsid w:val="004E3512"/>
    <w:rsid w:val="004E40AF"/>
    <w:rsid w:val="004E731F"/>
    <w:rsid w:val="004F2B29"/>
    <w:rsid w:val="004F3BA9"/>
    <w:rsid w:val="004F5129"/>
    <w:rsid w:val="004F5B10"/>
    <w:rsid w:val="004F64CB"/>
    <w:rsid w:val="004F69C8"/>
    <w:rsid w:val="005025B8"/>
    <w:rsid w:val="00502A35"/>
    <w:rsid w:val="00503F3E"/>
    <w:rsid w:val="0050754A"/>
    <w:rsid w:val="005101BC"/>
    <w:rsid w:val="005106D7"/>
    <w:rsid w:val="00511EC7"/>
    <w:rsid w:val="00515B95"/>
    <w:rsid w:val="0051655A"/>
    <w:rsid w:val="0051682E"/>
    <w:rsid w:val="005168AC"/>
    <w:rsid w:val="005213A1"/>
    <w:rsid w:val="00531C0D"/>
    <w:rsid w:val="00531C5C"/>
    <w:rsid w:val="00532F3A"/>
    <w:rsid w:val="0053314A"/>
    <w:rsid w:val="0053455F"/>
    <w:rsid w:val="00534E77"/>
    <w:rsid w:val="005432BA"/>
    <w:rsid w:val="0054525C"/>
    <w:rsid w:val="00546AC7"/>
    <w:rsid w:val="00546E16"/>
    <w:rsid w:val="00547610"/>
    <w:rsid w:val="00547A1B"/>
    <w:rsid w:val="00551C9A"/>
    <w:rsid w:val="005526B9"/>
    <w:rsid w:val="005536C8"/>
    <w:rsid w:val="00553FCE"/>
    <w:rsid w:val="00554CD8"/>
    <w:rsid w:val="00555C65"/>
    <w:rsid w:val="00555F29"/>
    <w:rsid w:val="00560188"/>
    <w:rsid w:val="005626C1"/>
    <w:rsid w:val="005647DA"/>
    <w:rsid w:val="005651C3"/>
    <w:rsid w:val="00565473"/>
    <w:rsid w:val="00565640"/>
    <w:rsid w:val="0056640F"/>
    <w:rsid w:val="00570119"/>
    <w:rsid w:val="00572B70"/>
    <w:rsid w:val="00573DD1"/>
    <w:rsid w:val="005740C4"/>
    <w:rsid w:val="00576CF7"/>
    <w:rsid w:val="005847EB"/>
    <w:rsid w:val="00585E84"/>
    <w:rsid w:val="005871F3"/>
    <w:rsid w:val="0058790B"/>
    <w:rsid w:val="00587F54"/>
    <w:rsid w:val="0059040F"/>
    <w:rsid w:val="00590B42"/>
    <w:rsid w:val="00591820"/>
    <w:rsid w:val="00596CBA"/>
    <w:rsid w:val="00596ED9"/>
    <w:rsid w:val="005A36D2"/>
    <w:rsid w:val="005A3AEA"/>
    <w:rsid w:val="005A4FC8"/>
    <w:rsid w:val="005A5CFA"/>
    <w:rsid w:val="005A68A6"/>
    <w:rsid w:val="005A73A1"/>
    <w:rsid w:val="005B1AE5"/>
    <w:rsid w:val="005B703C"/>
    <w:rsid w:val="005C0138"/>
    <w:rsid w:val="005C12C2"/>
    <w:rsid w:val="005C353D"/>
    <w:rsid w:val="005C3884"/>
    <w:rsid w:val="005C4687"/>
    <w:rsid w:val="005D0140"/>
    <w:rsid w:val="005D0B27"/>
    <w:rsid w:val="005D2658"/>
    <w:rsid w:val="005D28EA"/>
    <w:rsid w:val="005D300F"/>
    <w:rsid w:val="005D5FA1"/>
    <w:rsid w:val="005D6324"/>
    <w:rsid w:val="005E0EF5"/>
    <w:rsid w:val="005E22A4"/>
    <w:rsid w:val="005E2D4E"/>
    <w:rsid w:val="005E3B4D"/>
    <w:rsid w:val="005E7C59"/>
    <w:rsid w:val="005F0051"/>
    <w:rsid w:val="005F0965"/>
    <w:rsid w:val="00601291"/>
    <w:rsid w:val="006026A9"/>
    <w:rsid w:val="0060308C"/>
    <w:rsid w:val="0060550B"/>
    <w:rsid w:val="006055D2"/>
    <w:rsid w:val="00607019"/>
    <w:rsid w:val="00610E34"/>
    <w:rsid w:val="006202F3"/>
    <w:rsid w:val="00620708"/>
    <w:rsid w:val="00621437"/>
    <w:rsid w:val="00621649"/>
    <w:rsid w:val="00622992"/>
    <w:rsid w:val="00622A40"/>
    <w:rsid w:val="006236B3"/>
    <w:rsid w:val="006252BB"/>
    <w:rsid w:val="0062600F"/>
    <w:rsid w:val="006275A8"/>
    <w:rsid w:val="006275C0"/>
    <w:rsid w:val="00627A07"/>
    <w:rsid w:val="00632D53"/>
    <w:rsid w:val="00634300"/>
    <w:rsid w:val="00635AD2"/>
    <w:rsid w:val="006364B5"/>
    <w:rsid w:val="00636DEE"/>
    <w:rsid w:val="00640480"/>
    <w:rsid w:val="00641BA9"/>
    <w:rsid w:val="00642525"/>
    <w:rsid w:val="00647CE1"/>
    <w:rsid w:val="0065208C"/>
    <w:rsid w:val="0065358A"/>
    <w:rsid w:val="00653C42"/>
    <w:rsid w:val="006551C0"/>
    <w:rsid w:val="00660AF6"/>
    <w:rsid w:val="006615BD"/>
    <w:rsid w:val="0067138C"/>
    <w:rsid w:val="00673CB6"/>
    <w:rsid w:val="006743F5"/>
    <w:rsid w:val="00674C5C"/>
    <w:rsid w:val="006755D6"/>
    <w:rsid w:val="0067683B"/>
    <w:rsid w:val="006770CE"/>
    <w:rsid w:val="00680788"/>
    <w:rsid w:val="00682362"/>
    <w:rsid w:val="006825F1"/>
    <w:rsid w:val="00682B9B"/>
    <w:rsid w:val="00683B88"/>
    <w:rsid w:val="00686B5D"/>
    <w:rsid w:val="006927B7"/>
    <w:rsid w:val="00692B85"/>
    <w:rsid w:val="00693641"/>
    <w:rsid w:val="00696B3D"/>
    <w:rsid w:val="00697235"/>
    <w:rsid w:val="00697AE5"/>
    <w:rsid w:val="006A0EF2"/>
    <w:rsid w:val="006A13E4"/>
    <w:rsid w:val="006A1ED9"/>
    <w:rsid w:val="006A5BBF"/>
    <w:rsid w:val="006A630A"/>
    <w:rsid w:val="006A67E0"/>
    <w:rsid w:val="006A6934"/>
    <w:rsid w:val="006B0ACB"/>
    <w:rsid w:val="006B30DD"/>
    <w:rsid w:val="006B493E"/>
    <w:rsid w:val="006C17D1"/>
    <w:rsid w:val="006C3AE5"/>
    <w:rsid w:val="006C552E"/>
    <w:rsid w:val="006C5B4B"/>
    <w:rsid w:val="006C78B6"/>
    <w:rsid w:val="006D029A"/>
    <w:rsid w:val="006D219B"/>
    <w:rsid w:val="006D2BBC"/>
    <w:rsid w:val="006D3753"/>
    <w:rsid w:val="006D4FEA"/>
    <w:rsid w:val="006D68E5"/>
    <w:rsid w:val="006E40A1"/>
    <w:rsid w:val="006E44B7"/>
    <w:rsid w:val="006E4FBA"/>
    <w:rsid w:val="006E5BA6"/>
    <w:rsid w:val="006E7EDD"/>
    <w:rsid w:val="006F0226"/>
    <w:rsid w:val="006F1B02"/>
    <w:rsid w:val="006F3171"/>
    <w:rsid w:val="006F424A"/>
    <w:rsid w:val="006F4AA4"/>
    <w:rsid w:val="006F5271"/>
    <w:rsid w:val="006F72DB"/>
    <w:rsid w:val="0070189E"/>
    <w:rsid w:val="00706050"/>
    <w:rsid w:val="007113E7"/>
    <w:rsid w:val="00712657"/>
    <w:rsid w:val="00713102"/>
    <w:rsid w:val="00716312"/>
    <w:rsid w:val="007167F8"/>
    <w:rsid w:val="00717885"/>
    <w:rsid w:val="00717BFA"/>
    <w:rsid w:val="00720B57"/>
    <w:rsid w:val="0072116B"/>
    <w:rsid w:val="00722272"/>
    <w:rsid w:val="007222D9"/>
    <w:rsid w:val="0072237E"/>
    <w:rsid w:val="0072270C"/>
    <w:rsid w:val="007241B6"/>
    <w:rsid w:val="00724661"/>
    <w:rsid w:val="00726DD9"/>
    <w:rsid w:val="007353A1"/>
    <w:rsid w:val="00735899"/>
    <w:rsid w:val="00740BF0"/>
    <w:rsid w:val="00741EF8"/>
    <w:rsid w:val="007452A2"/>
    <w:rsid w:val="00752750"/>
    <w:rsid w:val="00752B99"/>
    <w:rsid w:val="00753154"/>
    <w:rsid w:val="0075360F"/>
    <w:rsid w:val="00753AB9"/>
    <w:rsid w:val="00753F2E"/>
    <w:rsid w:val="00757D2F"/>
    <w:rsid w:val="0076004C"/>
    <w:rsid w:val="007616F3"/>
    <w:rsid w:val="007620CA"/>
    <w:rsid w:val="00765991"/>
    <w:rsid w:val="00765B78"/>
    <w:rsid w:val="00765FB4"/>
    <w:rsid w:val="007677F9"/>
    <w:rsid w:val="00767F97"/>
    <w:rsid w:val="0077125D"/>
    <w:rsid w:val="00772F77"/>
    <w:rsid w:val="007738D7"/>
    <w:rsid w:val="007742C5"/>
    <w:rsid w:val="007743A5"/>
    <w:rsid w:val="00777ADD"/>
    <w:rsid w:val="00780BB2"/>
    <w:rsid w:val="00782815"/>
    <w:rsid w:val="007833ED"/>
    <w:rsid w:val="00784316"/>
    <w:rsid w:val="0078572B"/>
    <w:rsid w:val="00791EA9"/>
    <w:rsid w:val="007922F0"/>
    <w:rsid w:val="0079407E"/>
    <w:rsid w:val="007941B3"/>
    <w:rsid w:val="007A04A1"/>
    <w:rsid w:val="007A0961"/>
    <w:rsid w:val="007A0B4E"/>
    <w:rsid w:val="007A1355"/>
    <w:rsid w:val="007A167E"/>
    <w:rsid w:val="007A236D"/>
    <w:rsid w:val="007A4B06"/>
    <w:rsid w:val="007A6A08"/>
    <w:rsid w:val="007A6F8E"/>
    <w:rsid w:val="007B2AAB"/>
    <w:rsid w:val="007B30AF"/>
    <w:rsid w:val="007B3C22"/>
    <w:rsid w:val="007B5C5A"/>
    <w:rsid w:val="007B5D15"/>
    <w:rsid w:val="007B6659"/>
    <w:rsid w:val="007B6B2F"/>
    <w:rsid w:val="007B71EB"/>
    <w:rsid w:val="007B7962"/>
    <w:rsid w:val="007C0951"/>
    <w:rsid w:val="007C1D8D"/>
    <w:rsid w:val="007C35E4"/>
    <w:rsid w:val="007C37C3"/>
    <w:rsid w:val="007C719C"/>
    <w:rsid w:val="007C7EFC"/>
    <w:rsid w:val="007D15BF"/>
    <w:rsid w:val="007D292B"/>
    <w:rsid w:val="007D299B"/>
    <w:rsid w:val="007D2FBD"/>
    <w:rsid w:val="007D46DB"/>
    <w:rsid w:val="007D484A"/>
    <w:rsid w:val="007D591B"/>
    <w:rsid w:val="007D7E03"/>
    <w:rsid w:val="007E1538"/>
    <w:rsid w:val="007E20E7"/>
    <w:rsid w:val="007E3115"/>
    <w:rsid w:val="007E392A"/>
    <w:rsid w:val="007F0D2D"/>
    <w:rsid w:val="007F270F"/>
    <w:rsid w:val="007F291F"/>
    <w:rsid w:val="008012C0"/>
    <w:rsid w:val="00806BF0"/>
    <w:rsid w:val="0081074E"/>
    <w:rsid w:val="0081100B"/>
    <w:rsid w:val="00814EEE"/>
    <w:rsid w:val="00816187"/>
    <w:rsid w:val="008214E4"/>
    <w:rsid w:val="008217A0"/>
    <w:rsid w:val="00825992"/>
    <w:rsid w:val="00825F64"/>
    <w:rsid w:val="00826989"/>
    <w:rsid w:val="00827DF5"/>
    <w:rsid w:val="00830C49"/>
    <w:rsid w:val="008313CB"/>
    <w:rsid w:val="00834AAE"/>
    <w:rsid w:val="008378F2"/>
    <w:rsid w:val="00840015"/>
    <w:rsid w:val="0084234F"/>
    <w:rsid w:val="00842F43"/>
    <w:rsid w:val="0084324E"/>
    <w:rsid w:val="00843EC5"/>
    <w:rsid w:val="00844501"/>
    <w:rsid w:val="00845C76"/>
    <w:rsid w:val="00846C4B"/>
    <w:rsid w:val="008477B4"/>
    <w:rsid w:val="00851816"/>
    <w:rsid w:val="00852734"/>
    <w:rsid w:val="00854AD0"/>
    <w:rsid w:val="008565E0"/>
    <w:rsid w:val="00856B85"/>
    <w:rsid w:val="008579ED"/>
    <w:rsid w:val="00860ED1"/>
    <w:rsid w:val="00863D3E"/>
    <w:rsid w:val="00863FE5"/>
    <w:rsid w:val="0086640D"/>
    <w:rsid w:val="00867B91"/>
    <w:rsid w:val="0087194C"/>
    <w:rsid w:val="00872E73"/>
    <w:rsid w:val="00873B6D"/>
    <w:rsid w:val="00874360"/>
    <w:rsid w:val="0087562E"/>
    <w:rsid w:val="00881E6D"/>
    <w:rsid w:val="008838F5"/>
    <w:rsid w:val="00884C96"/>
    <w:rsid w:val="008867C6"/>
    <w:rsid w:val="0088737F"/>
    <w:rsid w:val="008901C3"/>
    <w:rsid w:val="008905A8"/>
    <w:rsid w:val="00892DC8"/>
    <w:rsid w:val="00893D8A"/>
    <w:rsid w:val="00896676"/>
    <w:rsid w:val="00897333"/>
    <w:rsid w:val="00897C27"/>
    <w:rsid w:val="008A33C2"/>
    <w:rsid w:val="008A742C"/>
    <w:rsid w:val="008B0046"/>
    <w:rsid w:val="008B00C8"/>
    <w:rsid w:val="008B090A"/>
    <w:rsid w:val="008B1C6F"/>
    <w:rsid w:val="008B37F4"/>
    <w:rsid w:val="008B4272"/>
    <w:rsid w:val="008B467C"/>
    <w:rsid w:val="008B47DD"/>
    <w:rsid w:val="008B5686"/>
    <w:rsid w:val="008B5D6A"/>
    <w:rsid w:val="008B608B"/>
    <w:rsid w:val="008B69D2"/>
    <w:rsid w:val="008C10F2"/>
    <w:rsid w:val="008C17AE"/>
    <w:rsid w:val="008C1D16"/>
    <w:rsid w:val="008C332D"/>
    <w:rsid w:val="008C3A47"/>
    <w:rsid w:val="008D0C5B"/>
    <w:rsid w:val="008D0EED"/>
    <w:rsid w:val="008D276B"/>
    <w:rsid w:val="008D408A"/>
    <w:rsid w:val="008D47E9"/>
    <w:rsid w:val="008D5676"/>
    <w:rsid w:val="008D5AA9"/>
    <w:rsid w:val="008D798A"/>
    <w:rsid w:val="008E0417"/>
    <w:rsid w:val="008E4620"/>
    <w:rsid w:val="008E65F7"/>
    <w:rsid w:val="008E6913"/>
    <w:rsid w:val="008F18CF"/>
    <w:rsid w:val="008F3031"/>
    <w:rsid w:val="008F3EF2"/>
    <w:rsid w:val="008F64DE"/>
    <w:rsid w:val="008F76F9"/>
    <w:rsid w:val="0090036B"/>
    <w:rsid w:val="00900668"/>
    <w:rsid w:val="00901FA2"/>
    <w:rsid w:val="00902925"/>
    <w:rsid w:val="009047DD"/>
    <w:rsid w:val="00904E22"/>
    <w:rsid w:val="0090522A"/>
    <w:rsid w:val="009061F4"/>
    <w:rsid w:val="00910FF5"/>
    <w:rsid w:val="0091277C"/>
    <w:rsid w:val="00912C99"/>
    <w:rsid w:val="0091590C"/>
    <w:rsid w:val="00916846"/>
    <w:rsid w:val="00917B94"/>
    <w:rsid w:val="00921250"/>
    <w:rsid w:val="00922620"/>
    <w:rsid w:val="009234B0"/>
    <w:rsid w:val="00927FAD"/>
    <w:rsid w:val="009303AF"/>
    <w:rsid w:val="00930963"/>
    <w:rsid w:val="00930C1D"/>
    <w:rsid w:val="00930FDE"/>
    <w:rsid w:val="00931319"/>
    <w:rsid w:val="00931B1F"/>
    <w:rsid w:val="00933AEA"/>
    <w:rsid w:val="00933D9E"/>
    <w:rsid w:val="00934373"/>
    <w:rsid w:val="009357B6"/>
    <w:rsid w:val="00936B26"/>
    <w:rsid w:val="0093704E"/>
    <w:rsid w:val="00937B80"/>
    <w:rsid w:val="00937CE2"/>
    <w:rsid w:val="0094405D"/>
    <w:rsid w:val="009459D4"/>
    <w:rsid w:val="00947C4A"/>
    <w:rsid w:val="00953EA1"/>
    <w:rsid w:val="00955CF3"/>
    <w:rsid w:val="00956E7A"/>
    <w:rsid w:val="00960316"/>
    <w:rsid w:val="00963F25"/>
    <w:rsid w:val="00965A10"/>
    <w:rsid w:val="00966915"/>
    <w:rsid w:val="00966BAE"/>
    <w:rsid w:val="00966D3B"/>
    <w:rsid w:val="009676AA"/>
    <w:rsid w:val="0097335B"/>
    <w:rsid w:val="00973F71"/>
    <w:rsid w:val="00975544"/>
    <w:rsid w:val="0097758C"/>
    <w:rsid w:val="00977950"/>
    <w:rsid w:val="00977BBA"/>
    <w:rsid w:val="00982FD4"/>
    <w:rsid w:val="00983315"/>
    <w:rsid w:val="00983969"/>
    <w:rsid w:val="00986547"/>
    <w:rsid w:val="00992D3F"/>
    <w:rsid w:val="009940F0"/>
    <w:rsid w:val="0099620D"/>
    <w:rsid w:val="009A06FF"/>
    <w:rsid w:val="009A0733"/>
    <w:rsid w:val="009A4000"/>
    <w:rsid w:val="009B1754"/>
    <w:rsid w:val="009B1B3B"/>
    <w:rsid w:val="009B2071"/>
    <w:rsid w:val="009B2221"/>
    <w:rsid w:val="009B3472"/>
    <w:rsid w:val="009B3D03"/>
    <w:rsid w:val="009B50E4"/>
    <w:rsid w:val="009B5B92"/>
    <w:rsid w:val="009B5EE1"/>
    <w:rsid w:val="009B5F28"/>
    <w:rsid w:val="009B6E53"/>
    <w:rsid w:val="009B6FA9"/>
    <w:rsid w:val="009C0C14"/>
    <w:rsid w:val="009C114F"/>
    <w:rsid w:val="009C1876"/>
    <w:rsid w:val="009C2E51"/>
    <w:rsid w:val="009C5DF7"/>
    <w:rsid w:val="009C6082"/>
    <w:rsid w:val="009D09D0"/>
    <w:rsid w:val="009D0BD2"/>
    <w:rsid w:val="009D1196"/>
    <w:rsid w:val="009D1901"/>
    <w:rsid w:val="009D2575"/>
    <w:rsid w:val="009D2E32"/>
    <w:rsid w:val="009D52A5"/>
    <w:rsid w:val="009E05EC"/>
    <w:rsid w:val="009E24CE"/>
    <w:rsid w:val="009E39AE"/>
    <w:rsid w:val="009E4E41"/>
    <w:rsid w:val="009E5967"/>
    <w:rsid w:val="009E6902"/>
    <w:rsid w:val="009E76FB"/>
    <w:rsid w:val="009F0655"/>
    <w:rsid w:val="009F1F3F"/>
    <w:rsid w:val="009F27DC"/>
    <w:rsid w:val="009F349E"/>
    <w:rsid w:val="009F59F2"/>
    <w:rsid w:val="009F7E69"/>
    <w:rsid w:val="00A00FA3"/>
    <w:rsid w:val="00A01753"/>
    <w:rsid w:val="00A01994"/>
    <w:rsid w:val="00A0427F"/>
    <w:rsid w:val="00A04A19"/>
    <w:rsid w:val="00A13902"/>
    <w:rsid w:val="00A148E9"/>
    <w:rsid w:val="00A16AB5"/>
    <w:rsid w:val="00A17B69"/>
    <w:rsid w:val="00A21001"/>
    <w:rsid w:val="00A213AB"/>
    <w:rsid w:val="00A21A24"/>
    <w:rsid w:val="00A2208D"/>
    <w:rsid w:val="00A2343C"/>
    <w:rsid w:val="00A30FC2"/>
    <w:rsid w:val="00A3109F"/>
    <w:rsid w:val="00A31C03"/>
    <w:rsid w:val="00A35A30"/>
    <w:rsid w:val="00A35A49"/>
    <w:rsid w:val="00A3700C"/>
    <w:rsid w:val="00A42717"/>
    <w:rsid w:val="00A4303B"/>
    <w:rsid w:val="00A44733"/>
    <w:rsid w:val="00A44809"/>
    <w:rsid w:val="00A44C31"/>
    <w:rsid w:val="00A44F77"/>
    <w:rsid w:val="00A45684"/>
    <w:rsid w:val="00A4568A"/>
    <w:rsid w:val="00A46265"/>
    <w:rsid w:val="00A46ED1"/>
    <w:rsid w:val="00A47F70"/>
    <w:rsid w:val="00A5590F"/>
    <w:rsid w:val="00A56D2D"/>
    <w:rsid w:val="00A57234"/>
    <w:rsid w:val="00A61917"/>
    <w:rsid w:val="00A66CB9"/>
    <w:rsid w:val="00A679F3"/>
    <w:rsid w:val="00A7234D"/>
    <w:rsid w:val="00A72C76"/>
    <w:rsid w:val="00A74EB8"/>
    <w:rsid w:val="00A764AA"/>
    <w:rsid w:val="00A800C9"/>
    <w:rsid w:val="00A80E49"/>
    <w:rsid w:val="00A81636"/>
    <w:rsid w:val="00A82E36"/>
    <w:rsid w:val="00A83A23"/>
    <w:rsid w:val="00A843BC"/>
    <w:rsid w:val="00A84428"/>
    <w:rsid w:val="00A857EE"/>
    <w:rsid w:val="00A85D66"/>
    <w:rsid w:val="00A8656D"/>
    <w:rsid w:val="00A86603"/>
    <w:rsid w:val="00A91C3D"/>
    <w:rsid w:val="00A92250"/>
    <w:rsid w:val="00A93D7B"/>
    <w:rsid w:val="00A948F2"/>
    <w:rsid w:val="00A9680B"/>
    <w:rsid w:val="00A96B14"/>
    <w:rsid w:val="00A970A2"/>
    <w:rsid w:val="00A97E4B"/>
    <w:rsid w:val="00AA181F"/>
    <w:rsid w:val="00AA51A8"/>
    <w:rsid w:val="00AA56F6"/>
    <w:rsid w:val="00AA7472"/>
    <w:rsid w:val="00AA7997"/>
    <w:rsid w:val="00AB0919"/>
    <w:rsid w:val="00AB4F64"/>
    <w:rsid w:val="00AB5B34"/>
    <w:rsid w:val="00AB618F"/>
    <w:rsid w:val="00AB7203"/>
    <w:rsid w:val="00AB778C"/>
    <w:rsid w:val="00AC0D06"/>
    <w:rsid w:val="00AC1178"/>
    <w:rsid w:val="00AC245C"/>
    <w:rsid w:val="00AC28EB"/>
    <w:rsid w:val="00AC3B8A"/>
    <w:rsid w:val="00AC471C"/>
    <w:rsid w:val="00AC56ED"/>
    <w:rsid w:val="00AC6212"/>
    <w:rsid w:val="00AC64FC"/>
    <w:rsid w:val="00AE1DFD"/>
    <w:rsid w:val="00AE2193"/>
    <w:rsid w:val="00AE4E49"/>
    <w:rsid w:val="00AE50D5"/>
    <w:rsid w:val="00AE6144"/>
    <w:rsid w:val="00AE6405"/>
    <w:rsid w:val="00AF00E0"/>
    <w:rsid w:val="00AF0207"/>
    <w:rsid w:val="00AF150A"/>
    <w:rsid w:val="00AF21F3"/>
    <w:rsid w:val="00AF65EB"/>
    <w:rsid w:val="00B02E5D"/>
    <w:rsid w:val="00B02FA9"/>
    <w:rsid w:val="00B03BE0"/>
    <w:rsid w:val="00B06D14"/>
    <w:rsid w:val="00B100F0"/>
    <w:rsid w:val="00B13EBF"/>
    <w:rsid w:val="00B26A14"/>
    <w:rsid w:val="00B27B4D"/>
    <w:rsid w:val="00B32F6F"/>
    <w:rsid w:val="00B331AC"/>
    <w:rsid w:val="00B3463B"/>
    <w:rsid w:val="00B36D4A"/>
    <w:rsid w:val="00B40420"/>
    <w:rsid w:val="00B406FA"/>
    <w:rsid w:val="00B41BC6"/>
    <w:rsid w:val="00B4281B"/>
    <w:rsid w:val="00B44477"/>
    <w:rsid w:val="00B450CB"/>
    <w:rsid w:val="00B466A6"/>
    <w:rsid w:val="00B46B28"/>
    <w:rsid w:val="00B46E76"/>
    <w:rsid w:val="00B46EE4"/>
    <w:rsid w:val="00B4733B"/>
    <w:rsid w:val="00B506B9"/>
    <w:rsid w:val="00B51D0C"/>
    <w:rsid w:val="00B52C41"/>
    <w:rsid w:val="00B55040"/>
    <w:rsid w:val="00B56D17"/>
    <w:rsid w:val="00B60BC7"/>
    <w:rsid w:val="00B61026"/>
    <w:rsid w:val="00B61DBC"/>
    <w:rsid w:val="00B61E02"/>
    <w:rsid w:val="00B6281F"/>
    <w:rsid w:val="00B62A51"/>
    <w:rsid w:val="00B64224"/>
    <w:rsid w:val="00B66DC4"/>
    <w:rsid w:val="00B67A7F"/>
    <w:rsid w:val="00B7087E"/>
    <w:rsid w:val="00B71977"/>
    <w:rsid w:val="00B74A07"/>
    <w:rsid w:val="00B77C4C"/>
    <w:rsid w:val="00B77CD0"/>
    <w:rsid w:val="00B80111"/>
    <w:rsid w:val="00B8229F"/>
    <w:rsid w:val="00B84CD4"/>
    <w:rsid w:val="00B859DB"/>
    <w:rsid w:val="00B86AF4"/>
    <w:rsid w:val="00B87D47"/>
    <w:rsid w:val="00B93D3C"/>
    <w:rsid w:val="00B94574"/>
    <w:rsid w:val="00B963F8"/>
    <w:rsid w:val="00B9735C"/>
    <w:rsid w:val="00BA04FD"/>
    <w:rsid w:val="00BA46CC"/>
    <w:rsid w:val="00BA48D2"/>
    <w:rsid w:val="00BA5967"/>
    <w:rsid w:val="00BA72AD"/>
    <w:rsid w:val="00BB03E5"/>
    <w:rsid w:val="00BB257A"/>
    <w:rsid w:val="00BB328D"/>
    <w:rsid w:val="00BB3BA5"/>
    <w:rsid w:val="00BB52A3"/>
    <w:rsid w:val="00BB7343"/>
    <w:rsid w:val="00BB73FD"/>
    <w:rsid w:val="00BC0792"/>
    <w:rsid w:val="00BC0EBC"/>
    <w:rsid w:val="00BC245B"/>
    <w:rsid w:val="00BC27F7"/>
    <w:rsid w:val="00BC58D6"/>
    <w:rsid w:val="00BC7A0C"/>
    <w:rsid w:val="00BD0772"/>
    <w:rsid w:val="00BD0A0A"/>
    <w:rsid w:val="00BD0FDB"/>
    <w:rsid w:val="00BD1C53"/>
    <w:rsid w:val="00BD3552"/>
    <w:rsid w:val="00BD3CD3"/>
    <w:rsid w:val="00BD43B7"/>
    <w:rsid w:val="00BD463F"/>
    <w:rsid w:val="00BD5AF4"/>
    <w:rsid w:val="00BD7911"/>
    <w:rsid w:val="00BE075B"/>
    <w:rsid w:val="00BE3D63"/>
    <w:rsid w:val="00BE48DE"/>
    <w:rsid w:val="00BE5388"/>
    <w:rsid w:val="00BE630C"/>
    <w:rsid w:val="00BE702D"/>
    <w:rsid w:val="00BF157A"/>
    <w:rsid w:val="00BF1EC5"/>
    <w:rsid w:val="00BF334D"/>
    <w:rsid w:val="00BF37AA"/>
    <w:rsid w:val="00BF3D48"/>
    <w:rsid w:val="00BF5654"/>
    <w:rsid w:val="00BF61F0"/>
    <w:rsid w:val="00BF70B5"/>
    <w:rsid w:val="00C0387E"/>
    <w:rsid w:val="00C0483B"/>
    <w:rsid w:val="00C05FAB"/>
    <w:rsid w:val="00C0619A"/>
    <w:rsid w:val="00C10FB6"/>
    <w:rsid w:val="00C13BDF"/>
    <w:rsid w:val="00C13CB3"/>
    <w:rsid w:val="00C15DDF"/>
    <w:rsid w:val="00C23F56"/>
    <w:rsid w:val="00C24060"/>
    <w:rsid w:val="00C24BCC"/>
    <w:rsid w:val="00C25500"/>
    <w:rsid w:val="00C27A40"/>
    <w:rsid w:val="00C3025F"/>
    <w:rsid w:val="00C308C6"/>
    <w:rsid w:val="00C3275E"/>
    <w:rsid w:val="00C3330B"/>
    <w:rsid w:val="00C349E9"/>
    <w:rsid w:val="00C4297B"/>
    <w:rsid w:val="00C4481E"/>
    <w:rsid w:val="00C45394"/>
    <w:rsid w:val="00C45F25"/>
    <w:rsid w:val="00C55F3F"/>
    <w:rsid w:val="00C5640B"/>
    <w:rsid w:val="00C56E0D"/>
    <w:rsid w:val="00C578E9"/>
    <w:rsid w:val="00C600E9"/>
    <w:rsid w:val="00C60794"/>
    <w:rsid w:val="00C60DF5"/>
    <w:rsid w:val="00C64555"/>
    <w:rsid w:val="00C65B5E"/>
    <w:rsid w:val="00C67438"/>
    <w:rsid w:val="00C70AAC"/>
    <w:rsid w:val="00C7258C"/>
    <w:rsid w:val="00C75F76"/>
    <w:rsid w:val="00C81D4C"/>
    <w:rsid w:val="00C84BCC"/>
    <w:rsid w:val="00C903BE"/>
    <w:rsid w:val="00C907EA"/>
    <w:rsid w:val="00C90910"/>
    <w:rsid w:val="00C92D9C"/>
    <w:rsid w:val="00C950BA"/>
    <w:rsid w:val="00C959A1"/>
    <w:rsid w:val="00C9650A"/>
    <w:rsid w:val="00CA23BF"/>
    <w:rsid w:val="00CA2493"/>
    <w:rsid w:val="00CA6798"/>
    <w:rsid w:val="00CB04B5"/>
    <w:rsid w:val="00CB1142"/>
    <w:rsid w:val="00CB1A40"/>
    <w:rsid w:val="00CB1B68"/>
    <w:rsid w:val="00CB224B"/>
    <w:rsid w:val="00CB3865"/>
    <w:rsid w:val="00CB618B"/>
    <w:rsid w:val="00CB76D7"/>
    <w:rsid w:val="00CB7BC1"/>
    <w:rsid w:val="00CC1C8B"/>
    <w:rsid w:val="00CC1DF7"/>
    <w:rsid w:val="00CC1FD4"/>
    <w:rsid w:val="00CC25E4"/>
    <w:rsid w:val="00CC3AD8"/>
    <w:rsid w:val="00CC78BF"/>
    <w:rsid w:val="00CC7D21"/>
    <w:rsid w:val="00CD040F"/>
    <w:rsid w:val="00CD0E39"/>
    <w:rsid w:val="00CD2EA8"/>
    <w:rsid w:val="00CD5FA5"/>
    <w:rsid w:val="00CD6889"/>
    <w:rsid w:val="00CE0417"/>
    <w:rsid w:val="00CE2DF3"/>
    <w:rsid w:val="00CF1373"/>
    <w:rsid w:val="00CF3EBB"/>
    <w:rsid w:val="00CF424F"/>
    <w:rsid w:val="00CF4FA9"/>
    <w:rsid w:val="00CF5ADC"/>
    <w:rsid w:val="00CF6A2D"/>
    <w:rsid w:val="00CF780B"/>
    <w:rsid w:val="00D0648B"/>
    <w:rsid w:val="00D110F5"/>
    <w:rsid w:val="00D1129E"/>
    <w:rsid w:val="00D1180E"/>
    <w:rsid w:val="00D11EC3"/>
    <w:rsid w:val="00D14C9B"/>
    <w:rsid w:val="00D15CF0"/>
    <w:rsid w:val="00D20CBB"/>
    <w:rsid w:val="00D21B89"/>
    <w:rsid w:val="00D22A94"/>
    <w:rsid w:val="00D22AD7"/>
    <w:rsid w:val="00D2341F"/>
    <w:rsid w:val="00D23420"/>
    <w:rsid w:val="00D27EFF"/>
    <w:rsid w:val="00D30DA0"/>
    <w:rsid w:val="00D33004"/>
    <w:rsid w:val="00D34867"/>
    <w:rsid w:val="00D35325"/>
    <w:rsid w:val="00D40236"/>
    <w:rsid w:val="00D404D5"/>
    <w:rsid w:val="00D42730"/>
    <w:rsid w:val="00D432AA"/>
    <w:rsid w:val="00D474E5"/>
    <w:rsid w:val="00D479F9"/>
    <w:rsid w:val="00D506EB"/>
    <w:rsid w:val="00D50DA4"/>
    <w:rsid w:val="00D50E59"/>
    <w:rsid w:val="00D52418"/>
    <w:rsid w:val="00D545B0"/>
    <w:rsid w:val="00D54C26"/>
    <w:rsid w:val="00D556A8"/>
    <w:rsid w:val="00D5637F"/>
    <w:rsid w:val="00D5731B"/>
    <w:rsid w:val="00D573F7"/>
    <w:rsid w:val="00D575C9"/>
    <w:rsid w:val="00D619C5"/>
    <w:rsid w:val="00D625C3"/>
    <w:rsid w:val="00D66C5F"/>
    <w:rsid w:val="00D71A39"/>
    <w:rsid w:val="00D74265"/>
    <w:rsid w:val="00D75D31"/>
    <w:rsid w:val="00D771E1"/>
    <w:rsid w:val="00D82289"/>
    <w:rsid w:val="00D823D1"/>
    <w:rsid w:val="00D8440F"/>
    <w:rsid w:val="00D85F02"/>
    <w:rsid w:val="00D8651A"/>
    <w:rsid w:val="00D867D2"/>
    <w:rsid w:val="00D879D0"/>
    <w:rsid w:val="00D92EA7"/>
    <w:rsid w:val="00D936B5"/>
    <w:rsid w:val="00D93A53"/>
    <w:rsid w:val="00D94A2A"/>
    <w:rsid w:val="00DA118B"/>
    <w:rsid w:val="00DA44FD"/>
    <w:rsid w:val="00DA472A"/>
    <w:rsid w:val="00DA4BFE"/>
    <w:rsid w:val="00DB0D17"/>
    <w:rsid w:val="00DB248C"/>
    <w:rsid w:val="00DB2B8C"/>
    <w:rsid w:val="00DB3F50"/>
    <w:rsid w:val="00DC06EF"/>
    <w:rsid w:val="00DC1413"/>
    <w:rsid w:val="00DC1907"/>
    <w:rsid w:val="00DC3A41"/>
    <w:rsid w:val="00DC4601"/>
    <w:rsid w:val="00DC566C"/>
    <w:rsid w:val="00DC658B"/>
    <w:rsid w:val="00DC6AD1"/>
    <w:rsid w:val="00DC7B79"/>
    <w:rsid w:val="00DD0C44"/>
    <w:rsid w:val="00DD3549"/>
    <w:rsid w:val="00DD494F"/>
    <w:rsid w:val="00DE1D42"/>
    <w:rsid w:val="00DE453A"/>
    <w:rsid w:val="00DE676A"/>
    <w:rsid w:val="00DF105F"/>
    <w:rsid w:val="00DF1CCF"/>
    <w:rsid w:val="00DF3CCD"/>
    <w:rsid w:val="00DF4917"/>
    <w:rsid w:val="00DF5F30"/>
    <w:rsid w:val="00E00A95"/>
    <w:rsid w:val="00E00AF6"/>
    <w:rsid w:val="00E02531"/>
    <w:rsid w:val="00E04904"/>
    <w:rsid w:val="00E05309"/>
    <w:rsid w:val="00E076C3"/>
    <w:rsid w:val="00E10206"/>
    <w:rsid w:val="00E11D5A"/>
    <w:rsid w:val="00E1366F"/>
    <w:rsid w:val="00E14021"/>
    <w:rsid w:val="00E14241"/>
    <w:rsid w:val="00E17513"/>
    <w:rsid w:val="00E20BF5"/>
    <w:rsid w:val="00E2103F"/>
    <w:rsid w:val="00E21702"/>
    <w:rsid w:val="00E21B44"/>
    <w:rsid w:val="00E2302F"/>
    <w:rsid w:val="00E2322D"/>
    <w:rsid w:val="00E24958"/>
    <w:rsid w:val="00E25C11"/>
    <w:rsid w:val="00E25DFC"/>
    <w:rsid w:val="00E2668C"/>
    <w:rsid w:val="00E26699"/>
    <w:rsid w:val="00E306F7"/>
    <w:rsid w:val="00E3178D"/>
    <w:rsid w:val="00E31828"/>
    <w:rsid w:val="00E31C56"/>
    <w:rsid w:val="00E32147"/>
    <w:rsid w:val="00E32A23"/>
    <w:rsid w:val="00E33215"/>
    <w:rsid w:val="00E338FE"/>
    <w:rsid w:val="00E34507"/>
    <w:rsid w:val="00E36833"/>
    <w:rsid w:val="00E374C3"/>
    <w:rsid w:val="00E37F9F"/>
    <w:rsid w:val="00E40758"/>
    <w:rsid w:val="00E41F0C"/>
    <w:rsid w:val="00E43CFD"/>
    <w:rsid w:val="00E44931"/>
    <w:rsid w:val="00E50C49"/>
    <w:rsid w:val="00E521F0"/>
    <w:rsid w:val="00E54726"/>
    <w:rsid w:val="00E5535E"/>
    <w:rsid w:val="00E5660F"/>
    <w:rsid w:val="00E56A4F"/>
    <w:rsid w:val="00E576B1"/>
    <w:rsid w:val="00E604ED"/>
    <w:rsid w:val="00E6159E"/>
    <w:rsid w:val="00E61654"/>
    <w:rsid w:val="00E62A0F"/>
    <w:rsid w:val="00E656C1"/>
    <w:rsid w:val="00E67444"/>
    <w:rsid w:val="00E67A9F"/>
    <w:rsid w:val="00E702DC"/>
    <w:rsid w:val="00E70547"/>
    <w:rsid w:val="00E745B8"/>
    <w:rsid w:val="00E77C19"/>
    <w:rsid w:val="00E82452"/>
    <w:rsid w:val="00E84514"/>
    <w:rsid w:val="00E846E7"/>
    <w:rsid w:val="00E85AF7"/>
    <w:rsid w:val="00E85B70"/>
    <w:rsid w:val="00E862C1"/>
    <w:rsid w:val="00E86B07"/>
    <w:rsid w:val="00E91AF7"/>
    <w:rsid w:val="00E94988"/>
    <w:rsid w:val="00E9539A"/>
    <w:rsid w:val="00E97D57"/>
    <w:rsid w:val="00EA12F1"/>
    <w:rsid w:val="00EA2965"/>
    <w:rsid w:val="00EA3310"/>
    <w:rsid w:val="00EA3A35"/>
    <w:rsid w:val="00EA5502"/>
    <w:rsid w:val="00EA7427"/>
    <w:rsid w:val="00EB0D9C"/>
    <w:rsid w:val="00EB2C65"/>
    <w:rsid w:val="00EB2FD6"/>
    <w:rsid w:val="00EB4FDA"/>
    <w:rsid w:val="00EB5125"/>
    <w:rsid w:val="00EB5405"/>
    <w:rsid w:val="00EB56F5"/>
    <w:rsid w:val="00EB649A"/>
    <w:rsid w:val="00EB7726"/>
    <w:rsid w:val="00EC03B5"/>
    <w:rsid w:val="00EC0A7B"/>
    <w:rsid w:val="00EC20E2"/>
    <w:rsid w:val="00EC62A0"/>
    <w:rsid w:val="00EC689C"/>
    <w:rsid w:val="00EC7A42"/>
    <w:rsid w:val="00ED159B"/>
    <w:rsid w:val="00ED6F28"/>
    <w:rsid w:val="00ED7A43"/>
    <w:rsid w:val="00EE1264"/>
    <w:rsid w:val="00EE2509"/>
    <w:rsid w:val="00EE7C0F"/>
    <w:rsid w:val="00EF2C10"/>
    <w:rsid w:val="00EF3CE4"/>
    <w:rsid w:val="00EF3F54"/>
    <w:rsid w:val="00EF7F8A"/>
    <w:rsid w:val="00F01042"/>
    <w:rsid w:val="00F01FFE"/>
    <w:rsid w:val="00F0232A"/>
    <w:rsid w:val="00F03585"/>
    <w:rsid w:val="00F0555E"/>
    <w:rsid w:val="00F057B6"/>
    <w:rsid w:val="00F05D8C"/>
    <w:rsid w:val="00F06B15"/>
    <w:rsid w:val="00F120DD"/>
    <w:rsid w:val="00F16138"/>
    <w:rsid w:val="00F16C92"/>
    <w:rsid w:val="00F1786C"/>
    <w:rsid w:val="00F20369"/>
    <w:rsid w:val="00F2070D"/>
    <w:rsid w:val="00F21049"/>
    <w:rsid w:val="00F21402"/>
    <w:rsid w:val="00F22246"/>
    <w:rsid w:val="00F23167"/>
    <w:rsid w:val="00F2324F"/>
    <w:rsid w:val="00F23B0A"/>
    <w:rsid w:val="00F24FEF"/>
    <w:rsid w:val="00F261A7"/>
    <w:rsid w:val="00F263CD"/>
    <w:rsid w:val="00F30E2B"/>
    <w:rsid w:val="00F35868"/>
    <w:rsid w:val="00F361B6"/>
    <w:rsid w:val="00F400E5"/>
    <w:rsid w:val="00F407BF"/>
    <w:rsid w:val="00F414C9"/>
    <w:rsid w:val="00F41E8C"/>
    <w:rsid w:val="00F4284C"/>
    <w:rsid w:val="00F429E9"/>
    <w:rsid w:val="00F4342E"/>
    <w:rsid w:val="00F4427F"/>
    <w:rsid w:val="00F44D1D"/>
    <w:rsid w:val="00F50499"/>
    <w:rsid w:val="00F5371F"/>
    <w:rsid w:val="00F55694"/>
    <w:rsid w:val="00F6190A"/>
    <w:rsid w:val="00F6204F"/>
    <w:rsid w:val="00F71479"/>
    <w:rsid w:val="00F747D7"/>
    <w:rsid w:val="00F765DC"/>
    <w:rsid w:val="00F818F1"/>
    <w:rsid w:val="00F83B5F"/>
    <w:rsid w:val="00F83F8A"/>
    <w:rsid w:val="00F86AFE"/>
    <w:rsid w:val="00F9127D"/>
    <w:rsid w:val="00F9261A"/>
    <w:rsid w:val="00F9346B"/>
    <w:rsid w:val="00F934C6"/>
    <w:rsid w:val="00F934D3"/>
    <w:rsid w:val="00F9418F"/>
    <w:rsid w:val="00F9594F"/>
    <w:rsid w:val="00FA1FF1"/>
    <w:rsid w:val="00FA5450"/>
    <w:rsid w:val="00FA6DE3"/>
    <w:rsid w:val="00FB02EB"/>
    <w:rsid w:val="00FB0F7B"/>
    <w:rsid w:val="00FB1159"/>
    <w:rsid w:val="00FB36C7"/>
    <w:rsid w:val="00FB4159"/>
    <w:rsid w:val="00FB47E7"/>
    <w:rsid w:val="00FB4897"/>
    <w:rsid w:val="00FB4D31"/>
    <w:rsid w:val="00FB58E4"/>
    <w:rsid w:val="00FB62EE"/>
    <w:rsid w:val="00FB7765"/>
    <w:rsid w:val="00FB7B1A"/>
    <w:rsid w:val="00FC00BF"/>
    <w:rsid w:val="00FC1EC2"/>
    <w:rsid w:val="00FC21FE"/>
    <w:rsid w:val="00FC308F"/>
    <w:rsid w:val="00FC5901"/>
    <w:rsid w:val="00FC5D8F"/>
    <w:rsid w:val="00FC6802"/>
    <w:rsid w:val="00FD01A9"/>
    <w:rsid w:val="00FD25C9"/>
    <w:rsid w:val="00FD31F6"/>
    <w:rsid w:val="00FD6287"/>
    <w:rsid w:val="00FD6883"/>
    <w:rsid w:val="00FD72C0"/>
    <w:rsid w:val="00FE1DCA"/>
    <w:rsid w:val="00FE4621"/>
    <w:rsid w:val="00FE4A5B"/>
    <w:rsid w:val="00FE54DC"/>
    <w:rsid w:val="00FE7F4E"/>
    <w:rsid w:val="00FF1883"/>
    <w:rsid w:val="00FF2B4C"/>
    <w:rsid w:val="00FF33FC"/>
    <w:rsid w:val="00FF5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DE453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rsid w:val="00A30F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A30FC2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A30FC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A30FC2"/>
    <w:rPr>
      <w:sz w:val="24"/>
      <w:szCs w:val="24"/>
    </w:rPr>
  </w:style>
  <w:style w:styleId="Hiperveza" w:type="character">
    <w:name w:val="Hyperlink"/>
    <w:uiPriority w:val="99"/>
    <w:unhideWhenUsed/>
    <w:rsid w:val="00FD25C9"/>
    <w:rPr>
      <w:color w:val="0000FF"/>
      <w:u w:val="single"/>
    </w:rPr>
  </w:style>
  <w:style w:styleId="SlijeenaHiperveza" w:type="character">
    <w:name w:val="FollowedHyperlink"/>
    <w:uiPriority w:val="99"/>
    <w:unhideWhenUsed/>
    <w:rsid w:val="00FD25C9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B6E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6E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6E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6E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6E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DE453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rsid w:val="00A30F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A30FC2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A30FC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A30FC2"/>
    <w:rPr>
      <w:sz w:val="24"/>
      <w:szCs w:val="24"/>
    </w:rPr>
  </w:style>
  <w:style w:styleId="Hiperveza" w:type="character">
    <w:name w:val="Hyperlink"/>
    <w:uiPriority w:val="99"/>
    <w:unhideWhenUsed/>
    <w:rsid w:val="00FD25C9"/>
    <w:rPr>
      <w:color w:val="0000FF"/>
      <w:u w:val="single"/>
    </w:rPr>
  </w:style>
  <w:style w:styleId="SlijeenaHiperveza" w:type="character">
    <w:name w:val="FollowedHyperlink"/>
    <w:uiPriority w:val="99"/>
    <w:unhideWhenUsed/>
    <w:rsid w:val="00FD25C9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B6E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6E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6E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6E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6E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3183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12</properties:Pages>
  <properties:Words>2577</properties:Words>
  <properties:Characters>16994</properties:Characters>
  <properties:Lines>2031</properties:Lines>
  <properties:Paragraphs>1341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Nadležni trgovački sud:     TRGOVAČKI SUD U VARAŽDINU</vt:lpstr>
    </vt:vector>
  </properties:TitlesOfParts>
  <properties:LinksUpToDate>false</properties:LinksUpToDate>
  <properties:CharactersWithSpaces>18627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2019-05-02T11:44:00Z</dcterms:created>
  <dc:creator>Revisio</dc:creator>
  <cp:lastModifiedBy>Nevenka Vuković</cp:lastModifiedBy>
  <cp:lastPrinted>2019-02-12T21:34:00Z</cp:lastPrinted>
  <dcterms:modified xmlns:xsi="http://www.w3.org/2001/XMLSchema-instance" xsi:type="dcterms:W3CDTF">2019-05-02T11:46:00Z</dcterms:modified>
  <cp:revision>3</cp:revision>
  <dc:title>Nadležni trgovački sud:     TRGOVAČKI SUD U VARAŽDINU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St-466/2018-43 / Podnesak - Tablica prijavljenih i osporenih tražbina (Zrinski tablica 1 ispl red.docx)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12</vt:i4>
  </prop:property>
</prop:Properties>
</file>