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26f3" w14:paraId="8f426f3" w:rsidRDefault="001B45B5" w:rsidP="001B45B5" w:rsidR="001B45B5">
      <w:pPr>
        <w:ind w:firstLine="5245"/>
        <w:jc w:val="right"/>
        <w15:collapsed w:val="false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St-470/2015-3.</w:t>
      </w:r>
    </w:p>
    <w:p w:rsidRDefault="001B45B5" w:rsidP="001B45B5" w:rsidR="001B45B5">
      <w:pPr>
        <w:jc w:val="center"/>
        <w:rPr>
          <w:rFonts w:cs="Arial" w:hAnsi="Arial" w:ascii="Arial"/>
          <w:b/>
        </w:rPr>
      </w:pPr>
    </w:p>
    <w:p w:rsidRDefault="001B45B5" w:rsidP="001B45B5" w:rsidR="001B45B5">
      <w:pPr>
        <w:jc w:val="center"/>
        <w:rPr>
          <w:rFonts w:cs="Arial" w:hAnsi="Arial" w:ascii="Arial"/>
          <w:b/>
        </w:rPr>
      </w:pPr>
    </w:p>
    <w:p w:rsidRDefault="001B45B5" w:rsidP="001B45B5" w:rsidR="001B45B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1B45B5" w:rsidP="001B45B5" w:rsidR="001B45B5">
      <w:pPr>
        <w:jc w:val="center"/>
        <w:rPr>
          <w:rFonts w:cs="Arial" w:hAnsi="Arial" w:ascii="Arial"/>
          <w:b/>
        </w:rPr>
      </w:pPr>
    </w:p>
    <w:p w:rsidRDefault="001B45B5" w:rsidP="001B45B5" w:rsidR="001B45B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1B45B5" w:rsidP="001B45B5" w:rsidR="001B45B5">
      <w:pPr>
        <w:jc w:val="both"/>
        <w:rPr>
          <w:rFonts w:cs="Arial" w:hAnsi="Arial" w:ascii="Arial"/>
        </w:rPr>
      </w:pPr>
    </w:p>
    <w:p w:rsidRDefault="001B45B5" w:rsidP="001B45B5" w:rsidR="001B45B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MARIN I ANA d.o.o. za trgovinu, proizvodnju i usluge iz Virovitice, Gajeva 20, MBS 010082518, OIB 66829794714, dana 05. veljače 2016. godine  </w:t>
      </w:r>
    </w:p>
    <w:p w:rsidRDefault="001B45B5" w:rsidP="001B45B5" w:rsidR="001B45B5">
      <w:pPr>
        <w:jc w:val="both"/>
        <w:rPr>
          <w:rFonts w:cs="Arial" w:hAnsi="Arial" w:ascii="Arial"/>
        </w:rPr>
      </w:pPr>
    </w:p>
    <w:p w:rsidRDefault="001B45B5" w:rsidP="001B45B5" w:rsidR="001B45B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B45B5" w:rsidP="001B45B5" w:rsidR="001B45B5">
      <w:pPr>
        <w:jc w:val="both"/>
        <w:rPr>
          <w:rFonts w:cs="Arial" w:hAnsi="Arial" w:ascii="Arial"/>
        </w:rPr>
      </w:pPr>
    </w:p>
    <w:p w:rsidRDefault="001B45B5" w:rsidP="001B45B5" w:rsidR="001B45B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MARIN I ANA d.o.o. za trgovinu, proizvodnju i usluge iz Virovitice, Gajeva 20, MBS 010082518, OIB 66829794714. </w:t>
      </w:r>
    </w:p>
    <w:p w:rsidRDefault="001B45B5" w:rsidP="001B45B5" w:rsidR="001B45B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IVAN HUDOLETNJAK iz Ivanca, Zavojna ulica 3, OIB 80924395653.</w:t>
      </w:r>
    </w:p>
    <w:p w:rsidRDefault="001B45B5" w:rsidP="001B45B5" w:rsidR="001B45B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MARIN I ANA d.o.o. za trgovinu, proizvodnju i usluge iz Virovitice, Gajeva 20, MBS 010082518, OIB 66829794714. </w:t>
      </w:r>
    </w:p>
    <w:p w:rsidRDefault="001B45B5" w:rsidP="001B45B5" w:rsidR="001B45B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1B45B5" w:rsidP="001B45B5" w:rsidR="001B45B5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1B45B5" w:rsidP="001B45B5" w:rsidR="001B45B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B45B5" w:rsidP="001B45B5" w:rsidR="001B45B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1B45B5" w:rsidP="001B45B5" w:rsidR="001B45B5">
      <w:pPr>
        <w:jc w:val="center"/>
        <w:rPr>
          <w:rFonts w:cs="Arial" w:hAnsi="Arial" w:ascii="Arial"/>
          <w:b/>
        </w:rPr>
      </w:pPr>
    </w:p>
    <w:p w:rsidRDefault="001B45B5" w:rsidP="001B45B5" w:rsidR="001B45B5">
      <w:pPr>
        <w:jc w:val="center"/>
        <w:rPr>
          <w:rFonts w:cs="Arial" w:hAnsi="Arial" w:ascii="Arial"/>
          <w:b/>
        </w:rPr>
      </w:pPr>
    </w:p>
    <w:p w:rsidRDefault="001B45B5" w:rsidP="001B45B5" w:rsidR="001B45B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1B45B5" w:rsidP="001B45B5" w:rsidR="001B45B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St-470/2015-2., koji je objavljen na mrežnoj stranici e-oglasna ploča Trgovačkog suda u Bjelovaru 15.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1B45B5" w:rsidP="001B45B5" w:rsidR="001B45B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B45B5" w:rsidP="001B45B5" w:rsidR="001B45B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B45B5" w:rsidP="001B45B5" w:rsidR="001B45B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B45B5" w:rsidP="001B45B5" w:rsidR="001B45B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B45B5" w:rsidP="001B45B5" w:rsidR="001B45B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B45B5" w:rsidP="001B45B5" w:rsidR="001B45B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1B45B5" w:rsidP="001B45B5" w:rsidR="001B45B5">
      <w:pPr>
        <w:rPr>
          <w:rFonts w:cs="Arial" w:hAnsi="Arial" w:ascii="Arial"/>
          <w:b/>
        </w:rPr>
      </w:pPr>
    </w:p>
    <w:p w:rsidRDefault="001B45B5" w:rsidP="001B45B5" w:rsidR="001B45B5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1B45B5" w:rsidP="001B45B5" w:rsidR="001B45B5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1B45B5" w:rsidP="001B45B5" w:rsidR="001B45B5">
      <w:pPr>
        <w:ind w:firstLine="4111"/>
        <w:jc w:val="both"/>
        <w:rPr>
          <w:rFonts w:cs="Arial" w:hAnsi="Arial" w:ascii="Arial"/>
        </w:rPr>
      </w:pPr>
    </w:p>
    <w:p w:rsidRDefault="001B45B5" w:rsidP="001B45B5" w:rsidR="001B45B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1B45B5" w:rsidP="001B45B5" w:rsidR="001B45B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1B45B5" w:rsidP="001B45B5" w:rsidR="001B45B5">
      <w:pPr>
        <w:jc w:val="both"/>
        <w:rPr>
          <w:rFonts w:cs="Arial" w:hAnsi="Arial" w:ascii="Arial"/>
        </w:rPr>
      </w:pPr>
    </w:p>
    <w:p w:rsidRDefault="001B45B5" w:rsidP="001B45B5" w:rsidR="001B45B5">
      <w:pPr>
        <w:jc w:val="both"/>
        <w:rPr>
          <w:rFonts w:cs="Arial" w:hAnsi="Arial" w:ascii="Arial"/>
        </w:rPr>
      </w:pPr>
    </w:p>
    <w:p w:rsidRDefault="001B45B5" w:rsidP="001B45B5" w:rsidR="001B45B5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1B45B5" w:rsidP="001B45B5" w:rsidR="001B45B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1B45B5" w:rsidP="001B45B5" w:rsidR="001B45B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1B45B5" w:rsidP="001B45B5" w:rsidR="001B45B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1B45B5" w:rsidP="001B45B5" w:rsidR="001B45B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1B45B5" w:rsidP="001B45B5" w:rsidR="001B45B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1B45B5" w:rsidP="001B45B5" w:rsidR="001B45B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Virovitica – putem e-oglasne ploče suda</w:t>
      </w:r>
    </w:p>
    <w:p w:rsidRDefault="001B45B5" w:rsidP="001B45B5" w:rsidR="001B45B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1B45B5" w:rsidP="001B45B5" w:rsidR="001B45B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1B45B5" w:rsidP="001B45B5" w:rsidR="001B45B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1B45B5" w:rsidP="001B45B5" w:rsidR="001B45B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1B45B5" w:rsidP="001B45B5" w:rsidR="001B45B5">
      <w:pPr>
        <w:rPr>
          <w:rFonts w:cs="Arial" w:hAnsi="Arial" w:ascii="Arial"/>
        </w:rPr>
      </w:pPr>
    </w:p>
    <w:p w:rsidRDefault="001B45B5" w:rsidP="001B45B5" w:rsidR="001B45B5">
      <w:pPr>
        <w:jc w:val="both"/>
        <w:rPr>
          <w:rFonts w:cs="Arial" w:hAnsi="Arial" w:ascii="Arial"/>
        </w:rPr>
      </w:pPr>
    </w:p>
    <w:p w:rsidRDefault="001B45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5B5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684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St-470/2015-3</izvorni_sadrzaj>
    <derivirana_varijabla naziv="DomainObject.Oznaka_1">St-470/2015-3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St-470/2015</izvorni_sadrzaj>
    <derivirana_varijabla naziv="DomainObject.Predmet.OznakaBroj_1">St-470/2015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 I ANA društvo s ograničenom odgovornošću za trgovinu, proizvodnju i usluge, Virovitica zastupanog po punomoćniku MARIN POSAVEC</izvorni_sadrzaj>
    <derivirana_varijabla naziv="DomainObject.Predmet.ProtustrankaFormated_1">  MARIN I ANA društvo s ograničenom odgovornošću za trgovinu, proizvodnju i usluge, Virovitica zastupanog po punomoćniku MARIN POSAVEC</derivirana_varijabla>
  </DomainObject.Predmet.ProtustrankaFormated>
  <DomainObject.Predmet.ProtustrankaFormatedOIB>
    <izvorni_sadrzaj>  MARIN I ANA društvo s ograničenom odgovornošću za trgovinu, proizvodnju i usluge, Virovitica, OIB 66829794714 zastupanog po punomoćniku MARIN POSAVEC</izvorni_sadrzaj>
    <derivirana_varijabla naziv="DomainObject.Predmet.ProtustrankaFormatedOIB_1">  MARIN I ANA društvo s ograničenom odgovornošću za trgovinu, proizvodnju i usluge, Virovitica, OIB 66829794714 zastupanog po punomoćniku MARIN POSAVEC</derivirana_varijabla>
  </DomainObject.Predmet.ProtustrankaFormatedOIB>
  <DomainObject.Predmet.ProtustrankaFormatedWithAdress>
    <izvorni_sadrzaj> MARIN I ANA društvo s ograničenom odgovornošću za trgovinu, proizvodnju i usluge, Virovitica, Gajeva 20, 33000 Virovitica zastupanog po punomoćniku MARIN POSAVEC</izvorni_sadrzaj>
    <derivirana_varijabla naziv="DomainObject.Predmet.ProtustrankaFormatedWithAdress_1"> MARIN I ANA društvo s ograničenom odgovornošću za trgovinu, proizvodnju i usluge, Virovitica, Gajeva 20, 33000 Virovitica zastupanog po punomoćniku MARIN POSAVEC</derivirana_varijabla>
  </DomainObject.Predmet.ProtustrankaFormatedWithAdress>
  <DomainObject.Predmet.ProtustrankaFormatedWithAdressOIB>
    <izvorni_sadrzaj> MARIN I ANA društvo s ograničenom odgovornošću za trgovinu, proizvodnju i usluge, Virovitica, OIB 66829794714, Gajeva 20, 33000 Virovitica zastupanog po punomoćniku MARIN POSAVEC</izvorni_sadrzaj>
    <derivirana_varijabla naziv="DomainObject.Predmet.ProtustrankaFormatedWithAdressOIB_1"> MARIN I ANA društvo s ograničenom odgovornošću za trgovinu, proizvodnju i usluge, Virovitica, OIB 66829794714, Gajeva 20, 33000 Virovitica zastupanog po punomoćniku MARIN POSAVEC</derivirana_varijabla>
  </DomainObject.Predmet.ProtustrankaFormatedWithAdressOIB>
  <DomainObject.Predmet.ProtustrankaWithAdress>
    <izvorni_sadrzaj>MARIN I ANA društvo s ograničenom odgovornošću za trgovinu, proizvodnju i usluge, Virovitica Gajeva 20, 33000 Virovitica</izvorni_sadrzaj>
    <derivirana_varijabla naziv="DomainObject.Predmet.ProtustrankaWithAdress_1">MARIN I ANA društvo s ograničenom odgovornošću za trgovinu, proizvodnju i usluge, Virovitica Gajeva 20, 33000 Virovitica</derivirana_varijabla>
  </DomainObject.Predmet.ProtustrankaWithAdress>
  <DomainObject.Predmet.ProtustrankaWithAdressOIB>
    <izvorni_sadrzaj>MARIN I ANA društvo s ograničenom odgovornošću za trgovinu, proizvodnju i usluge, Virovitica, OIB 66829794714, Gajeva 20, 33000 Virovitica</izvorni_sadrzaj>
    <derivirana_varijabla naziv="DomainObject.Predmet.ProtustrankaWithAdressOIB_1">MARIN I ANA društvo s ograničenom odgovornošću za trgovinu, proizvodnju i usluge, Virovitica, OIB 66829794714, Gajeva 20, 33000 Virovitica</derivirana_varijabla>
  </DomainObject.Predmet.ProtustrankaWithAdressOIB>
  <DomainObject.Predmet.ProtustrankaNazivFormated>
    <izvorni_sadrzaj>MARIN I ANA društvo s ograničenom odgovornošću za trgovinu, proizvodnju i usluge, Virovitica</izvorni_sadrzaj>
    <derivirana_varijabla naziv="DomainObject.Predmet.ProtustrankaNazivFormated_1">MARIN I ANA društvo s ograničenom odgovornošću za trgovinu, proizvodnju i usluge, Virovitica</derivirana_varijabla>
  </DomainObject.Predmet.ProtustrankaNazivFormated>
  <DomainObject.Predmet.ProtustrankaNazivFormatedOIB>
    <izvorni_sadrzaj>MARIN I ANA društvo s ograničenom odgovornošću za trgovinu, proizvodnju i usluge, Virovitica, OIB 66829794714</izvorni_sadrzaj>
    <derivirana_varijabla naziv="DomainObject.Predmet.ProtustrankaNazivFormatedOIB_1">MARIN I ANA društvo s ograničenom odgovornošću za trgovinu, proizvodnju i usluge, Virovitica, OIB 66829794714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MARIN I ANA društvo s ograničenom odgovornošću za trgovinu, proizvodnju i usluge, Virovitica zastupanog po punomoćniku MARIN POSAVEC</item>
    </izvorni_sadrzaj>
    <derivirana_varijabla naziv="DomainObject.Predmet.ProtuStrankaListFormated_1">
      <item>MARIN I ANA društvo s ograničenom odgovornošću za trgovinu, proizvodnju i usluge, Virovitica zastupanog po punomoćniku MARIN POSAVEC</item>
    </derivirana_varijabla>
  </DomainObject.Predmet.ProtuStrankaListFormated>
  <DomainObject.Predmet.ProtuStrankaListFormatedOIB>
    <izvorni_sadrzaj>
      <item>MARIN I ANA društvo s ograničenom odgovornošću za trgovinu, proizvodnju i usluge, Virovitica, OIB 66829794714 zastupanog po punomoćniku MARIN POSAVEC</item>
    </izvorni_sadrzaj>
    <derivirana_varijabla naziv="DomainObject.Predmet.ProtuStrankaListFormatedOIB_1">
      <item>MARIN I ANA društvo s ograničenom odgovornošću za trgovinu, proizvodnju i usluge, Virovitica, OIB 66829794714 zastupanog po punomoćniku MARIN POSAVEC</item>
    </derivirana_varijabla>
  </DomainObject.Predmet.ProtuStrankaListFormatedOIB>
  <DomainObject.Predmet.ProtuStrankaListFormatedWithAdress>
    <izvorni_sadrzaj>
      <item>MARIN I ANA društvo s ograničenom odgovornošću za trgovinu, proizvodnju i usluge, Virovitica, Gajeva 20, 33000 Virovitica zastupanog po punomoćniku MARIN POSAVEC</item>
    </izvorni_sadrzaj>
    <derivirana_varijabla naziv="DomainObject.Predmet.ProtuStrankaListFormatedWithAdress_1">
      <item>MARIN I ANA društvo s ograničenom odgovornošću za trgovinu, proizvodnju i usluge, Virovitica, Gajeva 20, 33000 Virovitica zastupanog po punomoćniku MARIN POSAVEC</item>
    </derivirana_varijabla>
  </DomainObject.Predmet.ProtuStrankaListFormatedWithAdress>
  <DomainObject.Predmet.ProtuStrankaListFormatedWithAdressOIB>
    <izvorni_sadrzaj>
      <item>MARIN I ANA društvo s ograničenom odgovornošću za trgovinu, proizvodnju i usluge, Virovitica, OIB 66829794714, Gajeva 20, 33000 Virovitica zastupanog po punomoćniku MARIN POSAVEC</item>
    </izvorni_sadrzaj>
    <derivirana_varijabla naziv="DomainObject.Predmet.ProtuStrankaListFormatedWithAdressOIB_1">
      <item>MARIN I ANA društvo s ograničenom odgovornošću za trgovinu, proizvodnju i usluge, Virovitica, OIB 66829794714, Gajeva 20, 33000 Virovitica zastupanog po punomoćniku MARIN POSAVEC</item>
    </derivirana_varijabla>
  </DomainObject.Predmet.ProtuStrankaListFormatedWithAdressOIB>
  <DomainObject.Predmet.ProtuStrankaListNazivFormated>
    <izvorni_sadrzaj>
      <item>MARIN I ANA društvo s ograničenom odgovornošću za trgovinu, proizvodnju i usluge, Virovitica</item>
    </izvorni_sadrzaj>
    <derivirana_varijabla naziv="DomainObject.Predmet.ProtuStrankaListNazivFormated_1">
      <item>MARIN I ANA društvo s ograničenom odgovornošću za trgovinu, proizvodnju i usluge, Virovitica</item>
    </derivirana_varijabla>
  </DomainObject.Predmet.ProtuStrankaListNazivFormated>
  <DomainObject.Predmet.ProtuStrankaListNazivFormatedOIB>
    <izvorni_sadrzaj>
      <item>MARIN I ANA društvo s ograničenom odgovornošću za trgovinu, proizvodnju i usluge, Virovitica, OIB 66829794714</item>
    </izvorni_sadrzaj>
    <derivirana_varijabla naziv="DomainObject.Predmet.ProtuStrankaListNazivFormatedOIB_1">
      <item>MARIN I ANA društvo s ograničenom odgovornošću za trgovinu, proizvodnju i usluge, Virovitica, OIB 66829794714</item>
    </derivirana_varijabla>
  </DomainObject.Predmet.ProtuStrankaListNazivFormatedOIB>
  <DomainObject.Predmet.OstaliListFormated>
    <izvorni_sadrzaj>
      <item>MARIN POSAVEC punomoćnik sudionika u postupku MARIN I ANA društvo s ograničenom odgovornošću za trgovinu, proizvodnju i usluge, Virovitica</item>
    </izvorni_sadrzaj>
    <derivirana_varijabla naziv="DomainObject.Predmet.OstaliListFormated_1">
      <item>MARIN POSAVEC punomoćnik sudionika u postupku MARIN I ANA društvo s ograničenom odgovornošću za trgovinu, proizvodnju i usluge, Virovitica</item>
    </derivirana_varijabla>
  </DomainObject.Predmet.OstaliListFormated>
  <DomainObject.Predmet.OstaliListFormatedOIB>
    <izvorni_sadrzaj>
      <item>MARIN POSAVEC, OIB 14679933916 punomoćnik sudionika u postupku MARIN I ANA društvo s ograničenom odgovornošću za trgovinu, proizvodnju i usluge, Virovitica</item>
    </izvorni_sadrzaj>
    <derivirana_varijabla naziv="DomainObject.Predmet.OstaliListFormatedOIB_1">
      <item>MARIN POSAVEC, OIB 14679933916 punomoćnik sudionika u postupku MARIN I ANA društvo s ograničenom odgovornošću za trgovinu, proizvodnju i usluge, Virovitica</item>
    </derivirana_varijabla>
  </DomainObject.Predmet.OstaliListFormatedOIB>
  <DomainObject.Predmet.OstaliListFormatedWithAdress>
    <izvorni_sadrzaj>
      <item>MARIN POSAVEC, Rogovac 96., 33404 Rogovac punomoćnik sudionika u postupku MARIN I ANA društvo s ograničenom odgovornošću za trgovinu, proizvodnju i usluge, Virovitica</item>
    </izvorni_sadrzaj>
    <derivirana_varijabla naziv="DomainObject.Predmet.OstaliListFormatedWithAdress_1">
      <item>MARIN POSAVEC, Rogovac 96., 33404 Rogovac punomoćnik sudionika u postupku MARIN I ANA društvo s ograničenom odgovornošću za trgovinu, proizvodnju i usluge, Virovitica</item>
    </derivirana_varijabla>
  </DomainObject.Predmet.OstaliListFormatedWithAdress>
  <DomainObject.Predmet.OstaliListFormatedWithAdressOIB>
    <izvorni_sadrzaj>
      <item>MARIN POSAVEC, OIB 14679933916, Rogovac 96., 33404 Rogovac punomoćnik sudionika u postupku MARIN I ANA društvo s ograničenom odgovornošću za trgovinu, proizvodnju i usluge, Virovitica</item>
    </izvorni_sadrzaj>
    <derivirana_varijabla naziv="DomainObject.Predmet.OstaliListFormatedWithAdressOIB_1">
      <item>MARIN POSAVEC, OIB 14679933916, Rogovac 96., 33404 Rogovac punomoćnik sudionika u postupku MARIN I ANA društvo s ograničenom odgovornošću za trgovinu, proizvodnju i usluge, Virovitica</item>
    </derivirana_varijabla>
  </DomainObject.Predmet.OstaliListFormatedWithAdressOIB>
  <DomainObject.Predmet.OstaliListNazivFormated>
    <izvorni_sadrzaj>
      <item>MARIN POSAVEC</item>
    </izvorni_sadrzaj>
    <derivirana_varijabla naziv="DomainObject.Predmet.OstaliListNazivFormated_1">
      <item>MARIN POSAVEC</item>
    </derivirana_varijabla>
  </DomainObject.Predmet.OstaliListNazivFormated>
  <DomainObject.Predmet.OstaliListNazivFormatedOIB>
    <izvorni_sadrzaj>
      <item>MARIN POSAVEC, OIB 14679933916</item>
    </izvorni_sadrzaj>
    <derivirana_varijabla naziv="DomainObject.Predmet.OstaliListNazivFormatedOIB_1">
      <item>MARIN POSAVEC, OIB 14679933916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St-470/2015-3</izvorni_sadrzaj>
    <derivirana_varijabla naziv="DomainObject.PoslovniBrojDokumenta_1">St-470/2015-3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MARIN I ANA društvo s ograničenom odgovornošću za trgovinu, proizvodnju i usluge, Virovitica</izvorni_sadrzaj>
    <derivirana_varijabla naziv="DomainObject.Predmet.ProtustrankaIDrugi_1">MARIN I ANA društvo s ograničenom odgovornošću za trgovinu, proizvodnju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MARIN I ANA društvo s ograničenom odgovornošću za trgovinu, proizvodnju i usluge, Virovitica, OIB 66829794714, Gajeva 20, 33000 Virovitica</izvorni_sadrzaj>
    <derivirana_varijabla naziv="DomainObject.Predmet.ProtustrankaIDrugiAdressOIB_1">MARIN I ANA društvo s ograničenom odgovornošću za trgovinu, proizvodnju i usluge, Virovitica, OIB 66829794714, Gajeva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MARIN I ANA društvo s ograničenom odgovornošću za trgovinu, proizvodnju i usluge, Virovitica</item>
      <item>MARIN POSAVEC</item>
    </izvorni_sadrzaj>
    <derivirana_varijabla naziv="DomainObject.Predmet.SudioniciListNaziv_1">
      <item>FINA, RC ZAGREB, Podružnica Bjelovar</item>
      <item>MARIN I ANA društvo s ograničenom odgovornošću za trgovinu, proizvodnju i usluge, Virovitica</item>
      <item>MARIN POSAVEC</item>
    </derivirana_varijabla>
  </DomainObject.Predmet.SudioniciListNaziv>
  <DomainObject.Predmet.SudioniciListAdressOIB>
    <izvorni_sadrzaj>
      <item>FINA, RC ZAGREB, Podružnica Bjelovar, OIB 85821130368, F. Supila 4,43000 Bjelovar</item>
      <item>MARIN I ANA društvo s ograničenom odgovornošću za trgovinu, proizvodnju i usluge, Virovitica, OIB 66829794714, Gajeva 20,33000 Virovitica</item>
      <item>MARIN POSAVEC, OIB 14679933916, Rogovac 96.,33404 Rogovac</item>
    </izvorni_sadrzaj>
    <derivirana_varijabla naziv="DomainObject.Predmet.SudioniciListAdressOIB_1">
      <item>FINA, RC ZAGREB, Podružnica Bjelovar, OIB 85821130368, F. Supila 4,43000 Bjelovar</item>
      <item>MARIN I ANA društvo s ograničenom odgovornošću za trgovinu, proizvodnju i usluge, Virovitica, OIB 66829794714, Gajeva 20,33000 Virovitica</item>
      <item>MARIN POSAVEC, OIB 14679933916, Rogovac 96.,33404 Rogovac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A76D3-754F-45CE-8E51-8AB30771C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3808</properties:Characters>
  <properties:Lines>98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2016-02-05T07:35:00Z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St-470/2015-3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