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80e9" w14:paraId="4d280e9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3B18D9">
        <w:rPr>
          <w:b/>
        </w:rPr>
        <w:t>668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EA1D7F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EA1D7F">
        <w:t xml:space="preserve">OKAŠ d.o.o., Dugopolje, Dugopolje 0, OIB: 08323282967,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EA1D7F">
        <w:t>OKAŠ d.o.o., Dugopolje, Dugopolje 0, OIB: 08323282967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EA1D7F">
        <w:t>668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3B18D9">
        <w:t>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EA1D7F" w:rsidRPr="00EA1D7F">
        <w:t xml:space="preserve"> </w:t>
      </w:r>
      <w:r w:rsidR="00EA1D7F">
        <w:t>OKAŠ d.o.o., Dugopolje, Dugopolje 0, OIB: 08323282967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96610">
        <w:t>1</w:t>
      </w:r>
      <w:r w:rsidR="003B18D9">
        <w:t>0</w:t>
      </w:r>
      <w:r w:rsidR="003D1676">
        <w:t xml:space="preserve">. </w:t>
      </w:r>
      <w:r w:rsidR="003B18D9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3B18D9">
        <w:t>67</w:t>
      </w:r>
      <w:r w:rsidR="003D1676">
        <w:t>.</w:t>
      </w:r>
      <w:r w:rsidR="003B18D9">
        <w:t>666</w:t>
      </w:r>
      <w:r w:rsidR="00466197">
        <w:t>,</w:t>
      </w:r>
      <w:r w:rsidR="003B18D9">
        <w:t>10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3B18D9">
        <w:t>1461 dan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5E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3B18D9">
          <w:t>668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5AA3"/>
    <w:rsid w:val="002D78E4"/>
    <w:rsid w:val="003B18D9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455E8"/>
    <w:rsid w:val="00D6056F"/>
    <w:rsid w:val="00D965CC"/>
    <w:rsid w:val="00DE5301"/>
    <w:rsid w:val="00EA1D7F"/>
    <w:rsid w:val="00EA5C88"/>
    <w:rsid w:val="00EB11A9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5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5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5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5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5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5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5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5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OKAŠ, d.o.o. za trgovinu</izvorni_sadrzaj>
    <derivirana_varijabla naziv="DomainObject.Predmet.ProtustrankaFormated_1">  OKAŠ, d.o.o. za trgovinu</derivirana_varijabla>
  </DomainObject.Predmet.ProtustrankaFormated>
  <DomainObject.Predmet.ProtustrankaFormatedOIB>
    <izvorni_sadrzaj>  OKAŠ, d.o.o. za trgovinu, OIB 08323282967</izvorni_sadrzaj>
    <derivirana_varijabla naziv="DomainObject.Predmet.ProtustrankaFormatedOIB_1">  OKAŠ, d.o.o. za trgovinu, OIB 08323282967</derivirana_varijabla>
  </DomainObject.Predmet.ProtustrankaFormatedOIB>
  <DomainObject.Predmet.ProtustrankaFormatedWithAdress>
    <izvorni_sadrzaj> OKAŠ, d.o.o. za trgovinu, Dugopolje 0, 21204 Dugopolje</izvorni_sadrzaj>
    <derivirana_varijabla naziv="DomainObject.Predmet.ProtustrankaFormatedWithAdress_1"> OKAŠ, d.o.o. za trgovinu, Dugopolje 0, 21204 Dugopolje</derivirana_varijabla>
  </DomainObject.Predmet.ProtustrankaFormatedWithAdress>
  <DomainObject.Predmet.ProtustrankaFormatedWithAdressOIB>
    <izvorni_sadrzaj> OKAŠ, d.o.o. za trgovinu, OIB 08323282967, Dugopolje 0, 21204 Dugopolje</izvorni_sadrzaj>
    <derivirana_varijabla naziv="DomainObject.Predmet.ProtustrankaFormatedWithAdressOIB_1"> OKAŠ, d.o.o. za trgovinu, OIB 08323282967, Dugopolje 0, 21204 Dugopolje</derivirana_varijabla>
  </DomainObject.Predmet.ProtustrankaFormatedWithAdressOIB>
  <DomainObject.Predmet.ProtustrankaWithAdress>
    <izvorni_sadrzaj>OKAŠ, d.o.o. za trgovinu Dugopolje 0, 21204 Dugopolje</izvorni_sadrzaj>
    <derivirana_varijabla naziv="DomainObject.Predmet.ProtustrankaWithAdress_1">OKAŠ, d.o.o. za trgovinu Dugopolje 0, 21204 Dugopolje</derivirana_varijabla>
  </DomainObject.Predmet.ProtustrankaWithAdress>
  <DomainObject.Predmet.ProtustrankaWithAdressOIB>
    <izvorni_sadrzaj>OKAŠ, d.o.o. za trgovinu, OIB 08323282967, Dugopolje 0, 21204 Dugopolje</izvorni_sadrzaj>
    <derivirana_varijabla naziv="DomainObject.Predmet.ProtustrankaWithAdressOIB_1">OKAŠ, d.o.o. za trgovinu, OIB 08323282967, Dugopolje 0, 21204 Dugopolje</derivirana_varijabla>
  </DomainObject.Predmet.ProtustrankaWithAdressOIB>
  <DomainObject.Predmet.ProtustrankaNazivFormated>
    <izvorni_sadrzaj>OKAŠ, d.o.o. za trgovinu</izvorni_sadrzaj>
    <derivirana_varijabla naziv="DomainObject.Predmet.ProtustrankaNazivFormated_1">OKAŠ, d.o.o. za trgovinu</derivirana_varijabla>
  </DomainObject.Predmet.ProtustrankaNazivFormated>
  <DomainObject.Predmet.ProtustrankaNazivFormatedOIB>
    <izvorni_sadrzaj>OKAŠ, d.o.o. za trgovinu, OIB 08323282967</izvorni_sadrzaj>
    <derivirana_varijabla naziv="DomainObject.Predmet.ProtustrankaNazivFormatedOIB_1">OKAŠ, d.o.o. za trgovinu, OIB 08323282967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67666.10</izvorni_sadrzaj>
    <derivirana_varijabla naziv="DomainObject.Predmet.TrenutnaVrijednost_1">67666.10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OKAŠ, d.o.o. za trgovinu</item>
    </izvorni_sadrzaj>
    <derivirana_varijabla naziv="DomainObject.Predmet.ProtuStrankaListFormated_1">
      <item>OKAŠ, d.o.o. za trgovinu</item>
    </derivirana_varijabla>
  </DomainObject.Predmet.ProtuStrankaListFormated>
  <DomainObject.Predmet.ProtuStrankaListFormatedOIB>
    <izvorni_sadrzaj>
      <item>OKAŠ, d.o.o. za trgovinu, OIB 08323282967</item>
    </izvorni_sadrzaj>
    <derivirana_varijabla naziv="DomainObject.Predmet.ProtuStrankaListFormatedOIB_1">
      <item>OKAŠ, d.o.o. za trgovinu, OIB 08323282967</item>
    </derivirana_varijabla>
  </DomainObject.Predmet.ProtuStrankaListFormatedOIB>
  <DomainObject.Predmet.ProtuStrankaListFormatedWithAdress>
    <izvorni_sadrzaj>
      <item>OKAŠ, d.o.o. za trgovinu, Dugopolje 0, 21204 Dugopolje</item>
    </izvorni_sadrzaj>
    <derivirana_varijabla naziv="DomainObject.Predmet.ProtuStrankaListFormatedWithAdress_1">
      <item>OKAŠ, d.o.o. za trgovinu, Dugopolje 0, 21204 Dugopolje</item>
    </derivirana_varijabla>
  </DomainObject.Predmet.ProtuStrankaListFormatedWithAdress>
  <DomainObject.Predmet.ProtuStrankaListFormatedWithAdressOIB>
    <izvorni_sadrzaj>
      <item>OKAŠ, d.o.o. za trgovinu, OIB 08323282967, Dugopolje 0, 21204 Dugopolje</item>
    </izvorni_sadrzaj>
    <derivirana_varijabla naziv="DomainObject.Predmet.ProtuStrankaListFormatedWithAdressOIB_1">
      <item>OKAŠ, d.o.o. za trgovinu, OIB 08323282967, Dugopolje 0, 21204 Dugopolje</item>
    </derivirana_varijabla>
  </DomainObject.Predmet.ProtuStrankaListFormatedWithAdressOIB>
  <DomainObject.Predmet.ProtuStrankaListNazivFormated>
    <izvorni_sadrzaj>
      <item>OKAŠ, d.o.o. za trgovinu</item>
    </izvorni_sadrzaj>
    <derivirana_varijabla naziv="DomainObject.Predmet.ProtuStrankaListNazivFormated_1">
      <item>OKAŠ, d.o.o. za trgovinu</item>
    </derivirana_varijabla>
  </DomainObject.Predmet.ProtuStrankaListNazivFormated>
  <DomainObject.Predmet.ProtuStrankaListNazivFormatedOIB>
    <izvorni_sadrzaj>
      <item>OKAŠ, d.o.o. za trgovinu, OIB 08323282967</item>
    </izvorni_sadrzaj>
    <derivirana_varijabla naziv="DomainObject.Predmet.ProtuStrankaListNazivFormatedOIB_1">
      <item>OKAŠ, d.o.o. za trgovinu, OIB 08323282967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OKAŠ, d.o.o. za trgovinu</izvorni_sadrzaj>
    <derivirana_varijabla naziv="DomainObject.Predmet.ProtustrankaIDrugi_1">OKAŠ,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OKAŠ, d.o.o. za trgovinu, OIB 08323282967, Dugopolje 0, 21204 Dugopolje</izvorni_sadrzaj>
    <derivirana_varijabla naziv="DomainObject.Predmet.ProtustrankaIDrugiAdressOIB_1">OKAŠ, d.o.o. za trgovinu, OIB 08323282967, Dugopolje 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OKAŠ, d.o.o. za trgovinu</item>
      <item>FINANCIJSKA AGENCIJA, RC SPLIT</item>
    </izvorni_sadrzaj>
    <derivirana_varijabla naziv="DomainObject.Predmet.SudioniciListNaziv_1">
      <item>OKAŠ, d.o.o. za trgovinu</item>
      <item>FINANCIJSKA AGENCIJA, RC SPLIT</item>
    </derivirana_varijabla>
  </DomainObject.Predmet.SudioniciListNaziv>
  <DomainObject.Predmet.SudioniciListAdressOIB>
    <izvorni_sadrzaj>
      <item>OKAŠ, d.o.o. za trgovinu, OIB 08323282967, Dugopolje 0,21204 Dugopolje</item>
      <item>FINANCIJSKA AGENCIJA, RC SPLIT, OIB 85821130368, Mažuranićevo šetalište 24 b,21000 Split</item>
    </izvorni_sadrzaj>
    <derivirana_varijabla naziv="DomainObject.Predmet.SudioniciListAdressOIB_1">
      <item>OKAŠ, d.o.o. za trgovinu, OIB 08323282967, Dugopolje 0,21204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08323282967</item>
      <item>, OIB 85821130368</item>
    </izvorni_sadrzaj>
    <derivirana_varijabla naziv="DomainObject.Predmet.SudioniciListNazivOIB_1">
      <item>, OIB 08323282967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3434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2016-08-16T08:44:00Z</dcterms:created>
  <dc:creator>Diana Butigan Granić</dc:creator>
  <cp:lastModifiedBy>Mara Marčinko</cp:lastModifiedBy>
  <cp:lastPrinted>2016-08-16T08:57:00Z</cp:lastPrinted>
  <dcterms:modified xmlns:xsi="http://www.w3.org/2001/XMLSchema-instance" xsi:type="dcterms:W3CDTF">2016-08-16T08:58:00Z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