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9deb" w14:paraId="a139deb" w:rsidRDefault="00AB4602" w:rsidP="0059521E" w:rsidR="0059521E" w:rsidRPr="0059521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521E" w:rsidRPr="0059521E">
        <w:rPr>
          <w:rFonts w:cs="Times New Roman"/>
          <w:b/>
        </w:rPr>
        <w:t xml:space="preserve">      </w:t>
      </w:r>
      <w:r w:rsidR="0059521E" w:rsidRPr="0059521E">
        <w:rPr>
          <w:rFonts w:cs="Times New Roman"/>
        </w:rPr>
        <w:t>REPUBLIKA HRVATSKA</w:t>
      </w: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 TRGOVAČKI SUD U ZAGREBU</w:t>
      </w: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           Stalna služba u Karlovcu </w:t>
      </w: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>R E P U B L I K A   H R V A T S K A</w:t>
      </w: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>R J E Š E N J E</w:t>
      </w: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>TRGOVAČKI SUD U ZAGREBU, Stalna služba u Karlovcu</w:t>
      </w:r>
      <w:r w:rsidRPr="0059521E">
        <w:rPr>
          <w:rFonts w:cs="Times New Roman" w:eastAsia="Times New Roman"/>
          <w:b/>
          <w:lang w:eastAsia="hr-HR"/>
        </w:rPr>
        <w:t>,</w:t>
      </w:r>
      <w:r w:rsidRPr="0059521E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KLIPAN d.o.o., Zagreb, Svačićev trg 12, OIB: 41187435431, 26. rujna 2018. </w:t>
      </w: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9521E">
        <w:rPr>
          <w:rFonts w:cs="Times New Roman" w:eastAsia="Times New Roman"/>
          <w:lang w:eastAsia="hr-HR"/>
        </w:rPr>
        <w:t>r i j e š i o     j e</w:t>
      </w:r>
    </w:p>
    <w:p w:rsidRDefault="0059521E" w:rsidP="0059521E" w:rsidR="0059521E" w:rsidRPr="0059521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>Za privremenog stečajnog upravitelja imenuje se Irena Kelava, Zagreb, Gredička 23, OIB: 65378158056.</w:t>
      </w:r>
    </w:p>
    <w:p w:rsidRDefault="0059521E" w:rsidP="0059521E" w:rsidR="0059521E" w:rsidRPr="0059521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59521E" w:rsidP="0059521E" w:rsidR="0059521E" w:rsidRPr="0059521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>Obrazloženje</w:t>
      </w: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>FINA, Regionalni centar Zagreb, Podružnica Zagreb, podnijela je ovom sudu 26. rujna 2016. prijedlog za pokretanje stečajnog postupka nad dužnikom KLIPAN d.o.o., Zagreb, Svačićev trg 12, OIB: 41187435431.</w:t>
      </w:r>
      <w:r w:rsidRPr="0059521E">
        <w:rPr>
          <w:rFonts w:cs="Times New Roman" w:eastAsia="Times New Roman"/>
          <w:lang w:eastAsia="hr-HR"/>
        </w:rPr>
        <w:tab/>
      </w: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16 spisa).</w:t>
      </w: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>Prema Uvjerenju Policijske uprave zagrebačke od 27. listopada 2017. proizlazi da je dužnik evidentiran kao vlasnik tri vozila i to marke FIAT ULYPSSE, godina proizvodnje 1999., marke OPEL VECTRA godina proizvodnje 1997., i teretnog vozila marke FIAT SCUDO, godina proizvodnje 1997. (list 13 spisa).</w:t>
      </w: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lastRenderedPageBreak/>
        <w:t xml:space="preserve"> </w:t>
      </w: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59521E" w:rsidP="0059521E" w:rsidR="0059521E" w:rsidRPr="0059521E">
      <w:pPr>
        <w:spacing w:after="0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ab/>
        <w:t xml:space="preserve"> </w:t>
      </w:r>
    </w:p>
    <w:p w:rsidRDefault="0059521E" w:rsidP="0059521E" w:rsidR="0059521E" w:rsidRPr="0059521E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>U Karlovcu 26. rujna 2018.</w:t>
      </w: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 Stečajni sudac:</w:t>
      </w: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59521E" w:rsidP="0059521E" w:rsidR="0059521E" w:rsidRPr="00595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>Za točnost otpravka-ovlašteni službenik:</w:t>
      </w:r>
    </w:p>
    <w:p w:rsidRDefault="0059521E" w:rsidP="0059521E" w:rsidR="0059521E" w:rsidRPr="0059521E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59521E" w:rsidP="0059521E" w:rsidR="0059521E" w:rsidRPr="0059521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59521E" w:rsidP="0059521E" w:rsidR="0059521E" w:rsidRPr="0059521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59521E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59521E" w:rsidP="0059521E" w:rsidR="0059521E" w:rsidRPr="0059521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</w:p>
    <w:p w:rsidRDefault="0059521E" w:rsidP="0059521E" w:rsidR="0059521E" w:rsidRPr="0059521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7466139"/>
      <w:docPartObj>
        <w:docPartGallery w:val="Page Numbers (Top of Page)"/>
        <w:docPartUnique/>
      </w:docPartObj>
    </w:sdtPr>
    <w:sdtContent>
      <w:p w:rsidRDefault="0059521E" w:rsidR="005952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9521E" w:rsidR="008333A9">
    <w:pPr>
      <w:pStyle w:val="Zaglavlje"/>
    </w:pPr>
    <w:r>
      <w:t>1 St-6113/16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21E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07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St-6113/2016-16</izvorni_sadrzaj>
    <derivirana_varijabla naziv="DomainObject.Oznaka_1">St-6113/2016-16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6113</izvorni_sadrzaj>
    <derivirana_varijabla naziv="DomainObject.Predmet.Broj_1">6113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St-6113/2016</izvorni_sadrzaj>
    <derivirana_varijabla naziv="DomainObject.Predmet.OznakaBroj_1">St-6113/2016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KLIPAN d.o.o.</izvorni_sadrzaj>
    <derivirana_varijabla naziv="DomainObject.Predmet.ProtustrankaFormated_1">  KLIPAN d.o.o.</derivirana_varijabla>
  </DomainObject.Predmet.ProtustrankaFormated>
  <DomainObject.Predmet.ProtustrankaFormatedOIB>
    <izvorni_sadrzaj>  KLIPAN d.o.o., OIB 41187435431</izvorni_sadrzaj>
    <derivirana_varijabla naziv="DomainObject.Predmet.ProtustrankaFormatedOIB_1">  KLIPAN d.o.o., OIB 41187435431</derivirana_varijabla>
  </DomainObject.Predmet.ProtustrankaFormatedOIB>
  <DomainObject.Predmet.ProtustrankaFormatedWithAdress>
    <izvorni_sadrzaj> KLIPAN d.o.o., Svačićev trg 12, 10000 Zagreb</izvorni_sadrzaj>
    <derivirana_varijabla naziv="DomainObject.Predmet.ProtustrankaFormatedWithAdress_1"> KLIPAN d.o.o., Svačićev trg 12, 10000 Zagreb</derivirana_varijabla>
  </DomainObject.Predmet.ProtustrankaFormatedWithAdress>
  <DomainObject.Predmet.ProtustrankaFormatedWithAdressOIB>
    <izvorni_sadrzaj> KLIPAN d.o.o., OIB 41187435431, Svačićev trg 12, 10000 Zagreb</izvorni_sadrzaj>
    <derivirana_varijabla naziv="DomainObject.Predmet.ProtustrankaFormatedWithAdressOIB_1"> KLIPAN d.o.o., OIB 41187435431, Svačićev trg 12, 10000 Zagreb</derivirana_varijabla>
  </DomainObject.Predmet.ProtustrankaFormatedWithAdressOIB>
  <DomainObject.Predmet.ProtustrankaWithAdress>
    <izvorni_sadrzaj>KLIPAN d.o.o. Svačićev trg 12, 10000 Zagreb</izvorni_sadrzaj>
    <derivirana_varijabla naziv="DomainObject.Predmet.ProtustrankaWithAdress_1">KLIPAN d.o.o. Svačićev trg 12, 10000 Zagreb</derivirana_varijabla>
  </DomainObject.Predmet.ProtustrankaWithAdress>
  <DomainObject.Predmet.ProtustrankaWithAdressOIB>
    <izvorni_sadrzaj>KLIPAN d.o.o., OIB 41187435431, Svačićev trg 12, 10000 Zagreb</izvorni_sadrzaj>
    <derivirana_varijabla naziv="DomainObject.Predmet.ProtustrankaWithAdressOIB_1">KLIPAN d.o.o., OIB 41187435431, Svačićev trg 12, 10000 Zagreb</derivirana_varijabla>
  </DomainObject.Predmet.ProtustrankaWithAdressOIB>
  <DomainObject.Predmet.ProtustrankaNazivFormated>
    <izvorni_sadrzaj>KLIPAN d.o.o.</izvorni_sadrzaj>
    <derivirana_varijabla naziv="DomainObject.Predmet.ProtustrankaNazivFormated_1">KLIPAN d.o.o.</derivirana_varijabla>
  </DomainObject.Predmet.ProtustrankaNazivFormated>
  <DomainObject.Predmet.ProtustrankaNazivFormatedOIB>
    <izvorni_sadrzaj>KLIPAN d.o.o., OIB 41187435431</izvorni_sadrzaj>
    <derivirana_varijabla naziv="DomainObject.Predmet.ProtustrankaNazivFormatedOIB_1">KLIPAN d.o.o., OIB 41187435431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KLIPAN d.o.o.</item>
    </izvorni_sadrzaj>
    <derivirana_varijabla naziv="DomainObject.Predmet.ProtuStrankaListFormated_1">
      <item>KLIPAN d.o.o.</item>
    </derivirana_varijabla>
  </DomainObject.Predmet.ProtuStrankaListFormated>
  <DomainObject.Predmet.ProtuStrankaListFormatedOIB>
    <izvorni_sadrzaj>
      <item>KLIPAN d.o.o., OIB 41187435431</item>
    </izvorni_sadrzaj>
    <derivirana_varijabla naziv="DomainObject.Predmet.ProtuStrankaListFormatedOIB_1">
      <item>KLIPAN d.o.o., OIB 41187435431</item>
    </derivirana_varijabla>
  </DomainObject.Predmet.ProtuStrankaListFormatedOIB>
  <DomainObject.Predmet.ProtuStrankaListFormatedWithAdress>
    <izvorni_sadrzaj>
      <item>KLIPAN d.o.o., Svačićev trg 12, 10000 Zagreb</item>
    </izvorni_sadrzaj>
    <derivirana_varijabla naziv="DomainObject.Predmet.ProtuStrankaListFormatedWithAdress_1">
      <item>KLIPAN d.o.o., Svačićev trg 12, 10000 Zagreb</item>
    </derivirana_varijabla>
  </DomainObject.Predmet.ProtuStrankaListFormatedWithAdress>
  <DomainObject.Predmet.ProtuStrankaListFormatedWithAdressOIB>
    <izvorni_sadrzaj>
      <item>KLIPAN d.o.o., OIB 41187435431, Svačićev trg 12, 10000 Zagreb</item>
    </izvorni_sadrzaj>
    <derivirana_varijabla naziv="DomainObject.Predmet.ProtuStrankaListFormatedWithAdressOIB_1">
      <item>KLIPAN d.o.o., OIB 41187435431, Svačićev trg 12, 10000 Zagreb</item>
    </derivirana_varijabla>
  </DomainObject.Predmet.ProtuStrankaListFormatedWithAdressOIB>
  <DomainObject.Predmet.ProtuStrankaListNazivFormated>
    <izvorni_sadrzaj>
      <item>KLIPAN d.o.o.</item>
    </izvorni_sadrzaj>
    <derivirana_varijabla naziv="DomainObject.Predmet.ProtuStrankaListNazivFormated_1">
      <item>KLIPAN d.o.o.</item>
    </derivirana_varijabla>
  </DomainObject.Predmet.ProtuStrankaListNazivFormated>
  <DomainObject.Predmet.ProtuStrankaListNazivFormatedOIB>
    <izvorni_sadrzaj>
      <item>KLIPAN d.o.o., OIB 41187435431</item>
    </izvorni_sadrzaj>
    <derivirana_varijabla naziv="DomainObject.Predmet.ProtuStrankaListNazivFormatedOIB_1">
      <item>KLIPAN d.o.o., OIB 41187435431</item>
    </derivirana_varijabla>
  </DomainObject.Predmet.ProtuStrankaListNazivFormatedOIB>
  <DomainObject.Predmet.OstaliListFormated>
    <izvorni_sadrzaj>
      <item>BORIS KOPČIĆ</item>
    </izvorni_sadrzaj>
    <derivirana_varijabla naziv="DomainObject.Predmet.OstaliListFormated_1">
      <item>BORIS KOPČIĆ</item>
    </derivirana_varijabla>
  </DomainObject.Predmet.OstaliListFormated>
  <DomainObject.Predmet.OstaliListFormatedOIB>
    <izvorni_sadrzaj>
      <item>BORIS KOPČIĆ, OIB 91893972633</item>
    </izvorni_sadrzaj>
    <derivirana_varijabla naziv="DomainObject.Predmet.OstaliListFormatedOIB_1">
      <item>BORIS KOPČIĆ, OIB 91893972633</item>
    </derivirana_varijabla>
  </DomainObject.Predmet.OstaliListFormatedOIB>
  <DomainObject.Predmet.OstaliListFormatedWithAdress>
    <izvorni_sadrzaj>
      <item>BORIS KOPČIĆ, Svačićev trg 12, 10000 Zagreb</item>
    </izvorni_sadrzaj>
    <derivirana_varijabla naziv="DomainObject.Predmet.OstaliListFormatedWithAdress_1">
      <item>BORIS KOPČIĆ, Svačićev trg 12, 10000 Zagreb</item>
    </derivirana_varijabla>
  </DomainObject.Predmet.OstaliListFormatedWithAdress>
  <DomainObject.Predmet.OstaliListFormatedWithAdressOIB>
    <izvorni_sadrzaj>
      <item>BORIS KOPČIĆ, OIB 91893972633, Svačićev trg 12, 10000 Zagreb</item>
    </izvorni_sadrzaj>
    <derivirana_varijabla naziv="DomainObject.Predmet.OstaliListFormatedWithAdressOIB_1">
      <item>BORIS KOPČIĆ, OIB 91893972633, Svačićev trg 12, 10000 Zagreb</item>
    </derivirana_varijabla>
  </DomainObject.Predmet.OstaliListFormatedWithAdressOIB>
  <DomainObject.Predmet.OstaliListNazivFormated>
    <izvorni_sadrzaj>
      <item>BORIS KOPČIĆ</item>
    </izvorni_sadrzaj>
    <derivirana_varijabla naziv="DomainObject.Predmet.OstaliListNazivFormated_1">
      <item>BORIS KOPČIĆ</item>
    </derivirana_varijabla>
  </DomainObject.Predmet.OstaliListNazivFormated>
  <DomainObject.Predmet.OstaliListNazivFormatedOIB>
    <izvorni_sadrzaj>
      <item>BORIS KOPČIĆ, OIB 91893972633</item>
    </izvorni_sadrzaj>
    <derivirana_varijabla naziv="DomainObject.Predmet.OstaliListNazivFormatedOIB_1">
      <item>BORIS KOPČIĆ, OIB 91893972633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St-6113/2016-16</izvorni_sadrzaj>
    <derivirana_varijabla naziv="DomainObject.PoslovniBrojDokumenta_1">St-6113/2016-16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KLIPAN d.o.o.</izvorni_sadrzaj>
    <derivirana_varijabla naziv="DomainObject.Predmet.ProtustrankaIDrugi_1">KLIPAN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KLIPAN d.o.o., OIB 41187435431, Svačićev trg 12, 10000 Zagreb</izvorni_sadrzaj>
    <derivirana_varijabla naziv="DomainObject.Predmet.ProtustrankaIDrugiAdressOIB_1">KLIPAN d.o.o., OIB 41187435431, Svačićev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KLIPAN d.o.o.</item>
      <item>BORIS KOPČIĆ</item>
    </izvorni_sadrzaj>
    <derivirana_varijabla naziv="DomainObject.Predmet.SudioniciListNaziv_1">
      <item>FINA Regionalni centar Zagreb</item>
      <item>KLIPAN d.o.o.</item>
      <item>BORIS KOPČIĆ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KLIPAN d.o.o., OIB 41187435431, Svačićev trg 12,10000 Zagreb</item>
      <item>BORIS KOPČIĆ, OIB 91893972633, Svačićev trg 12,10000 Zagreb</item>
    </izvorni_sadrzaj>
    <derivirana_varijabla naziv="DomainObject.Predmet.SudioniciListAdressOIB_1">
      <item>FINA Regionalni centar Zagreb, OIB 85821130368, Trg svibanjskih žrtava 1995. br. 1,10000 Zagreb</item>
      <item>KLIPAN d.o.o., OIB 41187435431, Svačićev trg 12,10000 Zagreb</item>
      <item>BORIS KOPČIĆ, OIB 91893972633, Svačićev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FAF43-6247-45CC-8F29-C8BEBAB68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2093</properties:Characters>
  <properties:Lines>69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2018-09-26T08:36:00Z</cp:lastPrinted>
  <dcterms:modified xmlns:xsi="http://www.w3.org/2001/XMLSchema-instance" xsi:type="dcterms:W3CDTF">2018-09-26T08:36:00Z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St-6113/2016-16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