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5c37" w14:paraId="c8e5c37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4C01E0">
        <w:t>7</w:t>
      </w:r>
      <w:r w:rsidR="0072710A">
        <w:t>/</w:t>
      </w:r>
      <w:r w:rsidR="004C01E0">
        <w:t>18</w:t>
      </w:r>
      <w:r w:rsidR="0072710A">
        <w:t>-</w:t>
      </w:r>
      <w:r w:rsidR="00965636">
        <w:t>4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C01E0">
        <w:t>AGROPLUS d.o.o., Donji Miholjac, Industrijska zona Janjevci 6, MBS 030084910, OIB 07350499058</w:t>
      </w:r>
      <w:r w:rsidR="00F24BBF" w:rsidRPr="00810FE8">
        <w:t xml:space="preserve">, za otvaranje stečajnog  postupka nad dužnikom </w:t>
      </w:r>
      <w:r w:rsidR="004C01E0">
        <w:t>AGROPLUS d.o.o., Donji Miholjac, Industrijska zona Janjevci 6, MBS 030084910, OIB 07350499058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4C01E0">
        <w:t>10</w:t>
      </w:r>
      <w:r w:rsidR="00015125">
        <w:t xml:space="preserve">. </w:t>
      </w:r>
      <w:r w:rsidR="004C01E0">
        <w:t>siječnj</w:t>
      </w:r>
      <w:r w:rsidR="00CA484B">
        <w:t>a</w:t>
      </w:r>
      <w:r w:rsidR="00DD2365">
        <w:t xml:space="preserve"> 201</w:t>
      </w:r>
      <w:r w:rsidR="004C01E0">
        <w:t>8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7A15E8">
        <w:t>Denis Matijević, Zagreb, Ulica Frana Kesterčaneka 2/B</w:t>
      </w:r>
      <w:r w:rsidR="00E11A2F">
        <w:t xml:space="preserve">, </w:t>
      </w:r>
      <w:r w:rsidR="00B37A22">
        <w:t xml:space="preserve">OIB: </w:t>
      </w:r>
      <w:r w:rsidR="007A15E8">
        <w:t>75539085160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4C01E0">
        <w:t>718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4C01E0">
        <w:t>AGROPLUS d.o.o., Donji Miholjac, Industrijska zona Janjevci 6, MBS 030084910, OIB 07350499058</w:t>
      </w:r>
      <w:r w:rsidR="00D249AC">
        <w:t xml:space="preserve">, te dodatni iznos predujma u iznosu od </w:t>
      </w:r>
      <w:r w:rsidR="00E11A2F">
        <w:t>10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4C01E0">
        <w:t>7</w:t>
      </w:r>
      <w:r w:rsidR="00D249AC" w:rsidRPr="008F2EFA">
        <w:t>-</w:t>
      </w:r>
      <w:r w:rsidR="004C01E0">
        <w:t>18</w:t>
      </w:r>
      <w:r w:rsidR="00D249AC">
        <w:t xml:space="preserve">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4C01E0">
        <w:t>Denis Matijević, Zagreb, Ulica Frana Kesterčaneka 2/B, OIB: 75539085160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  <w:r>
        <w:t>Broj: St-</w:t>
      </w:r>
      <w:r w:rsidR="004C01E0">
        <w:t>7/18</w:t>
      </w:r>
      <w:r>
        <w:t>-</w:t>
      </w:r>
      <w:r w:rsidR="00607F3D">
        <w:t>4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C01E0">
        <w:t>10</w:t>
      </w:r>
      <w:r w:rsidR="005E5D90">
        <w:t xml:space="preserve">. </w:t>
      </w:r>
      <w:r w:rsidR="00E7717C">
        <w:t>s</w:t>
      </w:r>
      <w:r w:rsidR="004C01E0">
        <w:t xml:space="preserve">iječnja </w:t>
      </w:r>
      <w:r w:rsidR="00DD2365">
        <w:t>201</w:t>
      </w:r>
      <w:r w:rsidR="004C01E0">
        <w:t>8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4C01E0" w:rsidP="00FD7F7C" w:rsidR="00FD7F7C">
      <w:pPr>
        <w:pStyle w:val="Tijeloteksta"/>
        <w:jc w:val="left"/>
      </w:pPr>
      <w:r>
        <w:t xml:space="preserve"> </w:t>
      </w:r>
    </w:p>
    <w:p w:rsidRDefault="00FD7F7C" w:rsidP="00FD7F7C" w:rsidR="00FD7F7C">
      <w:pPr>
        <w:pStyle w:val="Tijeloteksta"/>
        <w:jc w:val="left"/>
      </w:pPr>
      <w:r>
        <w:t>Zapisničar: Maja Videnović</w:t>
      </w:r>
      <w:r>
        <w:tab/>
        <w:t xml:space="preserve">                                                   STEČAJNA SUTKINJA</w:t>
      </w:r>
    </w:p>
    <w:p w:rsidRDefault="00FD7F7C" w:rsidP="00FD7F7C" w:rsidR="00FD7F7C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FD7F7C" w:rsidP="00FD7F7C" w:rsidR="00FD7F7C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>
        <w:tab/>
        <w:t xml:space="preserve">                 </w:t>
      </w:r>
      <w:r>
        <w:tab/>
      </w:r>
      <w:r>
        <w:tab/>
      </w:r>
      <w:r>
        <w:tab/>
      </w:r>
      <w:r>
        <w:tab/>
        <w:t xml:space="preserve">  Nada Roso</w:t>
      </w:r>
    </w:p>
    <w:p w:rsidRDefault="00FD7F7C" w:rsidP="00FD7F7C" w:rsidR="00FD7F7C">
      <w:pPr>
        <w:pStyle w:val="Tijeloteksta"/>
        <w:jc w:val="left"/>
      </w:pPr>
    </w:p>
    <w:p w:rsidRDefault="00FD7F7C" w:rsidP="00FD7F7C" w:rsidR="00FD7F7C">
      <w:pPr>
        <w:pStyle w:val="Tijeloteksta"/>
        <w:jc w:val="left"/>
      </w:pPr>
    </w:p>
    <w:p w:rsidRDefault="00FD7F7C" w:rsidP="00FD7F7C" w:rsidR="00FD7F7C">
      <w:pPr>
        <w:pStyle w:val="Tijeloteksta"/>
        <w:jc w:val="left"/>
      </w:pPr>
      <w:r>
        <w:t>POUKA O PRAVNOM LIJEKU:</w:t>
      </w:r>
    </w:p>
    <w:p w:rsidRDefault="00FD7F7C" w:rsidP="00FD7F7C" w:rsidR="00FD7F7C">
      <w:pPr>
        <w:pStyle w:val="Tijeloteksta"/>
        <w:jc w:val="left"/>
      </w:pPr>
      <w:r>
        <w:t>Protiv ovog zaključka nije dopuštena posebna žalba (čl. 19. st. 7. Stečajnog zakona).</w:t>
      </w:r>
    </w:p>
    <w:p w:rsidRDefault="00FD7F7C" w:rsidP="00FD7F7C" w:rsidR="00FD7F7C">
      <w:pPr>
        <w:pStyle w:val="Tijeloteksta"/>
        <w:jc w:val="left"/>
        <w:rPr>
          <w:sz w:val="18"/>
          <w:szCs w:val="18"/>
        </w:rPr>
      </w:pPr>
    </w:p>
    <w:p w:rsidRDefault="00FD7F7C" w:rsidP="00FD7F7C" w:rsidR="00FD7F7C">
      <w:pPr>
        <w:pStyle w:val="Tijeloteksta"/>
        <w:jc w:val="left"/>
        <w:rPr>
          <w:sz w:val="18"/>
          <w:szCs w:val="18"/>
        </w:rPr>
      </w:pPr>
    </w:p>
    <w:p w:rsidRDefault="00FD7F7C" w:rsidP="00FD7F7C" w:rsidR="00FD7F7C">
      <w:pPr>
        <w:pStyle w:val="Tijeloteksta"/>
        <w:jc w:val="left"/>
        <w:rPr>
          <w:sz w:val="18"/>
          <w:szCs w:val="18"/>
        </w:rPr>
      </w:pPr>
    </w:p>
    <w:p w:rsidRDefault="00FD7F7C" w:rsidP="00FD7F7C" w:rsidR="00FD7F7C">
      <w:pPr>
        <w:pStyle w:val="Tijeloteksta"/>
        <w:jc w:val="left"/>
      </w:pPr>
      <w:r w:rsidRPr="00710E12">
        <w:t>DNA</w:t>
      </w:r>
    </w:p>
    <w:p w:rsidRDefault="00FD7F7C" w:rsidP="00FD7F7C" w:rsidR="00FD7F7C">
      <w:pPr>
        <w:pStyle w:val="Tijeloteksta"/>
        <w:jc w:val="left"/>
      </w:pPr>
    </w:p>
    <w:p w:rsidRDefault="00FD7F7C" w:rsidP="00FD7F7C" w:rsidR="00FD7F7C" w:rsidRPr="00710E12">
      <w:pPr>
        <w:pStyle w:val="Tijeloteksta"/>
        <w:jc w:val="left"/>
      </w:pPr>
    </w:p>
    <w:p w:rsidRDefault="00FD7F7C" w:rsidP="00FD7F7C" w:rsidR="00FD7F7C">
      <w:pPr>
        <w:numPr>
          <w:ilvl w:val="0"/>
          <w:numId w:val="6"/>
        </w:numPr>
        <w:jc w:val="both"/>
      </w:pPr>
      <w:r>
        <w:t>Denis Matijević, Zagreb, Ulica Frana Kesterčaneka 2/B</w:t>
      </w:r>
      <w:r w:rsidRPr="00710E12">
        <w:t xml:space="preserve"> </w:t>
      </w:r>
    </w:p>
    <w:p w:rsidRDefault="00FD7F7C" w:rsidP="00FD7F7C" w:rsidR="00FD7F7C" w:rsidRPr="00710E12">
      <w:pPr>
        <w:numPr>
          <w:ilvl w:val="0"/>
          <w:numId w:val="6"/>
        </w:numPr>
        <w:jc w:val="both"/>
      </w:pPr>
      <w:r w:rsidRPr="00710E12">
        <w:t xml:space="preserve">e-oglasna ploča </w:t>
      </w:r>
    </w:p>
    <w:p w:rsidRDefault="00FD7F7C" w:rsidP="00FD7F7C" w:rsidR="00FD7F7C" w:rsidRPr="00710E12">
      <w:pPr>
        <w:numPr>
          <w:ilvl w:val="0"/>
          <w:numId w:val="6"/>
        </w:numPr>
        <w:jc w:val="both"/>
      </w:pPr>
      <w:r>
        <w:t>R 27/2</w:t>
      </w:r>
    </w:p>
    <w:p w:rsidRDefault="00710E12" w:rsidP="00FD7F7C" w:rsidR="00710E12" w:rsidRPr="00E7717C">
      <w:pPr>
        <w:pStyle w:val="Tijeloteksta"/>
        <w:jc w:val="left"/>
      </w:pPr>
    </w:p>
    <w:sectPr w:rsidSect="00D249AC" w:rsidR="00710E12" w:rsidRPr="00E7717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3EC" w:rsidR="00F913EC">
      <w:r>
        <w:separator/>
      </w:r>
    </w:p>
  </w:endnote>
  <w:endnote w:id="0" w:type="continuationSeparator">
    <w:p w:rsidRDefault="00F913EC" w:rsidR="00F91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3EC" w:rsidR="00F913EC">
      <w:r>
        <w:separator/>
      </w:r>
    </w:p>
  </w:footnote>
  <w:footnote w:id="0" w:type="continuationSeparator">
    <w:p w:rsidRDefault="00F913EC" w:rsidR="00F91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767227"/>
      <w:docPartObj>
        <w:docPartGallery w:val="Page Numbers (Top of Page)"/>
        <w:docPartUnique/>
      </w:docPartObj>
    </w:sdtPr>
    <w:sdtEndPr/>
    <w:sdtContent>
      <w:p w:rsidRDefault="00607F3D" w:rsidR="00607F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444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C01E0"/>
    <w:rsid w:val="004E5065"/>
    <w:rsid w:val="004F3BD1"/>
    <w:rsid w:val="00500707"/>
    <w:rsid w:val="00500BBD"/>
    <w:rsid w:val="0055624C"/>
    <w:rsid w:val="005953D8"/>
    <w:rsid w:val="005A552D"/>
    <w:rsid w:val="005B403D"/>
    <w:rsid w:val="005E5D90"/>
    <w:rsid w:val="00607E75"/>
    <w:rsid w:val="00607F3D"/>
    <w:rsid w:val="006139EC"/>
    <w:rsid w:val="006235FB"/>
    <w:rsid w:val="00653444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15E8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6563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D2AF0"/>
    <w:rsid w:val="00BF7940"/>
    <w:rsid w:val="00C15361"/>
    <w:rsid w:val="00C26291"/>
    <w:rsid w:val="00C34EAB"/>
    <w:rsid w:val="00C3548B"/>
    <w:rsid w:val="00C9197B"/>
    <w:rsid w:val="00C942DF"/>
    <w:rsid w:val="00CA484B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1A2F"/>
    <w:rsid w:val="00E12525"/>
    <w:rsid w:val="00E1321F"/>
    <w:rsid w:val="00E17696"/>
    <w:rsid w:val="00E33E37"/>
    <w:rsid w:val="00E430E2"/>
    <w:rsid w:val="00E55AA4"/>
    <w:rsid w:val="00E73CF8"/>
    <w:rsid w:val="00E7717C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13EC"/>
    <w:rsid w:val="00FA0018"/>
    <w:rsid w:val="00FA7686"/>
    <w:rsid w:val="00FD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3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3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AGROPLUS društvo s ograničenom odgovornošću za proizvodnju, preradu i otkup voća i povrća</izvorni_sadrzaj>
    <derivirana_varijabla naziv="DomainObject.Predmet.StrankaFormated_1">  AGROPLUS društvo s ograničenom odgovornošću za proizvodnju, preradu i otkup voća i povrća</derivirana_varijabla>
  </DomainObject.Predmet.StrankaFormated>
  <DomainObject.Predmet.StrankaFormatedOIB>
    <izvorni_sadrzaj>  AGROPLUS društvo s ograničenom odgovornošću za proizvodnju, preradu i otkup voća i povrća, OIB 07350499058</izvorni_sadrzaj>
    <derivirana_varijabla naziv="DomainObject.Predmet.StrankaFormatedOIB_1">  AGROPLUS društvo s ograničenom odgovornošću za proizvodnju, preradu i otkup voća i povrća, OIB 07350499058</derivirana_varijabla>
  </DomainObject.Predmet.StrankaFormatedOIB>
  <DomainObject.Predmet.StrankaFormatedWithAdress>
    <izvorni_sadrzaj> AGROPLUS društvo s ograničenom odgovornošću za proizvodnju, preradu i otkup voća i povrća, Industrijska zona Janjevci 6, 31540 Donji Miholjac</izvorni_sadrzaj>
    <derivirana_varijabla naziv="DomainObject.Predmet.StrankaFormatedWithAdress_1"> AGROPLUS društvo s ograničenom odgovornošću za proizvodnju, preradu i otkup voća i povrća, Industrijska zona Janjevci 6, 31540 Donji Miholjac</derivirana_varijabla>
  </DomainObject.Predmet.StrankaFormatedWithAdress>
  <DomainObject.Predmet.StrankaFormatedWithAdressOIB>
    <izvorni_sadrzaj> AGROPLUS društvo s ograničenom odgovornošću za proizvodnju, preradu i otkup voća i povrća, OIB 07350499058, Industrijska zona Janjevci 6, 31540 Donji Miholjac</izvorni_sadrzaj>
    <derivirana_varijabla naziv="DomainObject.Predmet.StrankaFormatedWithAdressOIB_1"> AGROPLUS društvo s ograničenom odgovornošću za proizvodnju, preradu i otkup voća i povrća, OIB 07350499058, Industrijska zona Janjevci 6, 31540 Donji Miholjac</derivirana_varijabla>
  </DomainObject.Predmet.StrankaFormatedWithAdressOIB>
  <DomainObject.Predmet.StrankaWithAdress>
    <izvorni_sadrzaj>AGROPLUS društvo s ograničenom odgovornošću za proizvodnju, preradu i otkup voća i povrća Industrijska zona Janjevci 6,31540 Donji Miholjac</izvorni_sadrzaj>
    <derivirana_varijabla naziv="DomainObject.Predmet.StrankaWithAdress_1">AGROPLUS društvo s ograničenom odgovornošću za proizvodnju, preradu i otkup voća i povrća Industrijska zona Janjevci 6,31540 Donji Miholjac</derivirana_varijabla>
  </DomainObject.Predmet.StrankaWithAdress>
  <DomainObject.Predmet.StrankaWithAdressOIB>
    <izvorni_sadrzaj>AGROPLUS društvo s ograničenom odgovornošću za proizvodnju, preradu i otkup voća i povrća, OIB 07350499058, Industrijska zona Janjevci 6,31540 Donji Miholjac</izvorni_sadrzaj>
    <derivirana_varijabla naziv="DomainObject.Predmet.StrankaWithAdressOIB_1">AGROPLUS društvo s ograničenom odgovornošću za proizvodnju, preradu i otkup voća i povrća, OIB 07350499058, Industrijska zona Janjevci 6,31540 Donji Miholjac</derivirana_varijabla>
  </DomainObject.Predmet.StrankaWithAdressOIB>
  <DomainObject.Predmet.StrankaNazivFormated>
    <izvorni_sadrzaj>AGROPLUS društvo s ograničenom odgovornošću za proizvodnju, preradu i otkup voća i povrća</izvorni_sadrzaj>
    <derivirana_varijabla naziv="DomainObject.Predmet.StrankaNazivFormated_1">AGROPLUS društvo s ograničenom odgovornošću za proizvodnju, preradu i otkup voća i povrća</derivirana_varijabla>
  </DomainObject.Predmet.StrankaNazivFormated>
  <DomainObject.Predmet.StrankaNazivFormatedOIB>
    <izvorni_sadrzaj>AGROPLUS društvo s ograničenom odgovornošću za proizvodnju, preradu i otkup voća i povrća, OIB 07350499058</izvorni_sadrzaj>
    <derivirana_varijabla naziv="DomainObject.Predmet.StrankaNazivFormatedOIB_1">AGROPLUS društvo s ograničenom odgovornošću za proizvodnju, preradu i otkup voća i povrća, OIB 07350499058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AGROPLUS društvo s ograničenom odgovornošću za proizvodnju, preradu i otkup voća i povrća</item>
    </izvorni_sadrzaj>
    <derivirana_varijabla naziv="DomainObject.Predmet.StrankaListFormated_1">
      <item>AGROPLUS društvo s ograničenom odgovornošću za proizvodnju, preradu i otkup voća i povrća</item>
    </derivirana_varijabla>
  </DomainObject.Predmet.StrankaListFormated>
  <DomainObject.Predmet.StrankaListFormatedOIB>
    <izvorni_sadrzaj>
      <item>AGROPLUS društvo s ograničenom odgovornošću za proizvodnju, preradu i otkup voća i povrća, OIB 07350499058</item>
    </izvorni_sadrzaj>
    <derivirana_varijabla naziv="DomainObject.Predmet.StrankaListFormatedOIB_1">
      <item>AGROPLUS društvo s ograničenom odgovornošću za proizvodnju, preradu i otkup voća i povrća, OIB 07350499058</item>
    </derivirana_varijabla>
  </DomainObject.Predmet.StrankaListFormatedOIB>
  <DomainObject.Predmet.StrankaListFormatedWithAdress>
    <izvorni_sadrzaj>
      <item>AGROPLUS društvo s ograničenom odgovornošću za proizvodnju, preradu i otkup voća i povrća, Industrijska zona Janjevci 6, 31540 Donji Miholjac</item>
    </izvorni_sadrzaj>
    <derivirana_varijabla naziv="DomainObject.Predmet.StrankaListFormatedWithAdress_1">
      <item>AGROPLUS društvo s ograničenom odgovornošću za proizvodnju, preradu i otkup voća i povrća, Industrijska zona Janjevci 6, 31540 Donji Miholjac</item>
    </derivirana_varijabla>
  </DomainObject.Predmet.StrankaListFormatedWithAdress>
  <DomainObject.Predmet.StrankaListFormatedWithAdressOIB>
    <izvorni_sadrzaj>
      <item>AGROPLUS društvo s ograničenom odgovornošću za proizvodnju, preradu i otkup voća i povrća, OIB 07350499058, Industrijska zona Janjevci 6, 31540 Donji Miholjac</item>
    </izvorni_sadrzaj>
    <derivirana_varijabla naziv="DomainObject.Predmet.StrankaListFormatedWithAdressOIB_1">
      <item>AGROPLUS društvo s ograničenom odgovornošću za proizvodnju, preradu i otkup voća i povrća, OIB 07350499058, Industrijska zona Janjevci 6, 31540 Donji Miholjac</item>
    </derivirana_varijabla>
  </DomainObject.Predmet.StrankaListFormatedWithAdressOIB>
  <DomainObject.Predmet.StrankaListNazivFormated>
    <izvorni_sadrzaj>
      <item>AGROPLUS društvo s ograničenom odgovornošću za proizvodnju, preradu i otkup voća i povrća</item>
    </izvorni_sadrzaj>
    <derivirana_varijabla naziv="DomainObject.Predmet.StrankaListNazivFormated_1">
      <item>AGROPLUS društvo s ograničenom odgovornošću za proizvodnju, preradu i otkup voća i povrća</item>
    </derivirana_varijabla>
  </DomainObject.Predmet.StrankaListNazivFormated>
  <DomainObject.Predmet.StrankaListNazivFormatedOIB>
    <izvorni_sadrzaj>
      <item>AGROPLUS društvo s ograničenom odgovornošću za proizvodnju, preradu i otkup voća i povrća, OIB 07350499058</item>
    </izvorni_sadrzaj>
    <derivirana_varijabla naziv="DomainObject.Predmet.StrankaListNazivFormatedOIB_1">
      <item>AGROPLUS društvo s ograničenom odgovornošću za proizvodnju, preradu i otkup voća i povrća, OIB 07350499058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AGROPLUS društvo s ograničenom odgovornošću za proizvodnju, preradu i otkup voća i povrća</izvorni_sadrzaj>
    <derivirana_varijabla naziv="DomainObject.Predmet.StrankaIDrugi_1">AGROPLUS društvo s ograničenom odgovornošću za proizvodnju, preradu i otkup voća i povrća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AGROPLUS društvo s ograničenom odgovornošću za proizvodnju, preradu i otkup voća i povrća, OIB 07350499058, Industrijska zona Janjevci 6, 31540 Donji Miholjac</izvorni_sadrzaj>
    <derivirana_varijabla naziv="DomainObject.Predmet.StrankaIDrugiAdressOIB_1">AGROPLUS društvo s ograničenom odgovornošću za proizvodnju, preradu i otkup voća i povrća, OIB 07350499058, Industrijska zona Janjevci 6, 31540 Donji Miholjac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AGROPLUS društvo s ograničenom odgovornošću za proizvodnju, preradu i otkup voća i povrća</item>
    </izvorni_sadrzaj>
    <derivirana_varijabla naziv="DomainObject.Predmet.SudioniciListNaziv_1">
      <item>AGROPLUS društvo s ograničenom odgovornošću za proizvodnju, preradu i otkup voća i povrća</item>
    </derivirana_varijabla>
  </DomainObject.Predmet.SudioniciListNaziv>
  <DomainObject.Predmet.SudioniciListAdressOIB>
    <izvorni_sadrzaj>
      <item>AGROPLUS društvo s ograničenom odgovornošću za proizvodnju, preradu i otkup voća i povrća, OIB 07350499058, Industrijska zona Janjevci 6,31540 Donji Miholjac</item>
    </izvorni_sadrzaj>
    <derivirana_varijabla naziv="DomainObject.Predmet.SudioniciListAdressOIB_1">
      <item>AGROPLUS društvo s ograničenom odgovornošću za proizvodnju, preradu i otkup voća i povrća, OIB 07350499058,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07350499058</item>
    </izvorni_sadrzaj>
    <derivirana_varijabla naziv="DomainObject.Predmet.SudioniciListNazivOIB_1">
      <item>, OIB 07350499058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02B18-3BC8-4066-8075-E273ECC85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2050</properties:Characters>
  <properties:Lines>76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2018-01-10T08:02:00Z</dcterms:created>
  <dc:creator>hermanj</dc:creator>
  <cp:lastModifiedBy>Maja Videnović</cp:lastModifiedBy>
  <cp:lastPrinted>2018-01-10T09:25:00Z</cp:lastPrinted>
  <dcterms:modified xmlns:xsi="http://www.w3.org/2001/XMLSchema-instance" xsi:type="dcterms:W3CDTF">2018-01-10T10:26:00Z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