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400dd" w14:paraId="73400dd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9C5AF7">
        <w:t>7</w:t>
      </w:r>
      <w:r w:rsidR="00913FF5">
        <w:t>5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9C5AF7">
        <w:t xml:space="preserve">SINTEZA-SLATINA d.o.o. IVANBRIJEG, </w:t>
      </w:r>
      <w:proofErr w:type="spellStart"/>
      <w:r w:rsidR="009C5AF7">
        <w:t>Ivanbrijeg</w:t>
      </w:r>
      <w:proofErr w:type="spellEnd"/>
      <w:r w:rsidR="009C5AF7">
        <w:t xml:space="preserve"> </w:t>
      </w:r>
      <w:proofErr w:type="spellStart"/>
      <w:r w:rsidR="009C5AF7">
        <w:t>bb</w:t>
      </w:r>
      <w:proofErr w:type="spellEnd"/>
      <w:r w:rsidR="009C5AF7">
        <w:t>, OIB: 13086152038</w:t>
      </w:r>
      <w:r w:rsidR="00A9703E">
        <w:t>,</w:t>
      </w:r>
      <w:r w:rsidR="00C11D81">
        <w:t xml:space="preserve"> </w:t>
      </w:r>
      <w:r>
        <w:t>koji se vodi kod ovoga suda pod brojem St-</w:t>
      </w:r>
      <w:r w:rsidR="009C5AF7">
        <w:t>7</w:t>
      </w:r>
      <w:r w:rsidR="00A9703E">
        <w:t>5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9C5AF7">
        <w:t>7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9C5AF7">
        <w:t>e u ukupnom iznosu od 28.592,39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9C5AF7">
        <w:t xml:space="preserve">Nikica Gabrić iz Zagreba, </w:t>
      </w:r>
      <w:proofErr w:type="spellStart"/>
      <w:r w:rsidR="009C5AF7">
        <w:t>Učkina</w:t>
      </w:r>
      <w:proofErr w:type="spellEnd"/>
      <w:r w:rsidR="009C5AF7">
        <w:t xml:space="preserve"> 4, OIB: 66733965036</w:t>
      </w:r>
      <w:r w:rsidR="00A9703E">
        <w:t>,</w:t>
      </w:r>
      <w:r>
        <w:t xml:space="preserve"> 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5E2A4E"/>
    <w:rsid w:val="00913FF5"/>
    <w:rsid w:val="0093750A"/>
    <w:rsid w:val="009C5AF7"/>
    <w:rsid w:val="00A9703E"/>
    <w:rsid w:val="00C11D81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C5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5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C5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5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St-75/2015-2</izvorni_sadrzaj>
    <derivirana_varijabla naziv="DomainObject.Oznaka_1">St-75/2015-2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St-75/2015</izvorni_sadrzaj>
    <derivirana_varijabla naziv="DomainObject.Predmet.OznakaBroj_1">St-75/2015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SINTEZA-SLATINA društvo s ograničenom odgovornošću za proizvodnju i razvoj, Ivanbrijeg</izvorni_sadrzaj>
    <derivirana_varijabla naziv="DomainObject.Predmet.ProtustrankaFormated_1">  SINTEZA-SLATINA društvo s ograničenom odgovornošću za proizvodnju i razvoj, Ivanbrijeg</derivirana_varijabla>
  </DomainObject.Predmet.ProtustrankaFormated>
  <DomainObject.Predmet.ProtustrankaFormatedOIB>
    <izvorni_sadrzaj>  SINTEZA-SLATINA društvo s ograničenom odgovornošću za proizvodnju i razvoj, Ivanbrijeg, OIB 13086152038</izvorni_sadrzaj>
    <derivirana_varijabla naziv="DomainObject.Predmet.ProtustrankaFormatedOIB_1">  SINTEZA-SLATINA društvo s ograničenom odgovornošću za proizvodnju i razvoj, Ivanbrijeg, OIB 13086152038</derivirana_varijabla>
  </DomainObject.Predmet.ProtustrankaFormatedOIB>
  <DomainObject.Predmet.ProtustrankaFormatedWithAdress>
    <izvorni_sadrzaj> SINTEZA-SLATINA društvo s ograničenom odgovornošću za proizvodnju i razvoj, Ivanbrijeg, Ivanbrijeg/bb, 33520 Ivanbrijeg</izvorni_sadrzaj>
    <derivirana_varijabla naziv="DomainObject.Predmet.ProtustrankaFormatedWithAdress_1"> SINTEZA-SLATINA društvo s ograničenom odgovornošću za proizvodnju i razvoj, Ivanbrijeg, Ivanbrijeg/bb, 33520 Ivanbrijeg</derivirana_varijabla>
  </DomainObject.Predmet.ProtustrankaFormatedWithAdress>
  <DomainObject.Predmet.ProtustrankaFormatedWithAdressOIB>
    <izvorni_sadrzaj> SINTEZA-SLATINA društvo s ograničenom odgovornošću za proizvodnju i razvoj, Ivanbrijeg, OIB 13086152038, Ivanbrijeg/bb, 33520 Ivanbrijeg</izvorni_sadrzaj>
    <derivirana_varijabla naziv="DomainObject.Predmet.ProtustrankaFormatedWithAdressOIB_1"> SINTEZA-SLATINA društvo s ograničenom odgovornošću za proizvodnju i razvoj, Ivanbrijeg, OIB 13086152038, Ivanbrijeg/bb, 33520 Ivanbrijeg</derivirana_varijabla>
  </DomainObject.Predmet.ProtustrankaFormatedWithAdressOIB>
  <DomainObject.Predmet.ProtustrankaWithAdress>
    <izvorni_sadrzaj>SINTEZA-SLATINA društvo s ograničenom odgovornošću za proizvodnju i razvoj, Ivanbrijeg Ivanbrijeg/bb, 33520 Ivanbrijeg</izvorni_sadrzaj>
    <derivirana_varijabla naziv="DomainObject.Predmet.ProtustrankaWithAdress_1">SINTEZA-SLATINA društvo s ograničenom odgovornošću za proizvodnju i razvoj, Ivanbrijeg Ivanbrijeg/bb, 33520 Ivanbrijeg</derivirana_varijabla>
  </DomainObject.Predmet.ProtustrankaWithAdress>
  <DomainObject.Predmet.ProtustrankaWithAdressOIB>
    <izvorni_sadrzaj>SINTEZA-SLATINA društvo s ograničenom odgovornošću za proizvodnju i razvoj, Ivanbrijeg, OIB 13086152038, Ivanbrijeg/bb, 33520 Ivanbrijeg</izvorni_sadrzaj>
    <derivirana_varijabla naziv="DomainObject.Predmet.ProtustrankaWithAdressOIB_1">SINTEZA-SLATINA društvo s ograničenom odgovornošću za proizvodnju i razvoj, Ivanbrijeg, OIB 13086152038, Ivanbrijeg/bb, 33520 Ivanbrijeg</derivirana_varijabla>
  </DomainObject.Predmet.ProtustrankaWithAdressOIB>
  <DomainObject.Predmet.ProtustrankaNazivFormated>
    <izvorni_sadrzaj>SINTEZA-SLATINA društvo s ograničenom odgovornošću za proizvodnju i razvoj, Ivanbrijeg</izvorni_sadrzaj>
    <derivirana_varijabla naziv="DomainObject.Predmet.ProtustrankaNazivFormated_1">SINTEZA-SLATINA društvo s ograničenom odgovornošću za proizvodnju i razvoj, Ivanbrijeg</derivirana_varijabla>
  </DomainObject.Predmet.ProtustrankaNazivFormated>
  <DomainObject.Predmet.ProtustrankaNazivFormatedOIB>
    <izvorni_sadrzaj>SINTEZA-SLATINA društvo s ograničenom odgovornošću za proizvodnju i razvoj, Ivanbrijeg, OIB 13086152038</izvorni_sadrzaj>
    <derivirana_varijabla naziv="DomainObject.Predmet.ProtustrankaNazivFormatedOIB_1">SINTEZA-SLATINA društvo s ograničenom odgovornošću za proizvodnju i razvoj, Ivanbrijeg, OIB 13086152038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SINTEZA-SLATINA društvo s ograničenom odgovornošću za proizvodnju i razvoj, Ivanbrijeg</item>
    </izvorni_sadrzaj>
    <derivirana_varijabla naziv="DomainObject.Predmet.ProtuStrankaListFormated_1">
      <item>SINTEZA-SLATINA društvo s ograničenom odgovornošću za proizvodnju i razvoj, Ivanbrijeg</item>
    </derivirana_varijabla>
  </DomainObject.Predmet.ProtuStrankaListFormated>
  <DomainObject.Predmet.ProtuStrankaListFormatedOIB>
    <izvorni_sadrzaj>
      <item>SINTEZA-SLATINA društvo s ograničenom odgovornošću za proizvodnju i razvoj, Ivanbrijeg, OIB 13086152038</item>
    </izvorni_sadrzaj>
    <derivirana_varijabla naziv="DomainObject.Predmet.ProtuStrankaListFormatedOIB_1">
      <item>SINTEZA-SLATINA društvo s ograničenom odgovornošću za proizvodnju i razvoj, Ivanbrijeg, OIB 13086152038</item>
    </derivirana_varijabla>
  </DomainObject.Predmet.ProtuStrankaListFormatedOIB>
  <DomainObject.Predmet.ProtuStrankaListFormatedWithAdress>
    <izvorni_sadrzaj>
      <item>SINTEZA-SLATINA društvo s ograničenom odgovornošću za proizvodnju i razvoj, Ivanbrijeg, Ivanbrijeg/bb, 33520 Ivanbrijeg</item>
    </izvorni_sadrzaj>
    <derivirana_varijabla naziv="DomainObject.Predmet.ProtuStrankaListFormatedWithAdress_1">
      <item>SINTEZA-SLATINA društvo s ograničenom odgovornošću za proizvodnju i razvoj, Ivanbrijeg, Ivanbrijeg/bb, 33520 Ivanbrijeg</item>
    </derivirana_varijabla>
  </DomainObject.Predmet.ProtuStrankaListFormatedWithAdress>
  <DomainObject.Predmet.ProtuStrankaListFormatedWithAdressOIB>
    <izvorni_sadrzaj>
      <item>SINTEZA-SLATINA društvo s ograničenom odgovornošću za proizvodnju i razvoj, Ivanbrijeg, OIB 13086152038, Ivanbrijeg/bb, 33520 Ivanbrijeg</item>
    </izvorni_sadrzaj>
    <derivirana_varijabla naziv="DomainObject.Predmet.ProtuStrankaListFormatedWithAdressOIB_1">
      <item>SINTEZA-SLATINA društvo s ograničenom odgovornošću za proizvodnju i razvoj, Ivanbrijeg, OIB 13086152038, Ivanbrijeg/bb, 33520 Ivanbrijeg</item>
    </derivirana_varijabla>
  </DomainObject.Predmet.ProtuStrankaListFormatedWithAdressOIB>
  <DomainObject.Predmet.ProtuStrankaListNazivFormated>
    <izvorni_sadrzaj>
      <item>SINTEZA-SLATINA društvo s ograničenom odgovornošću za proizvodnju i razvoj, Ivanbrijeg</item>
    </izvorni_sadrzaj>
    <derivirana_varijabla naziv="DomainObject.Predmet.ProtuStrankaListNazivFormated_1">
      <item>SINTEZA-SLATINA društvo s ograničenom odgovornošću za proizvodnju i razvoj, Ivanbrijeg</item>
    </derivirana_varijabla>
  </DomainObject.Predmet.ProtuStrankaListNazivFormated>
  <DomainObject.Predmet.ProtuStrankaListNazivFormatedOIB>
    <izvorni_sadrzaj>
      <item>SINTEZA-SLATINA društvo s ograničenom odgovornošću za proizvodnju i razvoj, Ivanbrijeg, OIB 13086152038</item>
    </izvorni_sadrzaj>
    <derivirana_varijabla naziv="DomainObject.Predmet.ProtuStrankaListNazivFormatedOIB_1">
      <item>SINTEZA-SLATINA društvo s ograničenom odgovornošću za proizvodnju i razvoj, Ivanbrijeg, OIB 13086152038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2015.</izvorni_sadrzaj>
    <derivirana_varijabla naziv="DomainObject.Datum_1">6. listopada 2015.</derivirana_varijabla>
  </DomainObject.Datum>
  <DomainObject.PoslovniBrojDokumenta>
    <izvorni_sadrzaj>St-75/2015-2</izvorni_sadrzaj>
    <derivirana_varijabla naziv="DomainObject.PoslovniBrojDokumenta_1">St-75/2015-2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SINTEZA-SLATINA društvo s ograničenom odgovornošću za proizvodnju i razvoj, Ivanbrijeg</izvorni_sadrzaj>
    <derivirana_varijabla naziv="DomainObject.Predmet.ProtustrankaIDrugi_1">SINTEZA-SLATINA društvo s ograničenom odgovornošću za proizvodnju i razvoj, Ivanbrijeg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SINTEZA-SLATINA društvo s ograničenom odgovornošću za proizvodnju i razvoj, Ivanbrijeg, OIB 13086152038, Ivanbrijeg/bb, 33520 Ivanbrijeg</izvorni_sadrzaj>
    <derivirana_varijabla naziv="DomainObject.Predmet.ProtustrankaIDrugiAdressOIB_1">SINTEZA-SLATINA društvo s ograničenom odgovornošću za proizvodnju i razvoj, Ivanbrijeg, OIB 13086152038, Ivanbrijeg/bb, 33520 Ivanbrijeg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SINTEZA-SLATINA društvo s ograničenom odgovornošću za proizvodnju i razvoj, Ivanbrijeg</item>
    </izvorni_sadrzaj>
    <derivirana_varijabla naziv="DomainObject.Predmet.SudioniciListNaziv_1">
      <item>FINANCIJSKA AGENCIJA, RC ZAGREB, Podružnica Bjelovar</item>
      <item>SINTEZA-SLATINA društvo s ograničenom odgovornošću za proizvodnju i razvoj, Ivanbrijeg</item>
    </derivirana_varijabla>
  </DomainObject.Predmet.SudioniciListNaziv>
  <DomainObject.Predmet.SudioniciListAdressOIB>
    <izvorni_sadrzaj>
      <item>FINANCIJSKA AGENCIJA, RC ZAGREB, Podružnica Bjelovar, F. Supila 4,43000 Bjelovar</item>
      <item>SINTEZA-SLATINA društvo s ograničenom odgovornošću za proizvodnju i razvoj, Ivanbrijeg, OIB 13086152038, Ivanbrijeg/bb,33520 Ivanbrijeg</item>
    </izvorni_sadrzaj>
    <derivirana_varijabla naziv="DomainObject.Predmet.SudioniciListAdressOIB_1">
      <item>FINANCIJSKA AGENCIJA, RC ZAGREB, Podružnica Bjelovar, F. Supila 4,43000 Bjelovar</item>
      <item>SINTEZA-SLATINA društvo s ograničenom odgovornošću za proizvodnju i razvoj, Ivanbrijeg, OIB 13086152038, Ivanbrijeg/bb,33520 Ivanbrijeg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13086152038</item>
    </izvorni_sadrzaj>
    <derivirana_varijabla naziv="DomainObject.Predmet.SudioniciListNazivOIB_1">
      <item>, OIB null</item>
      <item>, OIB 13086152038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1609</properties:Characters>
  <properties:Lines>36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2015-10-06T12:13:00Z</cp:lastPrinted>
  <dcterms:modified xmlns:xsi="http://www.w3.org/2001/XMLSchema-instance" xsi:type="dcterms:W3CDTF">2015-10-06T12:13:00Z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