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92ca" w14:paraId="99392ca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9B0054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E6476A" w:rsidP="004F3811" w:rsidR="004F3811">
      <w:pPr>
        <w:jc w:val="center"/>
        <w:rPr>
          <w:rFonts w:hAnsi="Times New Roman" w:ascii="Times New Roman"/>
          <w:b/>
        </w:rPr>
      </w:pPr>
      <w:r w:rsidRPr="00E6476A">
        <w:rPr>
          <w:rFonts w:hAnsi="Times New Roman" w:ascii="Times New Roman"/>
          <w:b/>
        </w:rPr>
        <w:t>BERNARD UGOSTITELJSTVO j.d.o.o. Poreč, Bruna Valentija 63, OIB: 67058635115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304A72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181979">
        <w:rPr>
          <w:rFonts w:hAnsi="Times New Roman" w:ascii="Times New Roman"/>
        </w:rPr>
        <w:t>9,</w:t>
      </w:r>
      <w:r w:rsidR="00E6476A">
        <w:rPr>
          <w:rFonts w:hAnsi="Times New Roman" w:ascii="Times New Roman"/>
        </w:rPr>
        <w:t>50</w:t>
      </w:r>
      <w:r w:rsidR="001B065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sati</w:t>
      </w:r>
    </w:p>
    <w:p w:rsidRDefault="00304A72" w:rsidP="00304A72" w:rsidR="00304A72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B0653">
        <w:rPr>
          <w:rFonts w:hAnsi="Times New Roman" w:ascii="Times New Roman"/>
        </w:rPr>
        <w:t>29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godine, a sa oglasne ploče je skinuto </w:t>
      </w:r>
      <w:r w:rsidR="001B065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1B0653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>. po proteku 8 dana, pa se dostava smatra uredno obavljenom is</w:t>
      </w:r>
      <w:r w:rsidR="009B0054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B0653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1B0653">
        <w:rPr>
          <w:rFonts w:hAnsi="Times New Roman" w:ascii="Times New Roman"/>
        </w:rPr>
        <w:t>travnja</w:t>
      </w:r>
      <w:r w:rsidR="009B005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prema kojemu na dan </w:t>
      </w:r>
      <w:r w:rsidR="00E6476A">
        <w:rPr>
          <w:rFonts w:hAnsi="Times New Roman" w:ascii="Times New Roman"/>
        </w:rPr>
        <w:t>17</w:t>
      </w:r>
      <w:r>
        <w:rPr>
          <w:rFonts w:hAnsi="Times New Roman" w:ascii="Times New Roman"/>
        </w:rPr>
        <w:t>.</w:t>
      </w:r>
      <w:r w:rsidR="00181979">
        <w:rPr>
          <w:rFonts w:hAnsi="Times New Roman" w:ascii="Times New Roman"/>
        </w:rPr>
        <w:t xml:space="preserve"> </w:t>
      </w:r>
      <w:r w:rsidR="001B0653">
        <w:rPr>
          <w:rFonts w:hAnsi="Times New Roman" w:ascii="Times New Roman"/>
        </w:rPr>
        <w:t xml:space="preserve">travnja </w:t>
      </w:r>
      <w:r>
        <w:rPr>
          <w:rFonts w:hAnsi="Times New Roman" w:ascii="Times New Roman"/>
        </w:rPr>
        <w:t>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9B0054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E6476A">
        <w:rPr>
          <w:rFonts w:hAnsi="Times New Roman" w:ascii="Times New Roman"/>
        </w:rPr>
        <w:t>81.746,13</w:t>
      </w:r>
      <w:r>
        <w:rPr>
          <w:rFonts w:hAnsi="Times New Roman" w:ascii="Times New Roman"/>
        </w:rPr>
        <w:t xml:space="preserve"> kn. </w:t>
      </w:r>
      <w:r w:rsidR="009B0054">
        <w:rPr>
          <w:rFonts w:hAnsi="Times New Roman" w:ascii="Times New Roman"/>
        </w:rPr>
        <w:t xml:space="preserve">Na današnji dan uvidom u sustav e blokade utvrđeno je da je račun dužnika i dalje u blokadi i to u iznosu od </w:t>
      </w:r>
      <w:r w:rsidR="00E6476A">
        <w:rPr>
          <w:rFonts w:hAnsi="Times New Roman" w:ascii="Times New Roman"/>
        </w:rPr>
        <w:t>81.901,28</w:t>
      </w:r>
      <w:r w:rsidR="00181979">
        <w:rPr>
          <w:rFonts w:hAnsi="Times New Roman" w:ascii="Times New Roman"/>
        </w:rPr>
        <w:t xml:space="preserve"> </w:t>
      </w:r>
      <w:r w:rsidR="009B0054">
        <w:rPr>
          <w:rFonts w:hAnsi="Times New Roman" w:ascii="Times New Roman"/>
        </w:rPr>
        <w:t xml:space="preserve">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6E653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  <w:r w:rsidR="006E6531"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181979">
        <w:rPr>
          <w:rFonts w:hAnsi="Times New Roman" w:ascii="Times New Roman"/>
        </w:rPr>
        <w:t>9:</w:t>
      </w:r>
      <w:r w:rsidR="00304A72">
        <w:rPr>
          <w:rFonts w:hAnsi="Times New Roman" w:ascii="Times New Roman"/>
        </w:rPr>
        <w:t>55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304A72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A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476A" w:rsidP="00E6476A" w:rsidR="00E6476A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St-164/2019-9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9B0054">
      <w:rPr>
        <w:sz w:val="22"/>
        <w:szCs w:val="22"/>
      </w:rPr>
      <w:t>4 St-</w:t>
    </w:r>
    <w:r w:rsidR="00E6476A">
      <w:rPr>
        <w:sz w:val="22"/>
        <w:szCs w:val="22"/>
      </w:rPr>
      <w:t>164/2019-9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76691"/>
    <w:rsid w:val="00181979"/>
    <w:rsid w:val="00185666"/>
    <w:rsid w:val="001A1811"/>
    <w:rsid w:val="001A18A5"/>
    <w:rsid w:val="001A2D7B"/>
    <w:rsid w:val="001B0653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4A72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27B70"/>
    <w:rsid w:val="00576B3E"/>
    <w:rsid w:val="005A3F55"/>
    <w:rsid w:val="00603281"/>
    <w:rsid w:val="00626B34"/>
    <w:rsid w:val="00637A2F"/>
    <w:rsid w:val="00675787"/>
    <w:rsid w:val="00675ED3"/>
    <w:rsid w:val="00683B28"/>
    <w:rsid w:val="00685D0D"/>
    <w:rsid w:val="0069790D"/>
    <w:rsid w:val="006A31D7"/>
    <w:rsid w:val="006A334F"/>
    <w:rsid w:val="006D396B"/>
    <w:rsid w:val="006E6531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B0054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6476A"/>
    <w:rsid w:val="00F4213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3C5E5B90-5839-418D-BC22-6BAA8708C44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9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9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9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9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2019.</izvorni_sadrzaj>
    <derivirana_varijabla naziv="DomainObject.StvarniPocetakDatum_1">24. svibnja 2019.</derivirana_varijabla>
  </DomainObject.StvarniPocetakDatum>
  <DomainObject.StvarniZavrsetakDatum>
    <izvorni_sadrzaj>24. svibnja 2019.</izvorni_sadrzaj>
    <derivirana_varijabla naziv="DomainObject.StvarniZavrsetakDatum_1">24. svibnja 2019.</derivirana_varijabla>
  </DomainObject.StvarniZavrsetakDatum>
  <DomainObject.PlaniraniZavrsetakDatum>
    <izvorni_sadrzaj>24. svibnja 2019.</izvorni_sadrzaj>
    <derivirana_varijabla naziv="DomainObject.PlaniraniZavrsetakDatum_1">24. svibnja 2019.</derivirana_varijabla>
  </DomainObject.PlaniraniZavrsetakDatum>
  <DomainObject.PlaniraniPocetakDatum>
    <izvorni_sadrzaj>24. svibnja 2019.</izvorni_sadrzaj>
    <derivirana_varijabla naziv="DomainObject.PlaniraniPocetakDatum_1">24. svibnja 2019.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svibnja 2019.</izvorni_sadrzaj>
    <derivirana_varijabla naziv="DomainObject.Zapisnik.DatumKreiranja_1">24.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St-164/2019-9</izvorni_sadrzaj>
    <derivirana_varijabla naziv="DomainObject.Zapisnik.Oznaka_1">St-164/2019-9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2019.</izvorni_sadrzaj>
    <derivirana_varijabla naziv="DomainObject.Predmet.DatumOsnivanja_1">23.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St-164/2019</izvorni_sadrzaj>
    <derivirana_varijabla naziv="DomainObject.Predmet.OznakaBroj_1">St-164/2019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BERNARD UGOSTITELJSTVO j.d.o.o. POREČ zastupanog po punomoćniku Morris Dal Din</izvorni_sadrzaj>
    <derivirana_varijabla naziv="DomainObject.Predmet.ProtustrankaFormated_1">  BERNARD UGOSTITELJSTVO j.d.o.o. POREČ zastupanog po punomoćniku Morris Dal Din</derivirana_varijabla>
  </DomainObject.Predmet.ProtustrankaFormated>
  <DomainObject.Predmet.ProtustrankaFormatedOIB>
    <izvorni_sadrzaj>  BERNARD UGOSTITELJSTVO j.d.o.o. POREČ, OIB 67058635115 zastupanog po punomoćniku Morris Dal Din</izvorni_sadrzaj>
    <derivirana_varijabla naziv="DomainObject.Predmet.ProtustrankaFormatedOIB_1">  BERNARD UGOSTITELJSTVO j.d.o.o. POREČ, OIB 67058635115 zastupanog po punomoćniku Morris Dal Din</derivirana_varijabla>
  </DomainObject.Predmet.ProtustrankaFormatedOIB>
  <DomainObject.Predmet.ProtustrankaFormatedWithAdress>
    <izvorni_sadrzaj> BERNARD UGOSTITELJSTVO j.d.o.o. POREČ, Bruna Valentija 63, 52440 Poreč zastupanog po punomoćniku Morris Dal Din</izvorni_sadrzaj>
    <derivirana_varijabla naziv="DomainObject.Predmet.ProtustrankaFormatedWithAdress_1"> BERNARD UGOSTITELJSTVO j.d.o.o. POREČ, Bruna Valentija 63, 52440 Poreč zastupanog po punomoćniku Morris Dal Din</derivirana_varijabla>
  </DomainObject.Predmet.ProtustrankaFormatedWithAdress>
  <DomainObject.Predmet.ProtustrankaFormatedWithAdressOIB>
    <izvorni_sadrzaj> BERNARD UGOSTITELJSTVO j.d.o.o. POREČ, OIB 67058635115, Bruna Valentija 63, 52440 Poreč zastupanog po punomoćniku Morris Dal Din</izvorni_sadrzaj>
    <derivirana_varijabla naziv="DomainObject.Predmet.ProtustrankaFormatedWithAdressOIB_1"> BERNARD UGOSTITELJSTVO j.d.o.o. POREČ, OIB 67058635115, Bruna Valentija 63, 52440 Poreč zastupanog po punomoćniku Morris Dal Din</derivirana_varijabla>
  </DomainObject.Predmet.ProtustrankaFormatedWithAdressOIB>
  <DomainObject.Predmet.ProtustrankaWithAdress>
    <izvorni_sadrzaj>BERNARD UGOSTITELJSTVO j.d.o.o. POREČ Bruna Valentija 63, 52440 Poreč</izvorni_sadrzaj>
    <derivirana_varijabla naziv="DomainObject.Predmet.ProtustrankaWithAdress_1">BERNARD UGOSTITELJSTVO j.d.o.o. POREČ Bruna Valentija 63, 52440 Poreč</derivirana_varijabla>
  </DomainObject.Predmet.ProtustrankaWithAdress>
  <DomainObject.Predmet.ProtustrankaWithAdressOIB>
    <izvorni_sadrzaj>BERNARD UGOSTITELJSTVO j.d.o.o. POREČ, OIB 67058635115, Bruna Valentija 63, 52440 Poreč</izvorni_sadrzaj>
    <derivirana_varijabla naziv="DomainObject.Predmet.ProtustrankaWithAdressOIB_1">BERNARD UGOSTITELJSTVO j.d.o.o. POREČ, OIB 67058635115, Bruna Valentija 63, 52440 Poreč</derivirana_varijabla>
  </DomainObject.Predmet.ProtustrankaWithAdressOIB>
  <DomainObject.Predmet.ProtustrankaNazivFormated>
    <izvorni_sadrzaj>BERNARD UGOSTITELJSTVO j.d.o.o. POREČ</izvorni_sadrzaj>
    <derivirana_varijabla naziv="DomainObject.Predmet.ProtustrankaNazivFormated_1">BERNARD UGOSTITELJSTVO j.d.o.o. POREČ</derivirana_varijabla>
  </DomainObject.Predmet.ProtustrankaNazivFormated>
  <DomainObject.Predmet.ProtustrankaNazivFormatedOIB>
    <izvorni_sadrzaj>BERNARD UGOSTITELJSTVO j.d.o.o. POREČ, OIB 67058635115</izvorni_sadrzaj>
    <derivirana_varijabla naziv="DomainObject.Predmet.ProtustrankaNazivFormatedOIB_1">BERNARD UGOSTITELJSTVO j.d.o.o. POREČ, OIB 67058635115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81746.13</izvorni_sadrzaj>
    <derivirana_varijabla naziv="DomainObject.Predmet.TrenutnaVrijednost_1">81746.13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BERNARD UGOSTITELJSTVO j.d.o.o. POREČ zastupanog po punomoćniku Morris Dal Din</item>
    </izvorni_sadrzaj>
    <derivirana_varijabla naziv="DomainObject.Predmet.ProtuStrankaListFormated_1">
      <item>BERNARD UGOSTITELJSTVO j.d.o.o. POREČ zastupanog po punomoćniku Morris Dal Din</item>
    </derivirana_varijabla>
  </DomainObject.Predmet.ProtuStrankaListFormated>
  <DomainObject.Predmet.ProtuStrankaListFormatedOIB>
    <izvorni_sadrzaj>
      <item>BERNARD UGOSTITELJSTVO j.d.o.o. POREČ, OIB 67058635115 zastupanog po punomoćniku Morris Dal Din</item>
    </izvorni_sadrzaj>
    <derivirana_varijabla naziv="DomainObject.Predmet.ProtuStrankaListFormatedOIB_1">
      <item>BERNARD UGOSTITELJSTVO j.d.o.o. POREČ, OIB 67058635115 zastupanog po punomoćniku Morris Dal Din</item>
    </derivirana_varijabla>
  </DomainObject.Predmet.ProtuStrankaListFormatedOIB>
  <DomainObject.Predmet.ProtuStrankaListFormatedWithAdress>
    <izvorni_sadrzaj>
      <item>BERNARD UGOSTITELJSTVO j.d.o.o. POREČ, Bruna Valentija 63, 52440 Poreč zastupanog po punomoćniku Morris Dal Din</item>
    </izvorni_sadrzaj>
    <derivirana_varijabla naziv="DomainObject.Predmet.ProtuStrankaListFormatedWithAdress_1">
      <item>BERNARD UGOSTITELJSTVO j.d.o.o. POREČ, Bruna Valentija 63, 52440 Poreč zastupanog po punomoćniku Morris Dal Din</item>
    </derivirana_varijabla>
  </DomainObject.Predmet.ProtuStrankaListFormatedWithAdress>
  <DomainObject.Predmet.ProtuStrankaListFormatedWithAdressOIB>
    <izvorni_sadrzaj>
      <item>BERNARD UGOSTITELJSTVO j.d.o.o. POREČ, OIB 67058635115, Bruna Valentija 63, 52440 Poreč zastupanog po punomoćniku Morris Dal Din</item>
    </izvorni_sadrzaj>
    <derivirana_varijabla naziv="DomainObject.Predmet.ProtuStrankaListFormatedWithAdressOIB_1">
      <item>BERNARD UGOSTITELJSTVO j.d.o.o. POREČ, OIB 67058635115, Bruna Valentija 63, 52440 Poreč zastupanog po punomoćniku Morris Dal Din</item>
    </derivirana_varijabla>
  </DomainObject.Predmet.ProtuStrankaListFormatedWithAdressOIB>
  <DomainObject.Predmet.ProtuStrankaListNazivFormated>
    <izvorni_sadrzaj>
      <item>BERNARD UGOSTITELJSTVO j.d.o.o. POREČ</item>
    </izvorni_sadrzaj>
    <derivirana_varijabla naziv="DomainObject.Predmet.ProtuStrankaListNazivFormated_1">
      <item>BERNARD UGOSTITELJSTVO j.d.o.o. POREČ</item>
    </derivirana_varijabla>
  </DomainObject.Predmet.ProtuStrankaListNazivFormated>
  <DomainObject.Predmet.ProtuStrankaListNazivFormatedOIB>
    <izvorni_sadrzaj>
      <item>BERNARD UGOSTITELJSTVO j.d.o.o. POREČ, OIB 67058635115</item>
    </izvorni_sadrzaj>
    <derivirana_varijabla naziv="DomainObject.Predmet.ProtuStrankaListNazivFormatedOIB_1">
      <item>BERNARD UGOSTITELJSTVO j.d.o.o. POREČ, OIB 67058635115</item>
    </derivirana_varijabla>
  </DomainObject.Predmet.ProtuStrankaListNazivFormatedOIB>
  <DomainObject.Predmet.OstaliListFormated>
    <izvorni_sadrzaj>
      <item>Morris Dal Din punomoćnik sudionika u postupku BERNARD UGOSTITELJSTVO j.d.o.o. POREČ</item>
    </izvorni_sadrzaj>
    <derivirana_varijabla naziv="DomainObject.Predmet.OstaliListFormated_1">
      <item>Morris Dal Din punomoćnik sudionika u postupku BERNARD UGOSTITELJSTVO j.d.o.o. POREČ</item>
    </derivirana_varijabla>
  </DomainObject.Predmet.OstaliListFormated>
  <DomainObject.Predmet.OstaliListFormatedOIB>
    <izvorni_sadrzaj>
      <item>Morris Dal Din, OIB 73889107866 punomoćnik sudionika u postupku BERNARD UGOSTITELJSTVO j.d.o.o. POREČ</item>
    </izvorni_sadrzaj>
    <derivirana_varijabla naziv="DomainObject.Predmet.OstaliListFormatedOIB_1">
      <item>Morris Dal Din, OIB 73889107866 punomoćnik sudionika u postupku BERNARD UGOSTITELJSTVO j.d.o.o. POREČ</item>
    </derivirana_varijabla>
  </DomainObject.Predmet.OstaliListFormatedOIB>
  <DomainObject.Predmet.OstaliListFormatedWithAdress>
    <izvorni_sadrzaj>
      <item>Morris Dal Din, Maura Gioseffia 5, 52440 Poreč punomoćnik sudionika u postupku BERNARD UGOSTITELJSTVO j.d.o.o. POREČ</item>
    </izvorni_sadrzaj>
    <derivirana_varijabla naziv="DomainObject.Predmet.OstaliListFormatedWithAdress_1">
      <item>Morris Dal Din, Maura Gioseffia 5, 52440 Poreč punomoćnik sudionika u postupku BERNARD UGOSTITELJSTVO j.d.o.o. POREČ</item>
    </derivirana_varijabla>
  </DomainObject.Predmet.OstaliListFormatedWithAdress>
  <DomainObject.Predmet.OstaliListFormatedWithAdressOIB>
    <izvorni_sadrzaj>
      <item>Morris Dal Din, OIB 73889107866, Maura Gioseffia 5, 52440 Poreč punomoćnik sudionika u postupku BERNARD UGOSTITELJSTVO j.d.o.o. POREČ</item>
    </izvorni_sadrzaj>
    <derivirana_varijabla naziv="DomainObject.Predmet.OstaliListFormatedWithAdressOIB_1">
      <item>Morris Dal Din, OIB 73889107866, Maura Gioseffia 5, 52440 Poreč punomoćnik sudionika u postupku BERNARD UGOSTITELJSTVO j.d.o.o. POREČ</item>
    </derivirana_varijabla>
  </DomainObject.Predmet.OstaliListFormatedWithAdressOIB>
  <DomainObject.Predmet.OstaliListNazivFormated>
    <izvorni_sadrzaj>
      <item>Morris Dal Din</item>
    </izvorni_sadrzaj>
    <derivirana_varijabla naziv="DomainObject.Predmet.OstaliListNazivFormated_1">
      <item>Morris Dal Din</item>
    </derivirana_varijabla>
  </DomainObject.Predmet.OstaliListNazivFormated>
  <DomainObject.Predmet.OstaliListNazivFormatedOIB>
    <izvorni_sadrzaj>
      <item>Morris Dal Din, OIB 73889107866</item>
    </izvorni_sadrzaj>
    <derivirana_varijabla naziv="DomainObject.Predmet.OstaliListNazivFormatedOIB_1">
      <item>Morris Dal Din, OIB 73889107866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St-164/2019-9</izvorni_sadrzaj>
    <derivirana_varijabla naziv="DomainObject.PoslovniBrojDokumenta_1">St-164/2019-9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BERNARD UGOSTITELJSTVO j.d.o.o. POREČ</izvorni_sadrzaj>
    <derivirana_varijabla naziv="DomainObject.Predmet.ProtustrankaIDrugi_1">BERNARD UGOSTITELJSTVO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BERNARD UGOSTITELJSTVO j.d.o.o. POREČ, OIB 67058635115, Bruna Valentija 63, 52440 Poreč</izvorni_sadrzaj>
    <derivirana_varijabla naziv="DomainObject.Predmet.ProtustrankaIDrugiAdressOIB_1">BERNARD UGOSTITELJSTVO j.d.o.o. POREČ, OIB 67058635115, Bruna Valentija 63,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BERNARD UGOSTITELJSTVO j.d.o.o. POREČ</item>
      <item>Morris Dal Din</item>
    </izvorni_sadrzaj>
    <derivirana_varijabla naziv="DomainObject.Predmet.SudioniciListNaziv_1">
      <item>FINANCIJSKA AGENCIJA, RC RIJEKA, PODRUŽNICA PULA, PULA</item>
      <item>BERNARD UGOSTITELJSTVO j.d.o.o. POREČ</item>
      <item>Morris Dal Din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BERNARD UGOSTITELJSTVO j.d.o.o. POREČ, OIB 67058635115, Bruna Valentija 63,52440 Poreč</item>
      <item>Morris Dal Din, OIB 73889107866, Maura Gioseffia 5,52440 Poreč</item>
    </izvorni_sadrzaj>
    <derivirana_varijabla naziv="DomainObject.Predmet.SudioniciListAdressOIB_1">
      <item>FINANCIJSKA AGENCIJA, RC RIJEKA, PODRUŽNICA PULA, PULA, OIB 85821130368, F. Kurelca 8,51000 Rijeka</item>
      <item>BERNARD UGOSTITELJSTVO j.d.o.o. POREČ, OIB 67058635115, Bruna Valentija 63,52440 Poreč</item>
      <item>Morris Dal Din, OIB 73889107866, Maura Gioseffia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67058635115</item>
      <item>, OIB 73889107866</item>
    </izvorni_sadrzaj>
    <derivirana_varijabla naziv="DomainObject.Predmet.SudioniciListNazivOIB_1">
      <item>, OIB 85821130368</item>
      <item>, OIB 67058635115</item>
      <item>, OIB 73889107866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221497-D021-4C22-AA01-E405E7DA3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1514</properties:Characters>
  <properties:Lines>50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1863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2019-05-24T06:31:00Z</dcterms:created>
  <dc:creator>epincin</dc:creator>
  <cp:lastModifiedBy>Sanja Prodan</cp:lastModifiedBy>
  <cp:lastPrinted>2015-12-17T09:17:00Z</cp:lastPrinted>
  <dcterms:modified xmlns:xsi="http://www.w3.org/2001/XMLSchema-instance" xsi:type="dcterms:W3CDTF">2019-05-24T08:01:00Z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St-164/2019-9 / Zapisnik - Ročište radi rasprave o uvjetima za otvaranje steč. post. (4 St-164-2019-9-bernard ugostiteljstvo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