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3c0a" w14:paraId="e2e3c0a" w:rsidRDefault="004A41E3" w:rsidP="00910611" w:rsidR="004A41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1E3" w:rsidP="00910611" w:rsidR="004A41E3">
      <w:r>
        <w:rPr>
          <w:rFonts w:eastAsia="MS Mincho"/>
        </w:rPr>
        <w:t xml:space="preserve">  REPUBLIKA HRVATSKA</w:t>
      </w:r>
    </w:p>
    <w:p w:rsidRDefault="004A41E3" w:rsidP="00910611" w:rsidR="004A41E3">
      <w:r>
        <w:rPr>
          <w:rFonts w:eastAsia="MS Mincho"/>
        </w:rPr>
        <w:t>TRGOVAČKI SUD U RIJECI</w:t>
      </w:r>
    </w:p>
    <w:p w:rsidRDefault="004A41E3" w:rsidP="004A41E3" w:rsidR="00A5245C" w:rsidRPr="004A41E3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</w:p>
    <w:p w:rsidRDefault="004A41E3" w:rsidP="004A41E3" w:rsidR="001F2F19" w:rsidRPr="004A41E3">
      <w:pPr>
        <w:rPr>
          <w:rFonts w:eastAsia="MS Mincho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DFA">
        <w:t>Posl.br. 14 St</w:t>
      </w:r>
      <w:r>
        <w:t>-346/2017-10</w:t>
      </w:r>
    </w:p>
    <w:p w:rsidRDefault="00B7388C" w:rsidP="00DC06D2" w:rsidR="00B7388C" w:rsidRPr="00FE2D36">
      <w:pPr>
        <w:jc w:val="center"/>
        <w:rPr>
          <w:bCs/>
        </w:rPr>
      </w:pPr>
      <w:r w:rsidRPr="00FE2D36">
        <w:rPr>
          <w:bCs/>
        </w:rPr>
        <w:t>R E P U B L I K A    H R V A T S K A</w:t>
      </w:r>
    </w:p>
    <w:p w:rsidRDefault="001F2F19" w:rsidP="00DC06D2" w:rsidR="001F2F19">
      <w:pPr>
        <w:jc w:val="center"/>
        <w:rPr>
          <w:bCs/>
        </w:rPr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Š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N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</w:p>
    <w:p w:rsidRDefault="00FE2D36" w:rsidP="00DC06D2" w:rsidR="00FE2D36" w:rsidRPr="00FE2D36">
      <w:pPr>
        <w:jc w:val="center"/>
        <w:rPr>
          <w:bCs/>
        </w:rPr>
      </w:pPr>
    </w:p>
    <w:p w:rsidRDefault="00A340E1" w:rsidP="00A340E1" w:rsidR="00A340E1" w:rsidRPr="004A33CF">
      <w:pPr>
        <w:jc w:val="both"/>
      </w:pPr>
      <w:r w:rsidRPr="004A33CF">
        <w:tab/>
      </w:r>
      <w:r w:rsidRPr="004A33CF">
        <w:tab/>
        <w:t xml:space="preserve">Trgovački sud u Rijeci po stečajnom sucu Veri Jelenović, u nastavku postupku radi naknadne diobe Stečajna masa iza GLOBTOUR KVARNER društvo s ograničenom odgovornošću za turizam u stečaju Kastav, Ćikovići 26/11, OIB: 11532561243, dana </w:t>
      </w:r>
      <w:r>
        <w:t>15. studenoga</w:t>
      </w:r>
      <w:r w:rsidRPr="004A33CF">
        <w:t xml:space="preserve"> 2017. </w:t>
      </w:r>
    </w:p>
    <w:p w:rsidRDefault="004F6047" w:rsidP="004F6047" w:rsidR="004F6047" w:rsidRPr="00FE2D36">
      <w:pPr>
        <w:ind w:firstLine="1418"/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 i j e š i o  j e</w:t>
      </w:r>
    </w:p>
    <w:p w:rsidRDefault="00E303B9" w:rsidP="00DC06D2" w:rsidR="00E303B9" w:rsidRPr="00FE2D36">
      <w:pPr>
        <w:jc w:val="both"/>
      </w:pPr>
      <w:r w:rsidRPr="00FE2D36">
        <w:tab/>
      </w:r>
      <w:r w:rsidRPr="00FE2D36">
        <w:tab/>
      </w:r>
    </w:p>
    <w:p w:rsidRDefault="00E303B9" w:rsidP="00DC06D2" w:rsidR="00E303B9" w:rsidRPr="00FE2D36">
      <w:pPr>
        <w:jc w:val="both"/>
      </w:pPr>
      <w:r w:rsidRPr="00FE2D36">
        <w:tab/>
        <w:t xml:space="preserve">Stečajnom upravitelju </w:t>
      </w:r>
      <w:r w:rsidR="00A340E1">
        <w:t>Ljubici Juranović-Skočić, OIB: 88499470397, Ćikovići 26/11, Kastav</w:t>
      </w:r>
      <w:r w:rsidR="00A5245C" w:rsidRPr="00FE2D36">
        <w:t xml:space="preserve"> određuje se </w:t>
      </w:r>
      <w:r w:rsidRPr="00FE2D36">
        <w:t>nagrada za rad u iznosu od</w:t>
      </w:r>
      <w:r w:rsidR="00A06ADF">
        <w:t xml:space="preserve"> </w:t>
      </w:r>
      <w:r w:rsidR="0070188F">
        <w:t>22.987,12</w:t>
      </w:r>
      <w:r w:rsidR="0070188F" w:rsidRPr="00FE2D36">
        <w:t xml:space="preserve"> </w:t>
      </w:r>
      <w:r w:rsidR="0070188F">
        <w:t xml:space="preserve">kn </w:t>
      </w:r>
      <w:r w:rsidR="00A06ADF">
        <w:t>bruto</w:t>
      </w:r>
      <w:r w:rsidR="00622D0B" w:rsidRPr="00FE2D36">
        <w:t>.</w:t>
      </w:r>
    </w:p>
    <w:p w:rsidRDefault="00E303B9" w:rsidP="00DC06D2" w:rsidR="00E303B9" w:rsidRPr="00FE2D36">
      <w:pPr>
        <w:jc w:val="both"/>
      </w:pPr>
      <w:r w:rsidRPr="00FE2D36">
        <w:t xml:space="preserve">    </w:t>
      </w:r>
    </w:p>
    <w:p w:rsidRDefault="004F6047" w:rsidP="00DC06D2" w:rsidR="004F6047" w:rsidRPr="00FE2D36">
      <w:pPr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Obrazloženje</w:t>
      </w:r>
    </w:p>
    <w:p w:rsidRDefault="004F6047" w:rsidP="00DC06D2" w:rsidR="004F6047" w:rsidRPr="00FE2D36">
      <w:pPr>
        <w:jc w:val="center"/>
        <w:rPr>
          <w:bCs/>
        </w:rPr>
      </w:pPr>
    </w:p>
    <w:p w:rsidRDefault="00A340E1" w:rsidP="00A340E1" w:rsidR="00A340E1" w:rsidRPr="000001B3">
      <w:pPr>
        <w:jc w:val="both"/>
        <w:rPr>
          <w:b/>
          <w:bCs/>
        </w:rPr>
      </w:pPr>
      <w:r w:rsidRPr="000001B3">
        <w:rPr>
          <w:bCs/>
        </w:rPr>
        <w:tab/>
      </w:r>
      <w:r w:rsidRPr="000001B3">
        <w:rPr>
          <w:bCs/>
        </w:rPr>
        <w:tab/>
        <w:t xml:space="preserve">Rješenjem ovog suda poslovni broj </w:t>
      </w:r>
      <w:r w:rsidRPr="000001B3">
        <w:rPr>
          <w:color w:val="000000"/>
        </w:rPr>
        <w:t xml:space="preserve">14 St-7/2010 </w:t>
      </w:r>
      <w:r w:rsidRPr="000001B3">
        <w:rPr>
          <w:bCs/>
        </w:rPr>
        <w:t xml:space="preserve">od </w:t>
      </w:r>
      <w:r w:rsidRPr="000001B3">
        <w:rPr>
          <w:color w:val="000000"/>
        </w:rPr>
        <w:t>4. prosinca 2013</w:t>
      </w:r>
      <w:r w:rsidRPr="000001B3">
        <w:rPr>
          <w:bCs/>
        </w:rPr>
        <w:t xml:space="preserve">. godine je </w:t>
      </w:r>
      <w:r w:rsidRPr="000001B3">
        <w:rPr>
          <w:color w:val="000000"/>
        </w:rPr>
        <w:t>nakon okončanja završne diobe zaključen stečajni postupak nad dužnikom GLOBTOUR KVARNER, društvo s ograničenom odgovornošću za turizam Opatija, Maršala Tita 196</w:t>
      </w:r>
      <w:r w:rsidRPr="000001B3">
        <w:rPr>
          <w:bCs/>
        </w:rPr>
        <w:t xml:space="preserve">. </w:t>
      </w:r>
    </w:p>
    <w:p w:rsidRDefault="00A340E1" w:rsidP="00DC06D2" w:rsidR="00A340E1">
      <w:pPr>
        <w:jc w:val="both"/>
        <w:rPr>
          <w:bCs/>
        </w:rPr>
      </w:pPr>
      <w:r>
        <w:rPr>
          <w:bCs/>
        </w:rPr>
        <w:tab/>
        <w:t xml:space="preserve">Po </w:t>
      </w:r>
      <w:r w:rsidRPr="00705456">
        <w:t xml:space="preserve">prijedlogu </w:t>
      </w:r>
      <w:r w:rsidRPr="000001B3">
        <w:t>stečajnog upravitelja Ljubice Juranović – Skočić, Kastav, Ćikovići 26/11</w:t>
      </w:r>
      <w:r>
        <w:t xml:space="preserve"> je ovosudnim rješenjem posl. br. 14 St-346/2017 od 14. lipnja 2017. određen nastavak postupka radi naknadne diobe stečajne mase iza </w:t>
      </w:r>
      <w:r w:rsidRPr="000001B3">
        <w:rPr>
          <w:color w:val="000000"/>
        </w:rPr>
        <w:t>GLOBTOUR KVARNER, društvo s ograničenom odgovornošću za turizam</w:t>
      </w:r>
      <w:r>
        <w:rPr>
          <w:color w:val="000000"/>
        </w:rPr>
        <w:t xml:space="preserve"> Opatija, maršala Tita 196, MBS 040101005.</w:t>
      </w:r>
    </w:p>
    <w:p w:rsidRDefault="00E303B9" w:rsidP="00DC06D2" w:rsidR="00E303B9" w:rsidRPr="00FE2D36">
      <w:pPr>
        <w:jc w:val="both"/>
      </w:pPr>
      <w:r w:rsidRPr="00FE2D36">
        <w:rPr>
          <w:bCs/>
        </w:rPr>
        <w:tab/>
      </w:r>
      <w:r w:rsidR="005645DE" w:rsidRPr="00FE2D36">
        <w:rPr>
          <w:bCs/>
        </w:rPr>
        <w:t>Č</w:t>
      </w:r>
      <w:r w:rsidRPr="00FE2D36">
        <w:rPr>
          <w:bCs/>
        </w:rPr>
        <w:t>l</w:t>
      </w:r>
      <w:r w:rsidR="005645DE" w:rsidRPr="00FE2D36">
        <w:rPr>
          <w:bCs/>
        </w:rPr>
        <w:t>ankom</w:t>
      </w:r>
      <w:r w:rsidRPr="00FE2D36">
        <w:rPr>
          <w:bCs/>
        </w:rPr>
        <w:t xml:space="preserve"> </w:t>
      </w:r>
      <w:r w:rsidR="00B53AF4" w:rsidRPr="00FE2D36">
        <w:rPr>
          <w:bCs/>
        </w:rPr>
        <w:t>94</w:t>
      </w:r>
      <w:r w:rsidR="005645DE" w:rsidRPr="00FE2D36">
        <w:rPr>
          <w:bCs/>
        </w:rPr>
        <w:t xml:space="preserve">. </w:t>
      </w:r>
      <w:r w:rsidR="00B53AF4" w:rsidRPr="00FE2D36">
        <w:rPr>
          <w:bCs/>
        </w:rPr>
        <w:t xml:space="preserve">stavak 1. i 2. </w:t>
      </w:r>
      <w:r w:rsidR="00A5245C" w:rsidRPr="00FE2D36">
        <w:rPr>
          <w:bCs/>
        </w:rPr>
        <w:t xml:space="preserve">Stečajnog zakona (objavljen u NN </w:t>
      </w:r>
      <w:r w:rsidR="00B53AF4" w:rsidRPr="00FE2D36">
        <w:rPr>
          <w:bCs/>
        </w:rPr>
        <w:t>71/15</w:t>
      </w:r>
      <w:r w:rsidR="00A5245C" w:rsidRPr="00FE2D36">
        <w:rPr>
          <w:bCs/>
        </w:rPr>
        <w:t>)</w:t>
      </w:r>
      <w:r w:rsidR="005645DE" w:rsidRPr="00FE2D36">
        <w:rPr>
          <w:bCs/>
        </w:rPr>
        <w:t xml:space="preserve"> </w:t>
      </w:r>
      <w:r w:rsidRPr="00FE2D36">
        <w:rPr>
          <w:bCs/>
        </w:rPr>
        <w:t>propisano je da</w:t>
      </w:r>
      <w:r w:rsidR="005645DE" w:rsidRPr="00FE2D36">
        <w:rPr>
          <w:bCs/>
        </w:rPr>
        <w:t xml:space="preserve"> stečajni upravitelj ima pravo na nagradu za svoj rad koju rješenjem određuje </w:t>
      </w:r>
      <w:r w:rsidR="00B53AF4" w:rsidRPr="00FE2D36">
        <w:rPr>
          <w:bCs/>
        </w:rPr>
        <w:t xml:space="preserve">sud prema uredbi </w:t>
      </w:r>
      <w:r w:rsidR="00B53AF4" w:rsidRPr="00FE2D36">
        <w:t>kojom Vlada Republike Hrvatske utvrđuje kriterije i način obračuna i plaćanja nagrade stečajnim upraviteljima.</w:t>
      </w:r>
    </w:p>
    <w:p w:rsidRDefault="00B53AF4" w:rsidP="00DC06D2" w:rsidR="00FE2D36" w:rsidRPr="00FE2D36">
      <w:pPr>
        <w:jc w:val="both"/>
      </w:pPr>
      <w:r w:rsidRPr="00FE2D36">
        <w:tab/>
      </w:r>
      <w:r w:rsidR="00FE2D36" w:rsidRPr="00FE2D36">
        <w:t xml:space="preserve">Člankom 13. </w:t>
      </w:r>
      <w:r w:rsidR="00FE2D36" w:rsidRPr="00FE2D36">
        <w:rPr>
          <w:bCs/>
        </w:rPr>
        <w:t xml:space="preserve">Uredbe o kriterijima </w:t>
      </w:r>
      <w:r w:rsidR="00FE2D36" w:rsidRPr="00FE2D36">
        <w:t>i načinu obračuna i plaćanja nagrada stečajnim upraviteljima</w:t>
      </w:r>
      <w:r w:rsidR="00FE2D36" w:rsidRPr="00FE2D36">
        <w:rPr>
          <w:bCs/>
        </w:rPr>
        <w:t xml:space="preserve"> (dalje: Uredba, objavljena u NN br. 105/15) </w:t>
      </w:r>
      <w:r w:rsidR="00FE2D36" w:rsidRPr="00FE2D36">
        <w:t xml:space="preserve"> </w:t>
      </w:r>
      <w:r w:rsidR="00FE2D36" w:rsidRPr="00FE2D36">
        <w:rPr>
          <w:bCs/>
        </w:rPr>
        <w:t xml:space="preserve">koja je stupila na snagu dana 9. listopada 2015. godine </w:t>
      </w:r>
      <w:r w:rsidR="00FE2D36" w:rsidRPr="00FE2D36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FE2D36">
      <w:pPr>
        <w:jc w:val="both"/>
      </w:pPr>
      <w:r>
        <w:tab/>
        <w:t xml:space="preserve">U ovom postupku radi naknadne diobe stečajne mase imovina je unovčena za iznos od </w:t>
      </w:r>
      <w:r w:rsidR="00A340E1">
        <w:t>18</w:t>
      </w:r>
      <w:r w:rsidR="00422FEF">
        <w:t>7</w:t>
      </w:r>
      <w:r w:rsidR="00A340E1">
        <w:t>.</w:t>
      </w:r>
      <w:r w:rsidR="00422FEF">
        <w:t>395,78</w:t>
      </w:r>
      <w:r>
        <w:t xml:space="preserve"> kn od čega su </w:t>
      </w:r>
      <w:r w:rsidR="00A340E1">
        <w:t xml:space="preserve">iznosom od 29.707,73 kn </w:t>
      </w:r>
      <w:r>
        <w:t xml:space="preserve">ukupno podmireni </w:t>
      </w:r>
      <w:r>
        <w:lastRenderedPageBreak/>
        <w:t>vjerovnici</w:t>
      </w:r>
      <w:r w:rsidR="00A340E1">
        <w:t xml:space="preserve"> stečajne mase, dok će iznosom od </w:t>
      </w:r>
      <w:r w:rsidR="00422FEF">
        <w:t>128.518,32</w:t>
      </w:r>
      <w:r w:rsidR="00A340E1">
        <w:t xml:space="preserve"> kn bruto biti podmireni stečajni vjerovnici prvog višeg isplatnog reda.</w:t>
      </w:r>
    </w:p>
    <w:p w:rsidRDefault="00B53AF4" w:rsidP="002B19C1" w:rsidR="00B549E6" w:rsidRPr="00FE2D36">
      <w:pPr>
        <w:ind w:firstLine="709"/>
        <w:jc w:val="both"/>
      </w:pPr>
      <w:r w:rsidRPr="00FE2D36">
        <w:rPr>
          <w:bCs/>
        </w:rPr>
        <w:t xml:space="preserve">Člankom </w:t>
      </w:r>
      <w:r w:rsidR="00B549E6" w:rsidRPr="00FE2D36">
        <w:rPr>
          <w:bCs/>
        </w:rPr>
        <w:t>7</w:t>
      </w:r>
      <w:r w:rsidRPr="00FE2D36">
        <w:rPr>
          <w:bCs/>
        </w:rPr>
        <w:t>. Uredbe propisano je da će se k</w:t>
      </w:r>
      <w:r w:rsidRPr="00FE2D36">
        <w:t xml:space="preserve">onačna nagrada stečajnom upravitelju obračunavati primjenom tablice vrijednosti unovčene stečajne mase i </w:t>
      </w:r>
      <w:r w:rsidR="00B549E6" w:rsidRPr="00FE2D36">
        <w:t>nagrade u postocima. Pri tome se nagrada za vrijednost unovčene mase do 100.000,00 kn iznosi 16%, na razliku od 100.000,01 kn do 300.000,00 kn iznosi 12%, na razliku od 300.000,01 kn do 500.000,00 kn iznosi 10%, na razliku od 500.000,01 kn do 1.000.000,00 kn iznosi 8%, na razliku od 1.000.000,01 kn do 5.000.000,00 kn iznosi 7%...</w:t>
      </w:r>
    </w:p>
    <w:p w:rsidRDefault="00B549E6" w:rsidP="00436E79" w:rsidR="00B53AF4" w:rsidRPr="00FE2D36">
      <w:pPr>
        <w:jc w:val="both"/>
      </w:pPr>
      <w:r w:rsidRPr="00FE2D36">
        <w:tab/>
      </w:r>
      <w:r w:rsidRPr="00FE2D36">
        <w:tab/>
      </w:r>
      <w:r w:rsidR="00422FEF">
        <w:t>U</w:t>
      </w:r>
      <w:r w:rsidR="002B19C1">
        <w:t xml:space="preserve"> konkretnoj situaciji osnovica za utvrđivanje nagrade stečajnog upravitelja iznosi </w:t>
      </w:r>
      <w:r w:rsidR="00422FEF">
        <w:t>158.226,05</w:t>
      </w:r>
      <w:r w:rsidR="002B19C1">
        <w:t xml:space="preserve"> kn</w:t>
      </w:r>
      <w:r w:rsidRPr="00FE2D36">
        <w:t>.</w:t>
      </w:r>
      <w:r w:rsidR="009D41E8" w:rsidRPr="00FE2D36">
        <w:t xml:space="preserve"> 16% od 100.000,00 kn iznosi 16.000,00 kn, 12% od razlike između</w:t>
      </w:r>
      <w:r w:rsidR="00422FEF">
        <w:t xml:space="preserve"> 158.226,05</w:t>
      </w:r>
      <w:r w:rsidR="009D41E8" w:rsidRPr="00FE2D36">
        <w:t xml:space="preserve"> kn i 100.000,01 kn (koja je </w:t>
      </w:r>
      <w:r w:rsidR="00422FEF">
        <w:t>58.226,04</w:t>
      </w:r>
      <w:r w:rsidR="009D41E8" w:rsidRPr="00FE2D36">
        <w:t xml:space="preserve"> kn) iznosi </w:t>
      </w:r>
      <w:r w:rsidR="00422FEF">
        <w:t>6.987,12</w:t>
      </w:r>
      <w:r w:rsidR="009D41E8" w:rsidRPr="00FE2D36">
        <w:t xml:space="preserve"> kn</w:t>
      </w:r>
      <w:r w:rsidR="00436E79" w:rsidRPr="00FE2D36">
        <w:t xml:space="preserve">. Zbroj 16.000,00 kn i </w:t>
      </w:r>
      <w:r w:rsidR="00422FEF">
        <w:t>6.987,12</w:t>
      </w:r>
      <w:r w:rsidR="00422FEF" w:rsidRPr="00FE2D36">
        <w:t xml:space="preserve"> </w:t>
      </w:r>
      <w:r w:rsidR="00436E79" w:rsidRPr="00FE2D36">
        <w:t xml:space="preserve">kn iznosi </w:t>
      </w:r>
      <w:r w:rsidR="00422FEF">
        <w:t>22.987,12</w:t>
      </w:r>
      <w:r w:rsidR="00436E79" w:rsidRPr="00FE2D36">
        <w:t xml:space="preserve"> kn, te je primjenom citiranih odredbi stečajnom upravitelju valjalo odrediti nagradu za rad u iznosu od </w:t>
      </w:r>
      <w:r w:rsidR="00422FEF">
        <w:t>22.987,12</w:t>
      </w:r>
      <w:r w:rsidR="00422FEF" w:rsidRPr="00FE2D36">
        <w:t xml:space="preserve"> </w:t>
      </w:r>
      <w:r w:rsidR="00436E79" w:rsidRPr="00FE2D36">
        <w:t>kn.</w:t>
      </w:r>
    </w:p>
    <w:p w:rsidRDefault="004F6047" w:rsidP="00436E79" w:rsidR="004F6047" w:rsidRPr="00FE2D36">
      <w:pPr>
        <w:jc w:val="both"/>
        <w:rPr>
          <w:bCs/>
        </w:rPr>
      </w:pPr>
    </w:p>
    <w:p w:rsidRDefault="00B53AF4" w:rsidP="00DC06D2" w:rsidR="00B53AF4" w:rsidRPr="00FE2D36">
      <w:pPr>
        <w:spacing w:after="30"/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Sadržaj po poglavljima</w:t>
      </w:r>
    </w:p>
    <w:p w:rsidRDefault="00B53AF4" w:rsidP="00DC06D2" w:rsidR="00B53AF4" w:rsidRPr="00FE2D36">
      <w:pPr>
        <w:rPr>
          <w:vanish/>
        </w:rPr>
      </w:pPr>
      <w:r w:rsidRPr="00FE2D36">
        <w:rPr>
          <w:vanish/>
        </w:rPr>
        <w:t>I. OPĆE ODREDBEII. PRAVO NA NAGRADUIII. ZAVRŠNE ODREDBE</w:t>
      </w:r>
    </w:p>
    <w:p w:rsidRDefault="00B53AF4" w:rsidP="00DC06D2" w:rsidR="00B53AF4" w:rsidRPr="00FE2D36">
      <w:pPr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Članci:</w:t>
      </w:r>
    </w:p>
    <w:p w:rsidRDefault="00E303B9" w:rsidP="00DC06D2" w:rsidR="004F6047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="003B7447" w:rsidRPr="00FE2D36">
        <w:rPr>
          <w:bCs/>
        </w:rPr>
        <w:t>Rijeka</w:t>
      </w:r>
      <w:r w:rsidRPr="00FE2D36">
        <w:rPr>
          <w:bCs/>
        </w:rPr>
        <w:t xml:space="preserve">, </w:t>
      </w:r>
      <w:r w:rsidR="00422FEF">
        <w:rPr>
          <w:bCs/>
        </w:rPr>
        <w:t>15. studenoga 2017</w:t>
      </w:r>
      <w:r w:rsidRPr="00FE2D36">
        <w:rPr>
          <w:bCs/>
        </w:rPr>
        <w:t>.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="0031329D" w:rsidRPr="00FE2D36">
        <w:rPr>
          <w:bCs/>
        </w:rPr>
        <w:t xml:space="preserve">                </w:t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  <w:t xml:space="preserve">       </w:t>
      </w:r>
      <w:r w:rsidRPr="00FE2D36">
        <w:rPr>
          <w:bCs/>
        </w:rPr>
        <w:t>Stečajni sudac</w:t>
      </w:r>
    </w:p>
    <w:p w:rsidRDefault="0031329D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                   </w:t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CF21EF" w:rsidRPr="00FE2D36">
        <w:rPr>
          <w:bCs/>
        </w:rPr>
        <w:t xml:space="preserve">       Vera Jelenović</w:t>
      </w:r>
    </w:p>
    <w:p w:rsidRDefault="00621AF9" w:rsidP="00DC06D2" w:rsidR="00621AF9" w:rsidRPr="00FE2D36">
      <w:pPr>
        <w:jc w:val="both"/>
        <w:rPr>
          <w:bCs/>
        </w:rPr>
      </w:pPr>
    </w:p>
    <w:p w:rsidRDefault="00621AF9" w:rsidP="00DC06D2" w:rsidR="00621AF9" w:rsidRPr="00FE2D36">
      <w:pPr>
        <w:jc w:val="both"/>
        <w:rPr>
          <w:bCs/>
        </w:rPr>
      </w:pPr>
    </w:p>
    <w:p w:rsidRDefault="00E303B9" w:rsidP="00DC06D2" w:rsidR="00621AF9" w:rsidRPr="00FE2D36">
      <w:pPr>
        <w:jc w:val="both"/>
        <w:rPr>
          <w:bCs/>
        </w:rPr>
      </w:pPr>
      <w:r w:rsidRPr="00FE2D36">
        <w:rPr>
          <w:bCs/>
        </w:rPr>
        <w:t>UPUTA O PRAVNOM LIJEKU: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FE2D36">
        <w:rPr>
          <w:bCs/>
        </w:rPr>
        <w:t>dostave</w:t>
      </w:r>
      <w:r w:rsidRPr="00FE2D36">
        <w:rPr>
          <w:bCs/>
        </w:rPr>
        <w:t xml:space="preserve"> istog</w:t>
      </w:r>
      <w:r w:rsidR="00436E79" w:rsidRPr="00FE2D36">
        <w:rPr>
          <w:bCs/>
        </w:rPr>
        <w:t xml:space="preserve"> </w:t>
      </w:r>
      <w:r w:rsidR="004F6047" w:rsidRPr="00FE2D36">
        <w:rPr>
          <w:bCs/>
        </w:rPr>
        <w:t>objavom na mrežnoj stranici</w:t>
      </w:r>
      <w:r w:rsidR="00436E79" w:rsidRPr="00FE2D36">
        <w:rPr>
          <w:bCs/>
        </w:rPr>
        <w:t xml:space="preserve"> e-Oglasn</w:t>
      </w:r>
      <w:r w:rsidR="004F6047" w:rsidRPr="00FE2D36">
        <w:rPr>
          <w:bCs/>
        </w:rPr>
        <w:t>a</w:t>
      </w:r>
      <w:r w:rsidR="00436E79" w:rsidRPr="00FE2D36">
        <w:rPr>
          <w:bCs/>
        </w:rPr>
        <w:t xml:space="preserve"> ploč</w:t>
      </w:r>
      <w:r w:rsidR="004F6047" w:rsidRPr="00FE2D36">
        <w:rPr>
          <w:bCs/>
        </w:rPr>
        <w:t>a sudova</w:t>
      </w:r>
      <w:r w:rsidRPr="00FE2D36">
        <w:rPr>
          <w:bCs/>
        </w:rPr>
        <w:t>.</w:t>
      </w:r>
      <w:r w:rsidR="004F6047" w:rsidRPr="00FE2D36">
        <w:rPr>
          <w:bCs/>
        </w:rPr>
        <w:t xml:space="preserve"> Dostava se smatra obavljenom istekom osmoga dana od dana objave pismena na mrežnoj stranici e-Oglasna ploča sudova.</w:t>
      </w:r>
      <w:r w:rsidRPr="00FE2D36">
        <w:rPr>
          <w:bCs/>
        </w:rPr>
        <w:t xml:space="preserve"> Žalba se podnosi putem  ovog suda u dva istovjetna primjerka</w:t>
      </w:r>
      <w:r w:rsidR="00CB070F" w:rsidRPr="00FE2D36">
        <w:rPr>
          <w:bCs/>
        </w:rPr>
        <w:t>,</w:t>
      </w:r>
      <w:r w:rsidRPr="00FE2D36">
        <w:rPr>
          <w:bCs/>
        </w:rPr>
        <w:t xml:space="preserve"> a o žalbi odlučuje Visoki trgovački sud Republike Hrvatske.</w:t>
      </w:r>
    </w:p>
    <w:sectPr w:rsidSect="001F2F19" w:rsidR="00E303B9" w:rsidRPr="00FE2D36">
      <w:headerReference w:type="default" r:id="rId10"/>
      <w:footerReference w:type="even" r:id="rId11"/>
      <w:footerReference w:type="defaul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926" w:rsidR="004B0926">
      <w:r>
        <w:separator/>
      </w:r>
    </w:p>
  </w:endnote>
  <w:endnote w:id="0" w:type="continuationSeparator">
    <w:p w:rsidRDefault="004B0926" w:rsidR="004B0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1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030816"/>
      <w:docPartObj>
        <w:docPartGallery w:val="Page Numbers (Bottom of Page)"/>
        <w:docPartUnique/>
      </w:docPartObj>
    </w:sdtPr>
    <w:sdtEndPr/>
    <w:sdtContent>
      <w:p w:rsidRDefault="001F2F19" w:rsidR="001F2F1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1E3">
          <w:rPr>
            <w:noProof/>
          </w:rPr>
          <w:t>1</w:t>
        </w:r>
        <w:r>
          <w:fldChar w:fldCharType="end"/>
        </w:r>
      </w:p>
    </w:sdtContent>
  </w:sdt>
  <w:p w:rsidRDefault="001F2F19" w:rsidR="001F2F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926" w:rsidR="004B0926">
      <w:r>
        <w:separator/>
      </w:r>
    </w:p>
  </w:footnote>
  <w:footnote w:id="0" w:type="continuationSeparator">
    <w:p w:rsidRDefault="004B0926" w:rsidR="004B0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A340E1">
      <w:t>346/2017</w:t>
    </w:r>
    <w:r w:rsidR="001F2F19">
      <w:t>-10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F19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1355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2FEF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1E3"/>
    <w:rsid w:val="004A51EB"/>
    <w:rsid w:val="004A6AE3"/>
    <w:rsid w:val="004A7DFA"/>
    <w:rsid w:val="004B0926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88F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0E1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customStyle="true" w:styleId="PodnojeChar" w:type="character">
    <w:name w:val="Podnožje Char"/>
    <w:basedOn w:val="Zadanifontodlomka"/>
    <w:link w:val="Podnoje"/>
    <w:uiPriority w:val="99"/>
    <w:rsid w:val="001F2F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A4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E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customStyle="1" w:styleId="PodnojeChar" w:type="character">
    <w:name w:val="Podnožje Char"/>
    <w:basedOn w:val="Zadanifontodlomka"/>
    <w:link w:val="Podnoje"/>
    <w:uiPriority w:val="99"/>
    <w:rsid w:val="001F2F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A4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E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St-7/10</izvorni_sadrzaj>
    <derivirana_varijabla naziv="DomainObject.Predmet.PrimjedbaSuca_1">Nastavak postupka radi naknadne diobe,
veza St-7/10</derivirana_varijabla>
  </DomainObject.Predmet.PrimjedbaSuca>
  <DomainObject.Predmet.ProtustrankaFormated>
    <izvorni_sadrzaj>  Stečajna masa GLOBTOUR KVARNER d.o.o.</izvorni_sadrzaj>
    <derivirana_varijabla naziv="DomainObject.Predmet.ProtustrankaFormated_1">  Stečajna masa GLOBTOUR KVARNER d.o.o.</derivirana_varijabla>
  </DomainObject.Predmet.ProtustrankaFormated>
  <DomainObject.Predmet.ProtustrankaFormatedOIB>
    <izvorni_sadrzaj>  Stečajna masa GLOBTOUR KVARNER d.o.o., OIB 05268886989</izvorni_sadrzaj>
    <derivirana_varijabla naziv="DomainObject.Predmet.ProtustrankaFormatedOIB_1">  Stečajna masa GLOBTOUR KVARNER d.o.o., OIB 05268886989</derivirana_varijabla>
  </DomainObject.Predmet.ProtustrankaFormatedOIB>
  <DomainObject.Predmet.ProtustrankaFormatedWithAdress>
    <izvorni_sadrzaj> Stečajna masa GLOBTOUR KVARNER d.o.o., Maršala Tita 196, 51410 Opatija</izvorni_sadrzaj>
    <derivirana_varijabla naziv="DomainObject.Predmet.ProtustrankaFormatedWithAdress_1"> Stečajna masa GLOBTOUR KVARNER d.o.o., Maršala Tita 196, 51410 Opatija</derivirana_varijabla>
  </DomainObject.Predmet.ProtustrankaFormatedWithAdress>
  <DomainObject.Predmet.ProtustrankaFormatedWithAdressOIB>
    <izvorni_sadrzaj> Stečajna masa GLOBTOUR KVARNER d.o.o., OIB 05268886989, Maršala Tita 196, 51410 Opatija</izvorni_sadrzaj>
    <derivirana_varijabla naziv="DomainObject.Predmet.ProtustrankaFormatedWithAdressOIB_1"> Stečajna masa GLOBTOUR KVARNER d.o.o., OIB 05268886989, Maršala Tita 196, 51410 Opatija</derivirana_varijabla>
  </DomainObject.Predmet.ProtustrankaFormatedWithAdressOIB>
  <DomainObject.Predmet.ProtustrankaWithAdress>
    <izvorni_sadrzaj>Stečajna masa GLOBTOUR KVARNER d.o.o. Maršala Tita 196, 51410 Opatija</izvorni_sadrzaj>
    <derivirana_varijabla naziv="DomainObject.Predmet.ProtustrankaWithAdress_1">Stečajna masa GLOBTOUR KVARNER d.o.o. Maršala Tita 196, 51410 Opatija</derivirana_varijabla>
  </DomainObject.Predmet.ProtustrankaWithAdress>
  <DomainObject.Predmet.ProtustrankaWithAdressOIB>
    <izvorni_sadrzaj>Stečajna masa GLOBTOUR KVARNER d.o.o., OIB 05268886989, Maršala Tita 196, 51410 Opatija</izvorni_sadrzaj>
    <derivirana_varijabla naziv="DomainObject.Predmet.ProtustrankaWithAdressOIB_1">Stečajna masa GLOBTOUR KVARNER d.o.o., OIB 05268886989, Maršala Tita 196, 51410 Opatija</derivirana_varijabla>
  </DomainObject.Predmet.ProtustrankaWithAdressOIB>
  <DomainObject.Predmet.ProtustrankaNazivFormated>
    <izvorni_sadrzaj>Stečajna masa GLOBTOUR KVARNER d.o.o.</izvorni_sadrzaj>
    <derivirana_varijabla naziv="DomainObject.Predmet.ProtustrankaNazivFormated_1">Stečajna masa GLOBTOUR KVARNER d.o.o.</derivirana_varijabla>
  </DomainObject.Predmet.ProtustrankaNazivFormated>
  <DomainObject.Predmet.ProtustrankaNazivFormatedOIB>
    <izvorni_sadrzaj>Stečajna masa GLOBTOUR KVARNER d.o.o., OIB 05268886989</izvorni_sadrzaj>
    <derivirana_varijabla naziv="DomainObject.Predmet.ProtustrankaNazivFormatedOIB_1">Stečajna masa GLOBTOUR KVARNER d.o.o., OIB 05268886989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Verdieva 6, 51000 Rijeka</izvorni_sadrzaj>
    <derivirana_varijabla naziv="DomainObject.Predmet.StrankaFormatedWithAdress_1"> LJUBICA JURANOVIĆ SKOČIĆ stečajni upravitelj, Verdieva 6, 51000 Rijeka</derivirana_varijabla>
  </DomainObject.Predmet.StrankaFormatedWithAdress>
  <DomainObject.Predmet.StrankaFormatedWithAdressOIB>
    <izvorni_sadrzaj> LJUBICA JURANOVIĆ SKOČIĆ stečajni upravitelj, OIB 88499470397, Verdieva 6, 51000 Rijeka</izvorni_sadrzaj>
    <derivirana_varijabla naziv="DomainObject.Predmet.StrankaFormatedWithAdressOIB_1"> LJUBICA JURANOVIĆ SKOČIĆ stečajni upravitelj, OIB 88499470397, Verdieva 6, 51000 Rijeka</derivirana_varijabla>
  </DomainObject.Predmet.StrankaFormatedWithAdressOIB>
  <DomainObject.Predmet.StrankaWithAdress>
    <izvorni_sadrzaj>LJUBICA JURANOVIĆ SKOČIĆ stečajni upravitelj Verdieva 6,51000 Rijeka</izvorni_sadrzaj>
    <derivirana_varijabla naziv="DomainObject.Predmet.StrankaWithAdress_1">LJUBICA JURANOVIĆ SKOČIĆ stečajni upravitelj Verdieva 6,51000 Rijeka</derivirana_varijabla>
  </DomainObject.Predmet.StrankaWithAdress>
  <DomainObject.Predmet.StrankaWithAdressOIB>
    <izvorni_sadrzaj>LJUBICA JURANOVIĆ SKOČIĆ stečajni upravitelj, OIB 88499470397, Verdieva 6,51000 Rijeka</izvorni_sadrzaj>
    <derivirana_varijabla naziv="DomainObject.Predmet.StrankaWithAdressOIB_1">LJUBICA JURANOVIĆ SKOČIĆ stečajni upravitelj, OIB 88499470397, Verdieva 6,51000 Rijeka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Verdieva 6, 51000 Rijeka</item>
    </izvorni_sadrzaj>
    <derivirana_varijabla naziv="DomainObject.Predmet.StrankaListFormatedWithAdress_1">
      <item>LJUBICA JURANOVIĆ SKOČIĆ stečajni upravitelj, Verdieva 6, 51000 Rijeka</item>
    </derivirana_varijabla>
  </DomainObject.Predmet.StrankaListFormatedWithAdress>
  <DomainObject.Predmet.StrankaListFormatedWithAdressOIB>
    <izvorni_sadrzaj>
      <item>LJUBICA JURANOVIĆ SKOČIĆ stečajni upravitelj, OIB 88499470397, Verdieva 6, 51000 Rijeka</item>
    </izvorni_sadrzaj>
    <derivirana_varijabla naziv="DomainObject.Predmet.StrankaListFormatedWithAdressOIB_1">
      <item>LJUBICA JURANOVIĆ SKOČIĆ stečajni upravitelj, OIB 88499470397, Verdieva 6, 51000 Rijeka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GLOBTOUR KVARNER d.o.o.</item>
    </izvorni_sadrzaj>
    <derivirana_varijabla naziv="DomainObject.Predmet.ProtuStrankaListFormated_1">
      <item>Stečajna masa GLOBTOUR KVARNER d.o.o.</item>
    </derivirana_varijabla>
  </DomainObject.Predmet.ProtuStrankaListFormated>
  <DomainObject.Predmet.ProtuStrankaListFormatedOIB>
    <izvorni_sadrzaj>
      <item>Stečajna masa GLOBTOUR KVARNER d.o.o., OIB 05268886989</item>
    </izvorni_sadrzaj>
    <derivirana_varijabla naziv="DomainObject.Predmet.ProtuStrankaListFormatedOIB_1">
      <item>Stečajna masa GLOBTOUR KVARNER d.o.o., OIB 05268886989</item>
    </derivirana_varijabla>
  </DomainObject.Predmet.ProtuStrankaListFormatedOIB>
  <DomainObject.Predmet.ProtuStrankaListFormatedWithAdress>
    <izvorni_sadrzaj>
      <item>Stečajna masa GLOBTOUR KVARNER d.o.o., Maršala Tita 196, 51410 Opatija</item>
    </izvorni_sadrzaj>
    <derivirana_varijabla naziv="DomainObject.Predmet.ProtuStrankaListFormatedWithAdress_1">
      <item>Stečajna masa GLOBTOUR KVARNER d.o.o., Maršala Tita 196, 51410 Opatija</item>
    </derivirana_varijabla>
  </DomainObject.Predmet.ProtuStrankaListFormatedWithAdress>
  <DomainObject.Predmet.ProtuStrankaListFormatedWithAdressOIB>
    <izvorni_sadrzaj>
      <item>Stečajna masa GLOBTOUR KVARNER d.o.o., OIB 05268886989, Maršala Tita 196, 51410 Opatija</item>
    </izvorni_sadrzaj>
    <derivirana_varijabla naziv="DomainObject.Predmet.ProtuStrankaListFormatedWithAdressOIB_1">
      <item>Stečajna masa GLOBTOUR KVARNER d.o.o., OIB 05268886989, Maršala Tita 196, 51410 Opatija</item>
    </derivirana_varijabla>
  </DomainObject.Predmet.ProtuStrankaListFormatedWithAdressOIB>
  <DomainObject.Predmet.ProtuStrankaListNazivFormated>
    <izvorni_sadrzaj>
      <item>Stečajna masa GLOBTOUR KVARNER d.o.o.</item>
    </izvorni_sadrzaj>
    <derivirana_varijabla naziv="DomainObject.Predmet.ProtuStrankaListNazivFormated_1">
      <item>Stečajna masa GLOBTOUR KVARNER d.o.o.</item>
    </derivirana_varijabla>
  </DomainObject.Predmet.ProtuStrankaListNazivFormated>
  <DomainObject.Predmet.ProtuStrankaListNazivFormatedOIB>
    <izvorni_sadrzaj>
      <item>Stečajna masa GLOBTOUR KVARNER d.o.o., OIB 05268886989</item>
    </izvorni_sadrzaj>
    <derivirana_varijabla naziv="DomainObject.Predmet.ProtuStrankaListNazivFormatedOIB_1">
      <item>Stečajna masa GLOBTOUR KVARNER d.o.o., OIB 05268886989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GLOBTOUR KVARNER d.o.o.</izvorni_sadrzaj>
    <derivirana_varijabla naziv="DomainObject.Predmet.ProtustrankaIDrugi_1">Stečajna masa GLOBTOUR KVARNER d.o.o.</derivirana_varijabla>
  </DomainObject.Predmet.ProtustrankaIDrugi>
  <DomainObject.Predmet.StrankaIDrugiAdressOIB>
    <izvorni_sadrzaj>LJUBICA JURANOVIĆ SKOČIĆ stečajni upravitelj, OIB 88499470397, Verdieva 6, 51000 Rijeka</izvorni_sadrzaj>
    <derivirana_varijabla naziv="DomainObject.Predmet.StrankaIDrugiAdressOIB_1">LJUBICA JURANOVIĆ SKOČIĆ stečajni upravitelj, OIB 88499470397, Verdieva 6, 51000 Rijeka</derivirana_varijabla>
  </DomainObject.Predmet.StrankaIDrugiAdressOIB>
  <DomainObject.Predmet.ProtustrankaIDrugiAdressOIB>
    <izvorni_sadrzaj>Stečajna masa GLOBTOUR KVARNER d.o.o., OIB 05268886989, Maršala Tita 196, 51410 Opatija</izvorni_sadrzaj>
    <derivirana_varijabla naziv="DomainObject.Predmet.ProtustrankaIDrugiAdressOIB_1">Stečajna masa GLOBTOUR KVARNER d.o.o., OIB 05268886989, Maršala Tita 196,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GLOBTOUR KVARNER d.o.o.</item>
    </izvorni_sadrzaj>
    <derivirana_varijabla naziv="DomainObject.Predmet.SudioniciListNaziv_1">
      <item>LJUBICA JURANOVIĆ SKOČIĆ stečajni upravitelj</item>
      <item>Stečajna masa GLOBTOUR KVARNER d.o.o.</item>
    </derivirana_varijabla>
  </DomainObject.Predmet.SudioniciListNaziv>
  <DomainObject.Predmet.SudioniciListAdressOIB>
    <izvorni_sadrzaj>
      <item>LJUBICA JURANOVIĆ SKOČIĆ stečajni upravitelj, OIB 88499470397, Verdieva 6,51000 Rijeka</item>
      <item>Stečajna masa GLOBTOUR KVARNER d.o.o., OIB 05268886989, Maršala Tita 196,51410 Opatija</item>
    </izvorni_sadrzaj>
    <derivirana_varijabla naziv="DomainObject.Predmet.SudioniciListAdressOIB_1">
      <item>LJUBICA JURANOVIĆ SKOČIĆ stečajni upravitelj, OIB 88499470397, Verdieva 6,51000 Rijeka</item>
      <item>Stečajna masa GLOBTOUR KVARNER d.o.o., OIB 05268886989, Maršala Tita 196,51410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05268886989</item>
    </izvorni_sadrzaj>
    <derivirana_varijabla naziv="DomainObject.Predmet.SudioniciListNazivOIB_1">
      <item>, OIB 88499470397</item>
      <item>, OIB 05268886989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572</properties:Words>
  <properties:Characters>3094</properties:Characters>
  <properties:Lines>70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2017-11-15T13:25:00Z</dcterms:created>
  <dc:creator>korlevicd</dc:creator>
  <cp:lastModifiedBy>Danijela Fumić</cp:lastModifiedBy>
  <cp:lastPrinted>2007-10-24T08:17:00Z</cp:lastPrinted>
  <dcterms:modified xmlns:xsi="http://www.w3.org/2001/XMLSchema-instance" xsi:type="dcterms:W3CDTF">2017-11-16T07:44:00Z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