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6123" w14:paraId="cd06123" w:rsidRDefault="00A06550" w:rsidP="00A06550" w:rsidR="00A06550" w:rsidRPr="006140F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A06550" w:rsidP="00A06550" w:rsidR="00A06550" w:rsidRPr="006140FF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</w:p>
    <w:p w:rsidRDefault="00A06550" w:rsidP="00A06550" w:rsidR="00675949" w:rsidRPr="006140FF">
      <w:pPr>
        <w:jc w:val="both"/>
        <w:rPr>
          <w:b/>
        </w:rPr>
      </w:pPr>
      <w:r w:rsidRPr="006140FF">
        <w:rPr>
          <w:b/>
        </w:rPr>
        <w:t xml:space="preserve">     </w:t>
      </w:r>
    </w:p>
    <w:p w:rsidRDefault="00A06550" w:rsidP="00A06550" w:rsidR="00FC370A" w:rsidRPr="006140FF">
      <w:pPr>
        <w:jc w:val="both"/>
        <w:rPr>
          <w:b/>
        </w:rPr>
      </w:pPr>
      <w:r w:rsidRPr="006140FF">
        <w:rPr>
          <w:b/>
        </w:rPr>
        <w:t xml:space="preserve">         </w:t>
      </w:r>
    </w:p>
    <w:p w:rsidRDefault="00FC4E91" w:rsidR="00AB08E3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AF8" w:rsidP="00F94AF8" w:rsidR="00F94AF8" w:rsidRPr="006140FF">
      <w:r w:rsidRPr="006140FF">
        <w:t>REPUBLIKA HRVATSKA</w:t>
      </w:r>
    </w:p>
    <w:p w:rsidRDefault="00F94AF8" w:rsidP="00F94AF8" w:rsidR="00F94AF8" w:rsidRPr="006140FF">
      <w:r w:rsidRPr="006140FF">
        <w:t xml:space="preserve">  Trgovački sud u Zagrebu</w:t>
      </w:r>
    </w:p>
    <w:p w:rsidRDefault="00F94AF8" w:rsidP="00F94AF8" w:rsidR="00F94AF8" w:rsidRPr="006140FF">
      <w:r w:rsidRPr="006140FF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140FF">
          <w:t>72 St</w:t>
        </w:r>
      </w:smartTag>
      <w:r w:rsidRPr="006140FF">
        <w:t xml:space="preserve"> -</w:t>
      </w:r>
      <w:r w:rsidR="00187D25">
        <w:t>338/2012</w:t>
      </w:r>
      <w:r w:rsidR="00FC4E91">
        <w:t>-457</w:t>
      </w:r>
    </w:p>
    <w:p w:rsidRDefault="00187D25" w:rsidP="00187D25" w:rsidR="00187D25"/>
    <w:p w:rsidRDefault="00187D25" w:rsidP="00187D25" w:rsidR="00F94AF8" w:rsidRPr="006140FF">
      <w:pPr>
        <w:jc w:val="center"/>
      </w:pPr>
      <w:r w:rsidRPr="006140FF">
        <w:t>REPUBLIKA HRVATSKA</w:t>
      </w:r>
    </w:p>
    <w:p w:rsidRDefault="00F94AF8" w:rsidP="00F94AF8" w:rsidR="00F94AF8" w:rsidRPr="006140FF">
      <w:pPr>
        <w:jc w:val="center"/>
      </w:pPr>
      <w:r w:rsidRPr="006140FF">
        <w:t>R J E Š E NJ E</w:t>
      </w:r>
    </w:p>
    <w:p w:rsidRDefault="00F94AF8" w:rsidP="00F94AF8" w:rsidR="00F94AF8" w:rsidRPr="006140FF">
      <w:pPr>
        <w:jc w:val="center"/>
      </w:pPr>
    </w:p>
    <w:p w:rsidRDefault="00F94AF8" w:rsidP="00F94AF8" w:rsidR="00F94AF8" w:rsidRPr="006140FF">
      <w:pPr>
        <w:jc w:val="center"/>
      </w:pPr>
    </w:p>
    <w:p w:rsidRDefault="00187D25" w:rsidP="00187D25" w:rsidR="00187D25" w:rsidRPr="00104D32">
      <w:pPr>
        <w:ind w:firstLine="708"/>
        <w:jc w:val="both"/>
        <w:rPr>
          <w:bCs/>
        </w:rPr>
      </w:pPr>
      <w:r w:rsidRPr="00104D32">
        <w:t>Trgovački sud u Zagrebu po sucu Nikoli Ribariću, kao stečajnom sucu, u stečajnom predmetu nad dužnikom M-PROFIL d.o.o.</w:t>
      </w:r>
      <w:r w:rsidR="00495A6E">
        <w:t>-</w:t>
      </w:r>
      <w:r w:rsidRPr="00104D32">
        <w:t xml:space="preserve"> u stečaju, Zabok, Prilaz dr. Franje Tuđmana 11, MBS: 080000127, OIB: 02586214731,</w:t>
      </w:r>
      <w:r w:rsidRPr="00104D32">
        <w:rPr>
          <w:bCs/>
        </w:rPr>
        <w:t xml:space="preserve"> </w:t>
      </w:r>
      <w:r w:rsidRPr="00104D32">
        <w:t xml:space="preserve">dana </w:t>
      </w:r>
      <w:r w:rsidR="00B63BAE">
        <w:t>1</w:t>
      </w:r>
      <w:r w:rsidR="007C4F78">
        <w:t>8</w:t>
      </w:r>
      <w:r w:rsidRPr="00104D32">
        <w:rPr>
          <w:bCs/>
        </w:rPr>
        <w:t>.</w:t>
      </w:r>
      <w:r w:rsidR="007C4F78">
        <w:rPr>
          <w:bCs/>
        </w:rPr>
        <w:t xml:space="preserve"> svibnja</w:t>
      </w:r>
      <w:r w:rsidRPr="00104D32">
        <w:rPr>
          <w:bCs/>
        </w:rPr>
        <w:t xml:space="preserve"> 201</w:t>
      </w:r>
      <w:r w:rsidR="007C4F78">
        <w:rPr>
          <w:bCs/>
        </w:rPr>
        <w:t>6</w:t>
      </w:r>
      <w:r w:rsidRPr="00104D32">
        <w:rPr>
          <w:bCs/>
        </w:rPr>
        <w:t>.</w:t>
      </w:r>
    </w:p>
    <w:p w:rsidRDefault="00A06550" w:rsidP="00A06550" w:rsidR="00A06550" w:rsidRPr="006140FF">
      <w:pPr>
        <w:jc w:val="both"/>
      </w:pPr>
    </w:p>
    <w:p w:rsidRDefault="00A06550" w:rsidP="00A06550" w:rsidR="00A06550" w:rsidRPr="00FC4E91">
      <w:pPr>
        <w:jc w:val="center"/>
      </w:pPr>
      <w:r w:rsidRPr="00FC4E91">
        <w:t>r i j e š i o    j e</w:t>
      </w:r>
    </w:p>
    <w:p w:rsidRDefault="00A06550" w:rsidP="00A06550" w:rsidR="00A06550" w:rsidRPr="006140FF">
      <w:pPr>
        <w:jc w:val="both"/>
        <w:rPr>
          <w:b/>
        </w:rPr>
      </w:pPr>
    </w:p>
    <w:p w:rsidRDefault="00A06550" w:rsidP="007C4F78" w:rsidR="007C4F78">
      <w:pPr>
        <w:jc w:val="both"/>
      </w:pPr>
      <w:r w:rsidRPr="006140FF">
        <w:t xml:space="preserve">I   </w:t>
      </w:r>
      <w:r w:rsidR="0091672F" w:rsidRPr="006140FF">
        <w:t xml:space="preserve">Nekretnine </w:t>
      </w:r>
      <w:r w:rsidR="007C4F78">
        <w:t>upisane u zemljišnim knjigama Općinskog suda u Zlataru,  Zemljišnoknjižni odjel Zabok:</w:t>
      </w:r>
    </w:p>
    <w:p w:rsidRDefault="007C4F78" w:rsidP="007C4F78" w:rsidR="007C4F78">
      <w:pPr>
        <w:jc w:val="both"/>
      </w:pPr>
    </w:p>
    <w:p w:rsidRDefault="007C4F78" w:rsidP="007C4F78" w:rsidR="007C4F78">
      <w:pPr>
        <w:jc w:val="both"/>
      </w:pPr>
      <w:r>
        <w:t>1.</w:t>
      </w:r>
      <w:r>
        <w:tab/>
        <w:t xml:space="preserve">zk.ul.br. 5275, k.o. Zabok, k.č.br. 3970/1, </w:t>
      </w:r>
      <w:r w:rsidR="00A11262">
        <w:t xml:space="preserve">3970/2, </w:t>
      </w:r>
      <w:r>
        <w:t>livada,</w:t>
      </w:r>
      <w:r w:rsidR="00A11262">
        <w:t xml:space="preserve"> sveukupne </w:t>
      </w:r>
      <w:r>
        <w:t xml:space="preserve"> površine 2856 m2 </w:t>
      </w:r>
    </w:p>
    <w:p w:rsidRDefault="007C4F78" w:rsidP="007C4F78" w:rsidR="007C4F78">
      <w:pPr>
        <w:jc w:val="both"/>
      </w:pPr>
    </w:p>
    <w:p w:rsidRDefault="0091672F" w:rsidP="007C4F78" w:rsidR="007C4F78">
      <w:pPr>
        <w:jc w:val="both"/>
        <w:rPr>
          <w:b/>
        </w:rPr>
      </w:pPr>
      <w:r w:rsidRPr="006140FF">
        <w:rPr>
          <w:b/>
        </w:rPr>
        <w:t>dosuđuju se kupcu</w:t>
      </w:r>
      <w:r w:rsidR="00F94AF8" w:rsidRPr="006140FF">
        <w:rPr>
          <w:b/>
        </w:rPr>
        <w:t xml:space="preserve"> </w:t>
      </w:r>
      <w:r w:rsidR="007C4F78" w:rsidRPr="007C4F78">
        <w:rPr>
          <w:b/>
        </w:rPr>
        <w:t>VALOVITI PAPIR - DUNAPACK d.o.o. Zabok, Trebež 2, OIB:96648829623 za iznos od 530.000,00 kn</w:t>
      </w:r>
    </w:p>
    <w:p w:rsidRDefault="007C4F78" w:rsidP="007C4F78" w:rsidR="007C4F78">
      <w:pPr>
        <w:jc w:val="both"/>
        <w:rPr>
          <w:b/>
        </w:rPr>
      </w:pPr>
    </w:p>
    <w:p w:rsidRDefault="00176BCE" w:rsidP="00176BCE" w:rsidR="00176BCE">
      <w:pPr>
        <w:jc w:val="both"/>
      </w:pPr>
      <w:r>
        <w:t>II</w:t>
      </w:r>
      <w:r>
        <w:tab/>
        <w:t>K</w:t>
      </w:r>
      <w:r w:rsidRPr="00D13164">
        <w:t xml:space="preserve">upac </w:t>
      </w:r>
      <w:r w:rsidR="007C4F78" w:rsidRPr="007C4F78">
        <w:t>VALOVITI PAPIR - DUNAPACK d.o.o. Zabok, Trebež 2, OIB:96648829623</w:t>
      </w:r>
      <w:r w:rsidRPr="00D13164">
        <w:t xml:space="preserve">, </w:t>
      </w:r>
      <w:r w:rsidR="007C4F78">
        <w:t xml:space="preserve">dužan je, u </w:t>
      </w:r>
      <w:r>
        <w:t xml:space="preserve">roku od 15 (petnaest) dana od dana pravomoćnosti ovog Rješenja, uplatiti razliku </w:t>
      </w:r>
      <w:r w:rsidR="007C4F78">
        <w:t xml:space="preserve">između </w:t>
      </w:r>
      <w:r>
        <w:t xml:space="preserve">kupoprodajne </w:t>
      </w:r>
      <w:r w:rsidR="00474090">
        <w:t xml:space="preserve">cijene </w:t>
      </w:r>
      <w:r w:rsidR="007C4F78">
        <w:t xml:space="preserve">i uplaćene jamčevine </w:t>
      </w:r>
      <w:r>
        <w:t xml:space="preserve">na depozitni račun Trgovačkog suda u Zagrebu, otvoren kod Hrvatske poštanske banke d.d., </w:t>
      </w:r>
      <w:r w:rsidRPr="00912721">
        <w:t>IBAN: HR 92 23900011300000460 poziv na broj St-338/12</w:t>
      </w:r>
      <w:r>
        <w:t xml:space="preserve">, u iznosu od </w:t>
      </w:r>
      <w:r w:rsidR="007C4F78" w:rsidRPr="007C4F78">
        <w:t>477</w:t>
      </w:r>
      <w:r w:rsidR="007C4F78">
        <w:t>.</w:t>
      </w:r>
      <w:r w:rsidR="007C4F78" w:rsidRPr="007C4F78">
        <w:t>000</w:t>
      </w:r>
      <w:r w:rsidR="007C4F78">
        <w:t xml:space="preserve">,00 </w:t>
      </w:r>
      <w:r>
        <w:t>kuna.</w:t>
      </w:r>
    </w:p>
    <w:p w:rsidRDefault="003A0FBD" w:rsidP="003C780B" w:rsidR="003A0FBD">
      <w:pPr>
        <w:jc w:val="both"/>
      </w:pPr>
    </w:p>
    <w:p w:rsidRDefault="00474090" w:rsidP="003C780B" w:rsidR="00474090">
      <w:pPr>
        <w:jc w:val="both"/>
      </w:pPr>
      <w:r w:rsidRPr="00474090">
        <w:t>I</w:t>
      </w:r>
      <w:r>
        <w:t>II</w:t>
      </w:r>
      <w:r w:rsidRPr="00474090">
        <w:t>.   Ako kupac radi p</w:t>
      </w:r>
      <w:r>
        <w:t xml:space="preserve">laćanja razlike </w:t>
      </w:r>
      <w:r w:rsidRPr="00474090">
        <w:t xml:space="preserve">kupovnine treba uzeti kredit, nakon pravomoćnosti rješenja o dosudi te nakon što </w:t>
      </w:r>
      <w:r>
        <w:t xml:space="preserve">razlika </w:t>
      </w:r>
      <w:r w:rsidRPr="00474090">
        <w:t>kupovnin</w:t>
      </w:r>
      <w:r>
        <w:t>e</w:t>
      </w:r>
      <w:r w:rsidRPr="00474090">
        <w:t xml:space="preserve">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474090" w:rsidP="003C780B" w:rsidR="00474090" w:rsidRPr="006140FF">
      <w:pPr>
        <w:jc w:val="both"/>
      </w:pPr>
    </w:p>
    <w:p w:rsidRDefault="00562A49" w:rsidP="003A0FBD" w:rsidR="003A0FBD">
      <w:pPr>
        <w:jc w:val="both"/>
      </w:pPr>
      <w:r w:rsidRPr="006140FF">
        <w:t>I</w:t>
      </w:r>
      <w:r w:rsidR="00474090">
        <w:t>V</w:t>
      </w:r>
      <w:r w:rsidRPr="006140FF">
        <w:t xml:space="preserve"> Određuje se upis prava vlasništva u korist kupca</w:t>
      </w:r>
      <w:r w:rsidR="0078579F" w:rsidRPr="006140FF">
        <w:t xml:space="preserve"> na dosuđenoj nekre</w:t>
      </w:r>
      <w:r w:rsidR="00DA0D7A" w:rsidRPr="006140FF">
        <w:t>tni</w:t>
      </w:r>
      <w:r w:rsidR="0078579F" w:rsidRPr="006140FF">
        <w:t>ni,</w:t>
      </w:r>
      <w:r w:rsidRPr="006140FF">
        <w:t xml:space="preserve"> nakon pravomoćnosti ovog rješenja i </w:t>
      </w:r>
      <w:r w:rsidR="0078579F" w:rsidRPr="006140FF">
        <w:t xml:space="preserve">nakon što kupac uplati </w:t>
      </w:r>
      <w:r w:rsidR="00176BCE">
        <w:t>razliku kupoprodajne cijene iz točke II izreke ovog Rješenja.</w:t>
      </w:r>
    </w:p>
    <w:p w:rsidRDefault="003A0FBD" w:rsidP="003A0FBD" w:rsidR="003A0FBD" w:rsidRPr="006140FF">
      <w:pPr>
        <w:jc w:val="both"/>
      </w:pPr>
    </w:p>
    <w:p w:rsidRDefault="003A0FBD" w:rsidP="003A0FBD" w:rsidR="00117DBF">
      <w:pPr>
        <w:jc w:val="both"/>
      </w:pPr>
      <w:r w:rsidRPr="006140FF">
        <w:t>V N</w:t>
      </w:r>
      <w:r w:rsidR="00562A49" w:rsidRPr="006140FF">
        <w:t xml:space="preserve">alaže </w:t>
      </w:r>
      <w:r w:rsidRPr="006140FF">
        <w:t xml:space="preserve">se </w:t>
      </w:r>
      <w:r w:rsidR="00562A49" w:rsidRPr="006140FF">
        <w:t xml:space="preserve">brisanje prava i tereta </w:t>
      </w:r>
      <w:r w:rsidRPr="006140FF">
        <w:t>koji prestaju prodajom i to:</w:t>
      </w:r>
    </w:p>
    <w:p w:rsidRDefault="00EC1588" w:rsidP="003A0FBD" w:rsidR="00EC1588">
      <w:pPr>
        <w:jc w:val="both"/>
      </w:pPr>
    </w:p>
    <w:p w:rsidRDefault="00EC1588" w:rsidP="00EC1588" w:rsidR="00EC1588">
      <w:pPr>
        <w:numPr>
          <w:ilvl w:val="0"/>
          <w:numId w:val="7"/>
        </w:numPr>
        <w:jc w:val="both"/>
      </w:pPr>
      <w:r>
        <w:t>Za nekretnine u zemljišnim knjigama Općinskog suda u Z</w:t>
      </w:r>
      <w:r w:rsidR="005568AF">
        <w:t>latar</w:t>
      </w:r>
      <w:r>
        <w:t>, Zemljišnoknjižni odjel Zabok:</w:t>
      </w:r>
    </w:p>
    <w:p w:rsidRDefault="00EC1588" w:rsidP="00EC1588" w:rsidR="00EC1588">
      <w:pPr>
        <w:ind w:left="720"/>
        <w:jc w:val="both"/>
      </w:pPr>
    </w:p>
    <w:p w:rsidRDefault="00527123" w:rsidP="00527123" w:rsidR="006140FF">
      <w:pPr>
        <w:numPr>
          <w:ilvl w:val="0"/>
          <w:numId w:val="10"/>
        </w:numPr>
        <w:jc w:val="both"/>
      </w:pPr>
      <w:r w:rsidRPr="00527123">
        <w:t>zk.ul.br. 5275, k.o. Zabok, k.č.br. 3970/1, 3970/2, livada, sveukupne  površine 2856 m2</w:t>
      </w:r>
    </w:p>
    <w:p w:rsidRDefault="00527123" w:rsidP="00527123" w:rsidR="00527123">
      <w:pPr>
        <w:ind w:left="1080"/>
        <w:jc w:val="both"/>
      </w:pPr>
    </w:p>
    <w:p w:rsidRDefault="00EC1588" w:rsidP="00A11262" w:rsidR="00A11262">
      <w:pPr>
        <w:jc w:val="both"/>
      </w:pPr>
      <w:r>
        <w:t>-</w:t>
      </w:r>
      <w:r>
        <w:tab/>
      </w:r>
      <w:r w:rsidR="00A11262">
        <w:t>3.1 Zaprimljeno 29.08.2014. broj Z-1934/14</w:t>
      </w:r>
    </w:p>
    <w:p w:rsidRDefault="00A11262" w:rsidP="00A11262" w:rsidR="005568AF">
      <w:pPr>
        <w:jc w:val="both"/>
      </w:pPr>
      <w:r>
        <w:t>Na temelju rješenja Trgovačkog suda u Zagrebu, broj 3 St-338/12 od 31. srpnja 2014. zabilježuje se otvaranje stečajnog postupka na nekretninama upisanim u A.</w:t>
      </w:r>
      <w:r w:rsidR="005568AF">
        <w:t>.</w:t>
      </w:r>
    </w:p>
    <w:p w:rsidRDefault="005568AF" w:rsidP="005568AF" w:rsidR="005568AF">
      <w:pPr>
        <w:jc w:val="both"/>
      </w:pPr>
    </w:p>
    <w:p w:rsidRDefault="005568AF" w:rsidP="005568AF" w:rsidR="005568AF">
      <w:pPr>
        <w:jc w:val="both"/>
      </w:pPr>
    </w:p>
    <w:p w:rsidRDefault="00EC1588" w:rsidP="00A11262" w:rsidR="00A11262">
      <w:pPr>
        <w:jc w:val="both"/>
      </w:pPr>
      <w:r>
        <w:t>-</w:t>
      </w:r>
      <w:r>
        <w:tab/>
      </w:r>
      <w:r w:rsidR="00A11262">
        <w:t>1.1 Zaprimljeno 27.04.2015.g. pod brojem Z-1012/2015</w:t>
      </w:r>
    </w:p>
    <w:p w:rsidRDefault="00A11262" w:rsidP="00A11262" w:rsidR="00A11262">
      <w:pPr>
        <w:jc w:val="both"/>
      </w:pPr>
    </w:p>
    <w:p w:rsidRDefault="00A11262" w:rsidP="00A11262" w:rsidR="001220FA">
      <w:pPr>
        <w:jc w:val="both"/>
      </w:pPr>
      <w:r>
        <w:t>ZABILJEŽBA, RJEŠENJE TRGVOVAČKOG SUDA U ZAGREBU BR.  ST. 338/2012 OD 21.04.2015, zabilježuje se rješenje o prodaji</w:t>
      </w:r>
    </w:p>
    <w:p w:rsidRDefault="00A11262" w:rsidP="00A11262" w:rsidR="00A11262" w:rsidRPr="006140FF">
      <w:pPr>
        <w:jc w:val="both"/>
      </w:pPr>
    </w:p>
    <w:p w:rsidRDefault="00CA5A42" w:rsidP="00503A00" w:rsidR="003A0FBD">
      <w:pPr>
        <w:jc w:val="both"/>
      </w:pPr>
      <w:r>
        <w:t>V</w:t>
      </w:r>
      <w:r w:rsidR="00474090">
        <w:t>I</w:t>
      </w:r>
      <w:r w:rsidR="001220FA" w:rsidRPr="006140FF">
        <w:t xml:space="preserve"> Nalaže se Općinskom sudu u Z</w:t>
      </w:r>
      <w:r w:rsidR="005568AF">
        <w:t>lataru</w:t>
      </w:r>
      <w:r w:rsidR="00920BB2">
        <w:t>, Z</w:t>
      </w:r>
      <w:r w:rsidR="001220FA" w:rsidRPr="006140FF">
        <w:t>emljišnoknjižnom odjelu</w:t>
      </w:r>
      <w:r w:rsidR="005568AF">
        <w:t xml:space="preserve"> u Zaboku</w:t>
      </w:r>
      <w:r w:rsidR="001220FA" w:rsidRPr="006140FF">
        <w:t xml:space="preserve">, provesti upis prava vlasništva, te brisanje prava i tereta na temelju pravomoćnog rješenja o dosudi i potvrde ovoga suda da je kupac uplatio </w:t>
      </w:r>
      <w:r w:rsidR="00474090">
        <w:t>razliku kupovnine</w:t>
      </w:r>
      <w:r w:rsidR="001220FA" w:rsidRPr="006140FF">
        <w:t>.</w:t>
      </w:r>
    </w:p>
    <w:p w:rsidRDefault="00117DBF" w:rsidP="00117DBF" w:rsidR="00117DBF" w:rsidRPr="006140FF">
      <w:pPr>
        <w:ind w:left="705"/>
        <w:jc w:val="both"/>
        <w:rPr>
          <w:color w:val="FF9900"/>
        </w:rPr>
      </w:pPr>
    </w:p>
    <w:p w:rsidRDefault="004E694A" w:rsidP="00EC1588" w:rsidR="004E694A">
      <w:pPr>
        <w:jc w:val="both"/>
      </w:pPr>
      <w:r w:rsidRPr="006140FF">
        <w:t>V</w:t>
      </w:r>
      <w:r w:rsidR="00503A00" w:rsidRPr="006140FF">
        <w:t>I</w:t>
      </w:r>
      <w:r w:rsidR="00474090">
        <w:t>I</w:t>
      </w:r>
      <w:r w:rsidR="00EA3300" w:rsidRPr="006140FF">
        <w:t xml:space="preserve"> </w:t>
      </w:r>
      <w:r w:rsidRPr="006140FF">
        <w:t xml:space="preserve">Zaključak o predaji nekretnine kupcu, uz potvrdu pravomoćnosti na rješenju o dosudi nekretnine i potvrdu </w:t>
      </w:r>
      <w:r w:rsidR="00C61B24" w:rsidRPr="006140FF">
        <w:t xml:space="preserve">dozvole upisa iz točke I izreke dostavit će ovaj sud </w:t>
      </w:r>
      <w:r w:rsidR="00B6692B">
        <w:t>Z</w:t>
      </w:r>
      <w:r w:rsidR="00C61B24" w:rsidRPr="006140FF">
        <w:t>emljišnoknjižnom odjelu Općinskog suda u Z</w:t>
      </w:r>
      <w:r w:rsidR="00205368">
        <w:t>lataru</w:t>
      </w:r>
      <w:r w:rsidR="00C61B24" w:rsidRPr="006140FF">
        <w:t xml:space="preserve"> radi obavljanja upisa </w:t>
      </w:r>
      <w:r w:rsidR="00EC1588" w:rsidRPr="006C048E">
        <w:t>( članak 108.st.3. OZ-a).</w:t>
      </w:r>
    </w:p>
    <w:p w:rsidRDefault="00EC1588" w:rsidP="00EC1588" w:rsidR="00EC1588" w:rsidRPr="006140FF">
      <w:pPr>
        <w:jc w:val="both"/>
      </w:pPr>
    </w:p>
    <w:p w:rsidRDefault="00503A00" w:rsidP="004E694A" w:rsidR="00503A00" w:rsidRPr="006140FF">
      <w:pPr>
        <w:tabs>
          <w:tab w:pos="360" w:val="left"/>
        </w:tabs>
        <w:jc w:val="both"/>
      </w:pPr>
      <w:r w:rsidRPr="006140FF">
        <w:t>VII</w:t>
      </w:r>
      <w:r w:rsidR="00474090">
        <w:t>I</w:t>
      </w:r>
      <w:r w:rsidRPr="006140FF">
        <w:t xml:space="preserve"> Ovo će se rješenje objaviti na </w:t>
      </w:r>
      <w:r w:rsidR="00EC1588">
        <w:t xml:space="preserve">e </w:t>
      </w:r>
      <w:r w:rsidRPr="006140FF">
        <w:t>oglasnoj ploči Trgovačkog suda u Zagrebu, te se smatra da je isto dostavljeno svim osobama kojima je dostavljen i zaključak o prodaji, istekom trećeg dana od dana njegova isticanja na oglasnoj ploči.</w:t>
      </w:r>
    </w:p>
    <w:p w:rsidRDefault="00B366A1" w:rsidP="004E694A" w:rsidR="00B366A1">
      <w:pPr>
        <w:tabs>
          <w:tab w:pos="360" w:val="left"/>
        </w:tabs>
        <w:jc w:val="both"/>
      </w:pPr>
    </w:p>
    <w:p w:rsidRDefault="00A06550" w:rsidP="00A06550" w:rsidR="00A06550" w:rsidRPr="006140FF">
      <w:pPr>
        <w:jc w:val="center"/>
      </w:pPr>
      <w:r w:rsidRPr="006140FF">
        <w:t>Obrazloženje</w:t>
      </w:r>
    </w:p>
    <w:p w:rsidRDefault="00C66F0D" w:rsidP="00A06550" w:rsidR="00C66F0D" w:rsidRPr="006140FF">
      <w:pPr>
        <w:jc w:val="center"/>
      </w:pPr>
    </w:p>
    <w:p w:rsidRDefault="00AD78B3" w:rsidP="00AD78B3" w:rsidR="001C521B">
      <w:r w:rsidRPr="006140FF">
        <w:tab/>
        <w:t xml:space="preserve">Rješenjem ovoga suda od </w:t>
      </w:r>
      <w:r w:rsidR="001C521B">
        <w:t>9</w:t>
      </w:r>
      <w:r w:rsidRPr="006140FF">
        <w:t>.</w:t>
      </w:r>
      <w:r w:rsidR="001C521B">
        <w:t xml:space="preserve"> srpnja</w:t>
      </w:r>
      <w:r w:rsidRPr="006140FF">
        <w:t xml:space="preserve"> 2012. otvoren je stečajni postupak nad stečajnim dužnikom</w:t>
      </w:r>
      <w:r w:rsidR="001C521B">
        <w:t>.</w:t>
      </w:r>
    </w:p>
    <w:p w:rsidRDefault="004F6ACF" w:rsidP="00A06550" w:rsidR="004F6ACF" w:rsidRPr="006140FF">
      <w:pPr>
        <w:jc w:val="both"/>
      </w:pPr>
      <w:r w:rsidRPr="006140FF">
        <w:tab/>
        <w:t>Rješenjem ovoga suda od dana</w:t>
      </w:r>
      <w:r w:rsidR="001C521B">
        <w:t xml:space="preserve"> </w:t>
      </w:r>
      <w:r w:rsidR="00205368">
        <w:t>21</w:t>
      </w:r>
      <w:r w:rsidRPr="006140FF">
        <w:t>.</w:t>
      </w:r>
      <w:r w:rsidR="00205368">
        <w:t xml:space="preserve"> travnja</w:t>
      </w:r>
      <w:r w:rsidR="001C521B">
        <w:t xml:space="preserve"> 201</w:t>
      </w:r>
      <w:r w:rsidR="00205368">
        <w:t>5</w:t>
      </w:r>
      <w:r w:rsidRPr="006140FF">
        <w:t>. određena je prodaja nekretnine stečajnog dužnika u stečajnom postupku uz odgovarajuću primjenu Ovršnog zakona (članak 164. Stečajnog zakona).</w:t>
      </w:r>
    </w:p>
    <w:p w:rsidRDefault="004F6ACF" w:rsidP="00A06550" w:rsidR="004F6ACF" w:rsidRPr="006140FF">
      <w:pPr>
        <w:jc w:val="both"/>
      </w:pPr>
      <w:r w:rsidRPr="006140FF">
        <w:tab/>
        <w:t xml:space="preserve">Zaključkom ovoga suda od </w:t>
      </w:r>
      <w:r w:rsidR="00205368">
        <w:t>20</w:t>
      </w:r>
      <w:r w:rsidRPr="006140FF">
        <w:t>.</w:t>
      </w:r>
      <w:r w:rsidR="00205368">
        <w:t xml:space="preserve"> travnja</w:t>
      </w:r>
      <w:r w:rsidRPr="006140FF">
        <w:t xml:space="preserve"> 201</w:t>
      </w:r>
      <w:r w:rsidR="00205368">
        <w:t>6</w:t>
      </w:r>
      <w:r w:rsidRPr="006140FF">
        <w:t>. godine određeni su uvjeti i način prodaje te je utvrđena vrijednost nekretnine stečajnog dužnika (članak 164.st.3. SZ-a) u iznosu od 1</w:t>
      </w:r>
      <w:r w:rsidR="001C521B">
        <w:t>5</w:t>
      </w:r>
      <w:r w:rsidRPr="006140FF">
        <w:t>.</w:t>
      </w:r>
      <w:r w:rsidR="001C521B">
        <w:t>0</w:t>
      </w:r>
      <w:r w:rsidRPr="006140FF">
        <w:t>00.000,00 kuna.</w:t>
      </w:r>
      <w:r w:rsidRPr="006140FF">
        <w:tab/>
      </w:r>
    </w:p>
    <w:p w:rsidRDefault="00A06550" w:rsidP="00562A49" w:rsidR="00205368">
      <w:pPr>
        <w:tabs>
          <w:tab w:pos="360" w:val="left"/>
        </w:tabs>
        <w:jc w:val="both"/>
      </w:pPr>
      <w:r w:rsidRPr="006140FF">
        <w:tab/>
      </w:r>
      <w:r w:rsidR="00AD78B3" w:rsidRPr="006140FF">
        <w:tab/>
      </w:r>
      <w:r w:rsidR="00C61B24" w:rsidRPr="006140FF">
        <w:t xml:space="preserve">Na usmenoj javnoj dražbi održanoj </w:t>
      </w:r>
      <w:r w:rsidR="00205368">
        <w:t>18. svibnja</w:t>
      </w:r>
      <w:r w:rsidR="00040ED0" w:rsidRPr="006140FF">
        <w:t xml:space="preserve"> 201</w:t>
      </w:r>
      <w:r w:rsidR="00205368">
        <w:t>6</w:t>
      </w:r>
      <w:r w:rsidR="00040ED0" w:rsidRPr="006140FF">
        <w:t xml:space="preserve">. godine </w:t>
      </w:r>
      <w:r w:rsidR="00562A49" w:rsidRPr="006140FF">
        <w:t>ponuditelj s najveć</w:t>
      </w:r>
      <w:r w:rsidR="00C61B24" w:rsidRPr="006140FF">
        <w:t xml:space="preserve">om ponuđenom cijenom, koji je ispunio sve uvjete iz zaključka o prodaji od </w:t>
      </w:r>
      <w:r w:rsidR="001C521B">
        <w:t>2</w:t>
      </w:r>
      <w:r w:rsidR="00205368">
        <w:t>0</w:t>
      </w:r>
      <w:r w:rsidR="009B18F3" w:rsidRPr="006140FF">
        <w:t>.</w:t>
      </w:r>
      <w:r w:rsidR="00205368">
        <w:t xml:space="preserve"> travnja</w:t>
      </w:r>
      <w:r w:rsidR="009B18F3" w:rsidRPr="006140FF">
        <w:t xml:space="preserve"> 201</w:t>
      </w:r>
      <w:r w:rsidR="00205368">
        <w:t>6</w:t>
      </w:r>
      <w:r w:rsidR="009B18F3" w:rsidRPr="006140FF">
        <w:t xml:space="preserve">. godine </w:t>
      </w:r>
      <w:r w:rsidR="00205368">
        <w:t xml:space="preserve">bio je </w:t>
      </w:r>
      <w:r w:rsidR="00205368" w:rsidRPr="00205368">
        <w:t>VALOVITI PAPIR - DUNAPACK d.o.o. Zabok, Trebež 2, OIB:96648829623</w:t>
      </w:r>
      <w:r w:rsidR="00205368">
        <w:t>.</w:t>
      </w:r>
    </w:p>
    <w:p w:rsidRDefault="00AD78B3" w:rsidP="00562A49" w:rsidR="00AD78B3">
      <w:pPr>
        <w:tabs>
          <w:tab w:pos="360" w:val="left"/>
        </w:tabs>
        <w:jc w:val="both"/>
      </w:pPr>
      <w:r w:rsidRPr="006140FF">
        <w:tab/>
      </w:r>
      <w:r w:rsidRPr="006140FF">
        <w:tab/>
      </w:r>
      <w:r w:rsidR="00C61B24" w:rsidRPr="006140FF">
        <w:t xml:space="preserve">Nakon pravomoćnosti rješenja o dosudi nekretnine, te </w:t>
      </w:r>
      <w:r w:rsidR="00920BB2">
        <w:t xml:space="preserve">nakon što kupac </w:t>
      </w:r>
      <w:r w:rsidR="00205368" w:rsidRPr="00205368">
        <w:t>VALOVITI PAPIR - DUNAPACK d.o.o. Zabok, Trebež 2, OIB:96648829623</w:t>
      </w:r>
      <w:r w:rsidR="00205368">
        <w:t xml:space="preserve">, </w:t>
      </w:r>
      <w:r w:rsidR="00920BB2">
        <w:t xml:space="preserve">uplati razliku kupoprodajne cijene </w:t>
      </w:r>
      <w:r w:rsidR="00C61B24" w:rsidRPr="006140FF">
        <w:t xml:space="preserve">sud će dostaviti nadležnom zemljišnoknjižnom sudu ovo rješenje radi upisa prava vlasništva kupca te brisanja prava i </w:t>
      </w:r>
      <w:r w:rsidR="00855F34" w:rsidRPr="006140FF">
        <w:t>tereta na predmetnoj nekretnini.</w:t>
      </w:r>
      <w:r w:rsidR="00C61B24" w:rsidRPr="006140FF">
        <w:t xml:space="preserve"> Predaja nekretnine kupcu odredit će se zaklj</w:t>
      </w:r>
      <w:r w:rsidR="00D3461B" w:rsidRPr="006140FF">
        <w:t>učkom, sve u skladu s člankom 108</w:t>
      </w:r>
      <w:r w:rsidR="00C61B24" w:rsidRPr="006140FF">
        <w:t>. Ovršnog zakona</w:t>
      </w:r>
      <w:r w:rsidR="004F6ACF" w:rsidRPr="006140FF">
        <w:t xml:space="preserve">. </w:t>
      </w:r>
    </w:p>
    <w:p w:rsidRDefault="00AD78B3" w:rsidP="00562A49" w:rsidR="00C61B24" w:rsidRPr="006140FF">
      <w:pPr>
        <w:tabs>
          <w:tab w:pos="360" w:val="left"/>
        </w:tabs>
        <w:jc w:val="both"/>
      </w:pPr>
      <w:r w:rsidRPr="006140FF">
        <w:tab/>
      </w:r>
      <w:r w:rsidR="004F6ACF" w:rsidRPr="006140FF">
        <w:t>Temeljem stanja spisa odlučeno je kao u izreci.</w:t>
      </w:r>
      <w:r w:rsidR="00C61B24" w:rsidRPr="006140FF">
        <w:t xml:space="preserve"> </w:t>
      </w:r>
    </w:p>
    <w:p w:rsidRDefault="00FC4E91" w:rsidP="00A5501A" w:rsidR="00FC4E91">
      <w:pPr>
        <w:jc w:val="center"/>
      </w:pPr>
    </w:p>
    <w:p w:rsidRDefault="00A06550" w:rsidP="00A5501A" w:rsidR="00A06550" w:rsidRPr="006140FF">
      <w:pPr>
        <w:jc w:val="center"/>
      </w:pPr>
      <w:r w:rsidRPr="006140FF">
        <w:t>U Zagrebu,</w:t>
      </w:r>
      <w:r w:rsidRPr="006140FF">
        <w:rPr>
          <w:b/>
        </w:rPr>
        <w:t xml:space="preserve"> </w:t>
      </w:r>
      <w:r w:rsidR="00205368">
        <w:t xml:space="preserve"> 18. svibnja</w:t>
      </w:r>
      <w:r w:rsidR="007C13F2" w:rsidRPr="006140FF">
        <w:t xml:space="preserve"> </w:t>
      </w:r>
      <w:r w:rsidR="00205368">
        <w:t>2016.</w:t>
      </w:r>
      <w:r w:rsidR="00D3461B" w:rsidRPr="006140FF">
        <w:t xml:space="preserve"> godine</w:t>
      </w:r>
    </w:p>
    <w:p w:rsidRDefault="00AB08E3" w:rsidP="00E91121" w:rsidR="00FC4E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4E9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4E91" w:rsidP="00E91121" w:rsidR="00FC4E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4E91" w:rsidP="00E91121" w:rsidR="00FC4E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4E91" w:rsidP="00E91121" w:rsidR="00FC4E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4E91" w:rsidP="00E91121" w:rsidR="00FC4E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06550" w:rsidP="00A06550" w:rsidR="00A06550" w:rsidRPr="006140FF">
      <w:pPr>
        <w:jc w:val="both"/>
        <w:rPr>
          <w:b/>
        </w:rPr>
      </w:pPr>
      <w:r w:rsidRPr="006140FF">
        <w:rPr>
          <w:b/>
        </w:rPr>
        <w:t>UPUTA O PRAVNOM LIJEKU:</w:t>
      </w:r>
    </w:p>
    <w:p w:rsidRDefault="00A06550" w:rsidP="00A06550" w:rsidR="00AB08E3">
      <w:pPr>
        <w:jc w:val="both"/>
      </w:pPr>
      <w:r w:rsidRPr="006140FF">
        <w:t xml:space="preserve">Protiv ovog rješenja </w:t>
      </w:r>
      <w:r w:rsidR="00C61B24" w:rsidRPr="006140FF">
        <w:t>dozvoljena je žalba</w:t>
      </w:r>
      <w:r w:rsidRPr="006140FF">
        <w:t>.</w:t>
      </w:r>
      <w:r w:rsidR="00C61B24" w:rsidRPr="006140FF">
        <w:t xml:space="preserve"> </w:t>
      </w:r>
      <w:r w:rsidRPr="006140FF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140FF">
          <w:t>Visoki trgovački sud</w:t>
        </w:r>
      </w:smartTag>
      <w:r w:rsidRPr="006140FF">
        <w:t xml:space="preserve"> RH u roku od 8 dana od dana dostave rješenja.  </w:t>
      </w:r>
    </w:p>
    <w:p w:rsidRDefault="00FC4E91" w:rsidP="00920BB2" w:rsidR="00FC4E91">
      <w:pPr>
        <w:jc w:val="both"/>
      </w:pPr>
    </w:p>
    <w:p w:rsidRDefault="00FC4E91" w:rsidP="00920BB2" w:rsidR="00FC4E91">
      <w:pPr>
        <w:jc w:val="both"/>
      </w:pPr>
    </w:p>
    <w:p w:rsidRDefault="00FC4E91" w:rsidP="00920BB2" w:rsidR="00FC4E91">
      <w:pPr>
        <w:jc w:val="both"/>
      </w:pPr>
    </w:p>
    <w:p w:rsidRDefault="00920BB2" w:rsidP="00920BB2" w:rsidR="00920BB2" w:rsidRPr="00792C58">
      <w:pPr>
        <w:jc w:val="both"/>
      </w:pPr>
      <w:r w:rsidRPr="00792C58">
        <w:t xml:space="preserve">DNA: </w:t>
      </w:r>
    </w:p>
    <w:p w:rsidRDefault="00920BB2" w:rsidP="00920BB2" w:rsidR="00920BB2" w:rsidRPr="00BD24C6">
      <w:pPr>
        <w:jc w:val="both"/>
      </w:pPr>
      <w:r w:rsidRPr="00BD24C6">
        <w:t>1. Stečajni upravitelj Alma Klepac</w:t>
      </w:r>
    </w:p>
    <w:p w:rsidRDefault="00BD24C6" w:rsidP="00BD24C6" w:rsidR="00BD24C6" w:rsidRP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BD24C6">
        <w:rPr>
          <w:rFonts w:cs="Times New Roman" w:hAnsi="Times New Roman" w:ascii="Times New Roman"/>
          <w:sz w:val="24"/>
          <w:szCs w:val="24"/>
        </w:rPr>
        <w:t>2.</w:t>
      </w:r>
      <w:r w:rsidRPr="00BD24C6">
        <w:rPr>
          <w:rFonts w:cs="Times New Roman" w:hAnsi="Times New Roman" w:ascii="Times New Roman"/>
          <w:sz w:val="24"/>
          <w:szCs w:val="24"/>
        </w:rPr>
        <w:tab/>
        <w:t>e oglasna ploča -8 dana</w:t>
      </w:r>
    </w:p>
    <w:p w:rsidRDefault="00BD24C6" w:rsidP="00BD24C6" w:rsidR="00BD24C6" w:rsidRP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BD24C6">
        <w:rPr>
          <w:rFonts w:cs="Times New Roman" w:hAnsi="Times New Roman" w:ascii="Times New Roman"/>
          <w:sz w:val="24"/>
          <w:szCs w:val="24"/>
        </w:rPr>
        <w:t>3.</w:t>
      </w:r>
      <w:r w:rsidRPr="00BD24C6">
        <w:rPr>
          <w:rFonts w:cs="Times New Roman" w:hAnsi="Times New Roman" w:ascii="Times New Roman"/>
          <w:sz w:val="24"/>
          <w:szCs w:val="24"/>
        </w:rPr>
        <w:tab/>
        <w:t>MARCEGAGLIA S.p.A. Via dei Brescani 16, 46040 Gazoldo degli Ippoliti, Republica Italia po OD ABEL I GRENAC, Zagreb, Ulica kralja Držislava 4/II</w:t>
      </w:r>
    </w:p>
    <w:p w:rsidRDefault="00BD24C6" w:rsidP="00BD24C6" w:rsidR="00BD24C6" w:rsidRP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BD24C6">
        <w:rPr>
          <w:rFonts w:cs="Times New Roman" w:hAnsi="Times New Roman" w:ascii="Times New Roman"/>
          <w:sz w:val="24"/>
          <w:szCs w:val="24"/>
        </w:rPr>
        <w:t>4.</w:t>
      </w:r>
      <w:r w:rsidRPr="00BD24C6">
        <w:rPr>
          <w:rFonts w:cs="Times New Roman" w:hAnsi="Times New Roman" w:ascii="Times New Roman"/>
          <w:sz w:val="24"/>
          <w:szCs w:val="24"/>
        </w:rPr>
        <w:tab/>
        <w:t>MINISTARSTVO FINANCIJA, POREZNA UPRAVA, Zagreb</w:t>
      </w:r>
    </w:p>
    <w:p w:rsidRDefault="00BD24C6" w:rsidP="00BD24C6" w:rsid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BD24C6">
        <w:rPr>
          <w:rFonts w:cs="Times New Roman" w:hAnsi="Times New Roman" w:ascii="Times New Roman"/>
          <w:sz w:val="24"/>
          <w:szCs w:val="24"/>
        </w:rPr>
        <w:t>5.</w:t>
      </w:r>
      <w:r w:rsidRPr="00BD24C6">
        <w:rPr>
          <w:rFonts w:cs="Times New Roman" w:hAnsi="Times New Roman" w:ascii="Times New Roman"/>
          <w:sz w:val="24"/>
          <w:szCs w:val="24"/>
        </w:rPr>
        <w:tab/>
        <w:t>ŽDO Zagreb</w:t>
      </w:r>
    </w:p>
    <w:p w:rsidRDefault="00BD24C6" w:rsidP="00BD24C6" w:rsid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 </w:t>
      </w:r>
      <w:r>
        <w:rPr>
          <w:rFonts w:cs="Times New Roman" w:hAnsi="Times New Roman" w:ascii="Times New Roman"/>
          <w:sz w:val="24"/>
          <w:szCs w:val="24"/>
        </w:rPr>
        <w:tab/>
      </w:r>
      <w:r w:rsidRPr="00BD24C6">
        <w:rPr>
          <w:rFonts w:cs="Times New Roman" w:hAnsi="Times New Roman" w:ascii="Times New Roman"/>
          <w:sz w:val="24"/>
          <w:szCs w:val="24"/>
        </w:rPr>
        <w:t>VALOVITI PAPIR - DUNAPACK d.o.o. Zabok, Trebež 2, OIB:96648829623</w:t>
      </w:r>
    </w:p>
    <w:p w:rsidRDefault="00BD24C6" w:rsidP="00BD24C6" w:rsidR="00BD24C6" w:rsidRP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</w:t>
      </w:r>
      <w:r>
        <w:rPr>
          <w:rFonts w:cs="Times New Roman" w:hAnsi="Times New Roman" w:ascii="Times New Roman"/>
          <w:sz w:val="24"/>
          <w:szCs w:val="24"/>
        </w:rPr>
        <w:tab/>
        <w:t xml:space="preserve">Romeo Herceg, odvjetnik u Zaboku, </w:t>
      </w:r>
      <w:r w:rsidR="009470F6">
        <w:rPr>
          <w:rFonts w:cs="Times New Roman" w:hAnsi="Times New Roman" w:ascii="Times New Roman"/>
          <w:sz w:val="24"/>
          <w:szCs w:val="24"/>
        </w:rPr>
        <w:t>M.J.Zagorke 5b</w:t>
      </w:r>
    </w:p>
    <w:p w:rsidRDefault="00BD24C6" w:rsidP="00BD24C6" w:rsidR="00BD24C6" w:rsidRP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</w:t>
      </w:r>
      <w:r w:rsidRPr="00BD24C6">
        <w:rPr>
          <w:rFonts w:cs="Times New Roman" w:hAnsi="Times New Roman" w:ascii="Times New Roman"/>
          <w:sz w:val="24"/>
          <w:szCs w:val="24"/>
        </w:rPr>
        <w:tab/>
        <w:t>Zemljišnoknjižni odjel Općinskog suda u Zlataru radi upisa nakon pravomoćnosti i uz potvrdu da je plaćena cijena</w:t>
      </w:r>
    </w:p>
    <w:p w:rsidRDefault="00BD24C6" w:rsidP="00BD24C6" w:rsidR="00BD24C6" w:rsidRPr="00BD24C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Pr="00BD24C6">
        <w:rPr>
          <w:rFonts w:cs="Times New Roman" w:hAnsi="Times New Roman" w:ascii="Times New Roman"/>
          <w:sz w:val="24"/>
          <w:szCs w:val="24"/>
        </w:rPr>
        <w:t>.</w:t>
      </w:r>
      <w:r w:rsidRPr="00BD24C6">
        <w:rPr>
          <w:rFonts w:cs="Times New Roman" w:hAnsi="Times New Roman" w:ascii="Times New Roman"/>
          <w:sz w:val="24"/>
          <w:szCs w:val="24"/>
        </w:rPr>
        <w:tab/>
        <w:t>spis</w:t>
      </w:r>
    </w:p>
    <w:p w:rsidRDefault="006140FF" w:rsidP="00BD24C6" w:rsidR="006140FF" w:rsidRPr="006140FF">
      <w:pPr>
        <w:pStyle w:val="Odlomakpopisa1"/>
        <w:ind w:left="0"/>
        <w:jc w:val="both"/>
      </w:pPr>
    </w:p>
    <w:sectPr w:rsidSect="00FC370A" w:rsidR="006140FF" w:rsidRPr="006140FF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F8A" w:rsidR="00E50F8A">
      <w:r>
        <w:separator/>
      </w:r>
    </w:p>
  </w:endnote>
  <w:endnote w:id="0" w:type="continuationSeparator">
    <w:p w:rsidRDefault="00E50F8A" w:rsidR="00E50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F8A" w:rsidR="00E50F8A">
      <w:r>
        <w:separator/>
      </w:r>
    </w:p>
  </w:footnote>
  <w:footnote w:id="0" w:type="continuationSeparator">
    <w:p w:rsidRDefault="00E50F8A" w:rsidR="00E50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B60" w:rsidR="00F30B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3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30B60" w:rsidP="00562A49" w:rsidR="00F30B60" w:rsidRPr="00A61CF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A61CF9">
      <w:t>72 St-</w:t>
    </w:r>
    <w:r w:rsidR="00EC1588" w:rsidRPr="00A61CF9">
      <w:t>338/2012</w:t>
    </w:r>
  </w:p>
  <w:p w:rsidRDefault="00F30B60" w:rsidR="00F30B60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B69C8"/>
    <w:multiLevelType w:val="hybridMultilevel"/>
    <w:tmpl w:val="6D745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D4FC4"/>
    <w:multiLevelType w:val="hybridMultilevel"/>
    <w:tmpl w:val="6AA2268A"/>
    <w:lvl w:tplc="CB0E667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64657E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B10D4F"/>
    <w:multiLevelType w:val="hybridMultilevel"/>
    <w:tmpl w:val="F05EF8A8"/>
    <w:lvl w:tplc="ABE645FA" w:ilvl="0">
      <w:start w:val="497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40ED0"/>
    <w:rsid w:val="0006157A"/>
    <w:rsid w:val="00074300"/>
    <w:rsid w:val="00080635"/>
    <w:rsid w:val="00080E16"/>
    <w:rsid w:val="000C1347"/>
    <w:rsid w:val="000D6322"/>
    <w:rsid w:val="000F2085"/>
    <w:rsid w:val="00101B47"/>
    <w:rsid w:val="00117DBF"/>
    <w:rsid w:val="001220FA"/>
    <w:rsid w:val="00176BCE"/>
    <w:rsid w:val="0018379E"/>
    <w:rsid w:val="00187D25"/>
    <w:rsid w:val="001C521B"/>
    <w:rsid w:val="001F32DD"/>
    <w:rsid w:val="001F457B"/>
    <w:rsid w:val="00205368"/>
    <w:rsid w:val="00235654"/>
    <w:rsid w:val="00252C4E"/>
    <w:rsid w:val="0026712D"/>
    <w:rsid w:val="00293F4F"/>
    <w:rsid w:val="0033555B"/>
    <w:rsid w:val="0034025C"/>
    <w:rsid w:val="00340DDF"/>
    <w:rsid w:val="003A0FBD"/>
    <w:rsid w:val="003A6CE4"/>
    <w:rsid w:val="003C780B"/>
    <w:rsid w:val="0041796D"/>
    <w:rsid w:val="00474090"/>
    <w:rsid w:val="00495A6E"/>
    <w:rsid w:val="004B5A32"/>
    <w:rsid w:val="004E694A"/>
    <w:rsid w:val="004F6ACF"/>
    <w:rsid w:val="00503A00"/>
    <w:rsid w:val="00506642"/>
    <w:rsid w:val="00527123"/>
    <w:rsid w:val="005353C8"/>
    <w:rsid w:val="00543DE1"/>
    <w:rsid w:val="005525DB"/>
    <w:rsid w:val="005568AF"/>
    <w:rsid w:val="00562A49"/>
    <w:rsid w:val="00577C20"/>
    <w:rsid w:val="00592DF9"/>
    <w:rsid w:val="005F3221"/>
    <w:rsid w:val="006140FF"/>
    <w:rsid w:val="00636F18"/>
    <w:rsid w:val="00675949"/>
    <w:rsid w:val="006A2EDE"/>
    <w:rsid w:val="007628F2"/>
    <w:rsid w:val="0078579F"/>
    <w:rsid w:val="007C13F2"/>
    <w:rsid w:val="007C4F78"/>
    <w:rsid w:val="007C5D92"/>
    <w:rsid w:val="007F4A55"/>
    <w:rsid w:val="00855F34"/>
    <w:rsid w:val="008A286D"/>
    <w:rsid w:val="008F46AA"/>
    <w:rsid w:val="0091672F"/>
    <w:rsid w:val="00920BB2"/>
    <w:rsid w:val="00935ABA"/>
    <w:rsid w:val="009470F6"/>
    <w:rsid w:val="0095525B"/>
    <w:rsid w:val="00967208"/>
    <w:rsid w:val="00984788"/>
    <w:rsid w:val="009B18F3"/>
    <w:rsid w:val="009D357C"/>
    <w:rsid w:val="00A03AEE"/>
    <w:rsid w:val="00A06550"/>
    <w:rsid w:val="00A11262"/>
    <w:rsid w:val="00A11339"/>
    <w:rsid w:val="00A22443"/>
    <w:rsid w:val="00A5501A"/>
    <w:rsid w:val="00A61CF9"/>
    <w:rsid w:val="00A665F0"/>
    <w:rsid w:val="00A851AD"/>
    <w:rsid w:val="00A9261A"/>
    <w:rsid w:val="00AB0657"/>
    <w:rsid w:val="00AB0794"/>
    <w:rsid w:val="00AB08E3"/>
    <w:rsid w:val="00AD78B3"/>
    <w:rsid w:val="00B366A1"/>
    <w:rsid w:val="00B47BD5"/>
    <w:rsid w:val="00B63BAE"/>
    <w:rsid w:val="00B6692B"/>
    <w:rsid w:val="00BB71D3"/>
    <w:rsid w:val="00BD24C6"/>
    <w:rsid w:val="00BD6712"/>
    <w:rsid w:val="00BE67A9"/>
    <w:rsid w:val="00C00CB9"/>
    <w:rsid w:val="00C61B24"/>
    <w:rsid w:val="00C66F0D"/>
    <w:rsid w:val="00C73C94"/>
    <w:rsid w:val="00C930D2"/>
    <w:rsid w:val="00CA52A0"/>
    <w:rsid w:val="00CA5A42"/>
    <w:rsid w:val="00CB4B08"/>
    <w:rsid w:val="00D23C12"/>
    <w:rsid w:val="00D3461B"/>
    <w:rsid w:val="00D40236"/>
    <w:rsid w:val="00D86071"/>
    <w:rsid w:val="00D87EC8"/>
    <w:rsid w:val="00DA0D7A"/>
    <w:rsid w:val="00DA2BF2"/>
    <w:rsid w:val="00DD5903"/>
    <w:rsid w:val="00E07F2B"/>
    <w:rsid w:val="00E50F8A"/>
    <w:rsid w:val="00E61267"/>
    <w:rsid w:val="00EA3300"/>
    <w:rsid w:val="00EB409D"/>
    <w:rsid w:val="00EB7590"/>
    <w:rsid w:val="00EC1588"/>
    <w:rsid w:val="00EC48F6"/>
    <w:rsid w:val="00EE6260"/>
    <w:rsid w:val="00EF6F62"/>
    <w:rsid w:val="00F30B60"/>
    <w:rsid w:val="00F357A6"/>
    <w:rsid w:val="00F379B1"/>
    <w:rsid w:val="00F51965"/>
    <w:rsid w:val="00F66A66"/>
    <w:rsid w:val="00F94AF8"/>
    <w:rsid w:val="00FC0F92"/>
    <w:rsid w:val="00FC370A"/>
    <w:rsid w:val="00FC4E91"/>
    <w:rsid w:val="00FD2C1C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AB08E3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3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322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3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3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AB08E3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3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322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3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3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3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61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56866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84322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1236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65376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4013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672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773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035417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64150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09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</izvorni_sadrzaj>
    <derivirana_varijabla naziv="DomainObject.Predmet.StrankaNazivFormated_1">ELEKTROCENTAR PETEK d.o.o. za proizvodnju, usluge i trgovinu,VJEROVNICI,RALU LOGISTIKA d.o.o. za prijevoz, skladištenje i usluge,LURA RUGVICA d.o.o. za poslovanje nekretninama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4247</properties:Characters>
  <properties:Lines>118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2016-05-18T12:05:00Z</dcterms:created>
  <dc:creator>nmarkovic</dc:creator>
  <cp:lastModifiedBy>Jadranka Zelić</cp:lastModifiedBy>
  <cp:lastPrinted>2016-05-18T12:05:00Z</cp:lastPrinted>
  <dcterms:modified xmlns:xsi="http://www.w3.org/2001/XMLSchema-instance" xsi:type="dcterms:W3CDTF">2016-05-18T12:06:00Z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