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140bca" w14:paraId="1140bc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proofErr w:type="spellStart"/>
      <w:r w:rsidR="000449A4">
        <w:t>malibijelidiv</w:t>
      </w:r>
      <w:proofErr w:type="spellEnd"/>
      <w:r w:rsidR="000449A4">
        <w:t xml:space="preserve"> jednostavno društvo s ograničenom odgovornošću za usluge prijevoza, Zagreb, Aleja Blaža Jurišića 9, MBS: 081045782, OIB: 65560950522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0449A4">
        <w:t>malibijelidiv</w:t>
      </w:r>
      <w:proofErr w:type="spellEnd"/>
      <w:r w:rsidR="000449A4">
        <w:t xml:space="preserve"> jednostavno društvo s ograničenom odgovornošću za usluge prijevoza, Zagreb, Aleja Blaža Jurišića 9, MBS: 081045782, OIB: 65560950522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0449A4">
        <w:t>35.419,88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0449A4">
        <w:t xml:space="preserve">Christian Ivan </w:t>
      </w:r>
      <w:proofErr w:type="spellStart"/>
      <w:r w:rsidR="000449A4">
        <w:t>Šket</w:t>
      </w:r>
      <w:proofErr w:type="spellEnd"/>
      <w:r w:rsidR="000449A4">
        <w:t>, OIB: 08211494273</w:t>
      </w:r>
      <w:r w:rsidR="003B2D33">
        <w:t>,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449A4">
        <w:t>370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449A4">
      <w:t>18 St-370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1FBA"/>
    <w:rsid w:val="007130D7"/>
    <w:rsid w:val="00720319"/>
    <w:rsid w:val="007404B5"/>
    <w:rsid w:val="00740D9B"/>
    <w:rsid w:val="0075404A"/>
    <w:rsid w:val="007667D7"/>
    <w:rsid w:val="00783908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malibijelidiv jednostavno društvo s ograničenom odgovornošću za usluge prijevoza</izvorni_sadrzaj>
    <derivirana_varijabla naziv="DomainObject.Predmet.ProtustrankaFormated_1">  malibijelidiv jednostavno društvo s ograničenom odgovornošću za usluge prijevoza</derivirana_varijabla>
  </DomainObject.Predmet.ProtustrankaFormated>
  <DomainObject.Predmet.ProtustrankaFormatedOIB>
    <izvorni_sadrzaj>  malibijelidiv jednostavno društvo s ograničenom odgovornošću za usluge prijevoza, OIB 65560950522</izvorni_sadrzaj>
    <derivirana_varijabla naziv="DomainObject.Predmet.ProtustrankaFormatedOIB_1">  malibijelidiv jednostavno društvo s ograničenom odgovornošću za usluge prijevoza, OIB 65560950522</derivirana_varijabla>
  </DomainObject.Predmet.ProtustrankaFormatedOIB>
  <DomainObject.Predmet.ProtustrankaFormatedWithAdress>
    <izvorni_sadrzaj> malibijelidiv jednostavno društvo s ograničenom odgovornošću za usluge prijevoza, Aleja Blaža Jurišića 9, 10000 Zagreb</izvorni_sadrzaj>
    <derivirana_varijabla naziv="DomainObject.Predmet.ProtustrankaFormatedWithAdress_1"> malibijelidiv jednostavno društvo s ograničenom odgovornošću za usluge prijevoza, Aleja Blaža Jurišića 9, 10000 Zagreb</derivirana_varijabla>
  </DomainObject.Predmet.ProtustrankaFormatedWithAdress>
  <DomainObject.Predmet.ProtustrankaFormatedWithAdressOIB>
    <izvorni_sadrzaj> malibijelidiv jednostavno društvo s ograničenom odgovornošću za usluge prijevoza, OIB 65560950522, Aleja Blaža Jurišića 9, 10000 Zagreb</izvorni_sadrzaj>
    <derivirana_varijabla naziv="DomainObject.Predmet.ProtustrankaFormatedWithAdressOIB_1"> malibijelidiv jednostavno društvo s ograničenom odgovornošću za usluge prijevoza, OIB 65560950522, Aleja Blaža Jurišića 9, 10000 Zagreb</derivirana_varijabla>
  </DomainObject.Predmet.ProtustrankaFormatedWithAdressOIB>
  <DomainObject.Predmet.ProtustrankaWithAdress>
    <izvorni_sadrzaj>malibijelidiv jednostavno društvo s ograničenom odgovornošću za usluge prijevoza Aleja Blaža Jurišića 9, 10000 Zagreb</izvorni_sadrzaj>
    <derivirana_varijabla naziv="DomainObject.Predmet.ProtustrankaWithAdress_1">malibijelidiv jednostavno društvo s ograničenom odgovornošću za usluge prijevoza Aleja Blaža Jurišića 9, 10000 Zagreb</derivirana_varijabla>
  </DomainObject.Predmet.ProtustrankaWithAdress>
  <DomainObject.Predmet.ProtustrankaWithAdressOIB>
    <izvorni_sadrzaj>malibijelidiv jednostavno društvo s ograničenom odgovornošću za usluge prijevoza, OIB 65560950522, Aleja Blaža Jurišića 9, 10000 Zagreb</izvorni_sadrzaj>
    <derivirana_varijabla naziv="DomainObject.Predmet.ProtustrankaWithAdressOIB_1">malibijelidiv jednostavno društvo s ograničenom odgovornošću za usluge prijevoza, OIB 65560950522, Aleja Blaža Jurišića 9, 10000 Zagreb</derivirana_varijabla>
  </DomainObject.Predmet.ProtustrankaWithAdressOIB>
  <DomainObject.Predmet.ProtustrankaNazivFormated>
    <izvorni_sadrzaj>malibijelidiv jednostavno društvo s ograničenom odgovornošću za usluge prijevoza</izvorni_sadrzaj>
    <derivirana_varijabla naziv="DomainObject.Predmet.ProtustrankaNazivFormated_1">malibijelidiv jednostavno društvo s ograničenom odgovornošću za usluge prijevoza</derivirana_varijabla>
  </DomainObject.Predmet.ProtustrankaNazivFormated>
  <DomainObject.Predmet.ProtustrankaNazivFormatedOIB>
    <izvorni_sadrzaj>malibijelidiv jednostavno društvo s ograničenom odgovornošću za usluge prijevoza, OIB 65560950522</izvorni_sadrzaj>
    <derivirana_varijabla naziv="DomainObject.Predmet.ProtustrankaNazivFormatedOIB_1">malibijelidiv jednostavno društvo s ograničenom odgovornošću za usluge prijevoza, OIB 65560950522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malibijelidiv jednostavno društvo s ograničenom odgovornošću za usluge prijevoza</item>
    </izvorni_sadrzaj>
    <derivirana_varijabla naziv="DomainObject.Predmet.ProtuStrankaListFormated_1">
      <item>malibijelidiv jednostavno društvo s ograničenom odgovornošću za usluge prijevoza</item>
    </derivirana_varijabla>
  </DomainObject.Predmet.ProtuStrankaListFormated>
  <DomainObject.Predmet.ProtuStrankaListFormatedOIB>
    <izvorni_sadrzaj>
      <item>malibijelidiv jednostavno društvo s ograničenom odgovornošću za usluge prijevoza, OIB 65560950522</item>
    </izvorni_sadrzaj>
    <derivirana_varijabla naziv="DomainObject.Predmet.ProtuStrankaListFormatedOIB_1">
      <item>malibijelidiv jednostavno društvo s ograničenom odgovornošću za usluge prijevoza, OIB 65560950522</item>
    </derivirana_varijabla>
  </DomainObject.Predmet.ProtuStrankaListFormatedOIB>
  <DomainObject.Predmet.ProtuStrankaListFormatedWithAdress>
    <izvorni_sadrzaj>
      <item>malibijelidiv jednostavno društvo s ograničenom odgovornošću za usluge prijevoza, Aleja Blaža Jurišića 9, 10000 Zagreb</item>
    </izvorni_sadrzaj>
    <derivirana_varijabla naziv="DomainObject.Predmet.ProtuStrankaListFormatedWithAdress_1">
      <item>malibijelidiv jednostavno društvo s ograničenom odgovornošću za usluge prijevoza, Aleja Blaža Jurišića 9, 10000 Zagreb</item>
    </derivirana_varijabla>
  </DomainObject.Predmet.ProtuStrankaListFormatedWithAdress>
  <DomainObject.Predmet.ProtuStrankaListFormatedWithAdressOIB>
    <izvorni_sadrzaj>
      <item>malibijelidiv jednostavno društvo s ograničenom odgovornošću za usluge prijevoza, OIB 65560950522, Aleja Blaža Jurišića 9, 10000 Zagreb</item>
    </izvorni_sadrzaj>
    <derivirana_varijabla naziv="DomainObject.Predmet.ProtuStrankaListFormatedWithAdressOIB_1">
      <item>malibijelidiv jednostavno društvo s ograničenom odgovornošću za usluge prijevoza, OIB 65560950522, Aleja Blaža Jurišića 9, 10000 Zagreb</item>
    </derivirana_varijabla>
  </DomainObject.Predmet.ProtuStrankaListFormatedWithAdressOIB>
  <DomainObject.Predmet.ProtuStrankaListNazivFormated>
    <izvorni_sadrzaj>
      <item>malibijelidiv jednostavno društvo s ograničenom odgovornošću za usluge prijevoza</item>
    </izvorni_sadrzaj>
    <derivirana_varijabla naziv="DomainObject.Predmet.ProtuStrankaListNazivFormated_1">
      <item>malibijelidiv jednostavno društvo s ograničenom odgovornošću za usluge prijevoza</item>
    </derivirana_varijabla>
  </DomainObject.Predmet.ProtuStrankaListNazivFormated>
  <DomainObject.Predmet.ProtuStrankaListNazivFormatedOIB>
    <izvorni_sadrzaj>
      <item>malibijelidiv jednostavno društvo s ograničenom odgovornošću za usluge prijevoza, OIB 65560950522</item>
    </izvorni_sadrzaj>
    <derivirana_varijabla naziv="DomainObject.Predmet.ProtuStrankaListNazivFormatedOIB_1">
      <item>malibijelidiv jednostavno društvo s ograničenom odgovornošću za usluge prijevoza, OIB 65560950522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malibijelidiv jednostavno društvo s ograničenom odgovornošću za usluge prijevoza</izvorni_sadrzaj>
    <derivirana_varijabla naziv="DomainObject.Predmet.ProtustrankaIDrugi_1">malibijelidiv jednostavno društvo s ograničenom odgovornošću za usluge prijevoza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malibijelidiv jednostavno društvo s ograničenom odgovornošću za usluge prijevoza, OIB 65560950522, Aleja Blaža Jurišića 9, 10000 Zagreb</izvorni_sadrzaj>
    <derivirana_varijabla naziv="DomainObject.Predmet.ProtustrankaIDrugiAdressOIB_1">malibijelidiv jednostavno društvo s ograničenom odgovornošću za usluge prijevoza, OIB 65560950522, Aleja Blaža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malibijelidiv jednostavno društvo s ograničenom odgovornošću za usluge prijevoza</item>
      <item>FINA Regionalni centar Zagreb</item>
    </izvorni_sadrzaj>
    <derivirana_varijabla naziv="DomainObject.Predmet.SudioniciListNaziv_1">
      <item>malibijelidiv jednostavno društvo s ograničenom odgovornošću za usluge prijevoza</item>
      <item>FINA Regionalni centar Zagreb</item>
    </derivirana_varijabla>
  </DomainObject.Predmet.SudioniciListNaziv>
  <DomainObject.Predmet.SudioniciListAdressOIB>
    <izvorni_sadrzaj>
      <item>malibijelidiv jednostavno društvo s ograničenom odgovornošću za usluge prijevoza, OIB 65560950522, Aleja Blaža Jurišića 9,10000 Zagreb</item>
      <item>FINA Regionalni centar Zagreb, OIB 85821130368, Trg svibanjskih žrtava 1995. br. 1,10000 Zagreb</item>
    </izvorni_sadrzaj>
    <derivirana_varijabla naziv="DomainObject.Predmet.SudioniciListAdressOIB_1">
      <item>malibijelidiv jednostavno društvo s ograničenom odgovornošću za usluge prijevoza, OIB 65560950522, Aleja Blaža Jurišića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65560950522</item>
      <item>, OIB 85821130368</item>
    </izvorni_sadrzaj>
    <derivirana_varijabla naziv="DomainObject.Predmet.SudioniciListNazivOIB_1">
      <item>, OIB 65560950522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EFBEE-F0C6-4BE1-9895-8D87BBBE3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2195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2018-05-18T09:25:00Z</dcterms:created>
  <dc:creator>Snježana Andrijanić</dc:creator>
  <cp:lastModifiedBy>Gordana Harc</cp:lastModifiedBy>
  <cp:lastPrinted>2018-05-18T09:25:00Z</cp:lastPrinted>
  <dcterms:modified xmlns:xsi="http://www.w3.org/2001/XMLSchema-instance" xsi:type="dcterms:W3CDTF">2018-05-18T09:27:00Z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- 370-18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