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12646" w14:paraId="8d12646" w:rsidRDefault="00FA3766" w:rsidP="00873465" w:rsidR="00FA3766">
      <w:pPr>
        <w15:collapsed w:val="false"/>
        <w:rPr>
          <w:b/>
          <w:noProof/>
        </w:rPr>
      </w:pPr>
      <w:bookmarkStart w:name="_GoBack" w:id="0"/>
      <w:bookmarkEnd w:id="0"/>
      <w:r w:rsidRPr="00CD19D8">
        <w:rPr>
          <w:b/>
          <w:noProof/>
        </w:rPr>
        <w:t xml:space="preserve">          </w:t>
      </w:r>
      <w:r w:rsidRPr="00CD19D8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24A2C" w:rsidP="00873465" w:rsidR="00A24A2C" w:rsidRPr="00CD19D8">
      <w:pPr>
        <w:rPr>
          <w:b/>
          <w:noProof/>
        </w:rPr>
      </w:pPr>
    </w:p>
    <w:p w:rsidRDefault="00C12B1E" w:rsidP="00C12B1E" w:rsidR="00C12B1E">
      <w:pPr>
        <w:jc w:val="both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C12B1E" w:rsidP="00C12B1E" w:rsidR="00C12B1E">
      <w:pPr>
        <w:jc w:val="both"/>
      </w:pPr>
      <w:r>
        <w:t>TRGOVAČKI SUD U ZAGREBU</w:t>
      </w:r>
    </w:p>
    <w:p w:rsidRDefault="00C12B1E" w:rsidP="00C12B1E" w:rsidR="00C12B1E">
      <w:pPr>
        <w:jc w:val="both"/>
      </w:pPr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70. St-5219/2016</w:t>
      </w:r>
    </w:p>
    <w:p w:rsidRDefault="00C12B1E" w:rsidP="00C12B1E" w:rsidR="00C12B1E">
      <w:pPr>
        <w:jc w:val="both"/>
      </w:pPr>
    </w:p>
    <w:p w:rsidRDefault="00C12B1E" w:rsidP="00C12B1E" w:rsidR="00C12B1E">
      <w:pPr>
        <w:jc w:val="center"/>
      </w:pPr>
      <w:r>
        <w:t>R E P U B L I K A   H R VA T S K A</w:t>
      </w:r>
    </w:p>
    <w:p w:rsidRDefault="00C12B1E" w:rsidP="00C12B1E" w:rsidR="00C12B1E">
      <w:pPr>
        <w:jc w:val="center"/>
      </w:pPr>
    </w:p>
    <w:p w:rsidRDefault="00C12B1E" w:rsidP="00C12B1E" w:rsidR="00C12B1E">
      <w:pPr>
        <w:jc w:val="center"/>
      </w:pPr>
      <w:r>
        <w:t>R J E Š E N J E</w:t>
      </w:r>
    </w:p>
    <w:p w:rsidRDefault="00C12B1E" w:rsidP="00C12B1E" w:rsidR="00C12B1E">
      <w:pPr>
        <w:jc w:val="both"/>
      </w:pPr>
    </w:p>
    <w:p w:rsidRDefault="00C12B1E" w:rsidP="00C12B1E" w:rsidR="00C6743C">
      <w:pPr>
        <w:jc w:val="both"/>
      </w:pPr>
      <w:r>
        <w:t xml:space="preserve">Trgovački sud u Zagrebu, po sucu Maji Jurovicki, u stečajnom postupku u povodu prijedloga predlagatelja REPUBLIKE HRVATSKE, MINISTARSTVA FINANCIJA, POREZNE UPRAVE, OIB: 18683136487, koju zastupa Županijsko državno odvjetništvo u Zagrebu, za otvaranje stečajnog postupka nad dužnikom REN-ING d.o.o. OIB: 23784602908, </w:t>
      </w:r>
      <w:r w:rsidR="00416C79">
        <w:t xml:space="preserve">Zagreb, </w:t>
      </w:r>
      <w:r>
        <w:t xml:space="preserve">Perjasička 8, </w:t>
      </w:r>
      <w:r w:rsidR="00E27237">
        <w:t>dana</w:t>
      </w:r>
      <w:r w:rsidR="00D74212">
        <w:t xml:space="preserve"> 2</w:t>
      </w:r>
      <w:r w:rsidR="00EC3D20">
        <w:t>9</w:t>
      </w:r>
      <w:r w:rsidR="0028028F">
        <w:t>. svib</w:t>
      </w:r>
      <w:r w:rsidR="002630FC">
        <w:t>nja 2018.</w:t>
      </w:r>
    </w:p>
    <w:p w:rsidRDefault="00E27237" w:rsidP="00DB7C18" w:rsidR="00E27237" w:rsidRPr="00CD19D8">
      <w:pPr>
        <w:jc w:val="both"/>
      </w:pPr>
    </w:p>
    <w:p w:rsidRDefault="00DB1C0E" w:rsidP="000C3448" w:rsidR="000C3448" w:rsidRPr="00D44A09">
      <w:pPr>
        <w:jc w:val="center"/>
      </w:pPr>
      <w:r w:rsidRPr="00D44A09">
        <w:t xml:space="preserve">r i j e š i o       j </w:t>
      </w:r>
      <w:r w:rsidR="007D6D6E" w:rsidRPr="00D44A09">
        <w:t>e</w:t>
      </w:r>
    </w:p>
    <w:p w:rsidRDefault="000C3448" w:rsidP="000C3448" w:rsidR="000C3448" w:rsidRPr="00CD19D8">
      <w:pPr>
        <w:jc w:val="center"/>
        <w:rPr>
          <w:b/>
        </w:rPr>
      </w:pPr>
    </w:p>
    <w:p w:rsidRDefault="00F33713" w:rsidP="000C3448" w:rsidR="00F33713" w:rsidRPr="00CD19D8">
      <w:pPr>
        <w:jc w:val="both"/>
        <w:rPr>
          <w:b/>
        </w:rPr>
      </w:pPr>
      <w:r w:rsidRPr="00CD19D8">
        <w:t>I</w:t>
      </w:r>
      <w:r w:rsidR="00934567">
        <w:t>.</w:t>
      </w:r>
      <w:r w:rsidRPr="00CD19D8">
        <w:t xml:space="preserve">   Otvara se stečajni postupak nad trgovačkim društvom</w:t>
      </w:r>
      <w:r w:rsidR="00B11EAE" w:rsidRPr="00CD19D8">
        <w:t xml:space="preserve"> </w:t>
      </w:r>
      <w:r w:rsidR="00FA44A5" w:rsidRPr="00FA44A5">
        <w:t>REN-ING d.o.o.</w:t>
      </w:r>
      <w:r w:rsidR="00FA44A5">
        <w:t xml:space="preserve"> OIB: 23784602908, </w:t>
      </w:r>
      <w:r w:rsidR="006C7EAC">
        <w:t xml:space="preserve">Zagreb, </w:t>
      </w:r>
      <w:r w:rsidR="00FA44A5">
        <w:t>Perjasička 8</w:t>
      </w:r>
      <w:r w:rsidR="006C7EAC">
        <w:t>.</w:t>
      </w:r>
    </w:p>
    <w:p w:rsidRDefault="000C3448" w:rsidP="009C021C" w:rsidR="000C3448" w:rsidRPr="00CD19D8">
      <w:pPr>
        <w:jc w:val="both"/>
      </w:pPr>
    </w:p>
    <w:p w:rsidRDefault="00F33713" w:rsidP="009C021C" w:rsidR="00E82DFC">
      <w:pPr>
        <w:jc w:val="both"/>
      </w:pPr>
      <w:r w:rsidRPr="00CD19D8">
        <w:t>II</w:t>
      </w:r>
      <w:r w:rsidR="00934567">
        <w:t>.</w:t>
      </w:r>
      <w:r w:rsidRPr="00CD19D8">
        <w:t xml:space="preserve"> </w:t>
      </w:r>
      <w:r w:rsidR="00FA44A5">
        <w:t xml:space="preserve">  </w:t>
      </w:r>
      <w:r w:rsidRPr="00CD19D8">
        <w:t>Za stečajnog upravitelja imenuje se</w:t>
      </w:r>
      <w:r w:rsidR="00F94860">
        <w:t xml:space="preserve"> </w:t>
      </w:r>
      <w:r w:rsidR="00FA44A5" w:rsidRPr="00FA44A5">
        <w:t>Jure Marušić OIB: 52703189678, Zagreb, Bleiweisova 2</w:t>
      </w:r>
      <w:r w:rsidR="00FA44A5">
        <w:t>.</w:t>
      </w:r>
    </w:p>
    <w:p w:rsidRDefault="00FA44A5" w:rsidP="009C021C" w:rsidR="00FA44A5" w:rsidRPr="00CD19D8">
      <w:pPr>
        <w:jc w:val="both"/>
      </w:pPr>
    </w:p>
    <w:p w:rsidRDefault="00D94276" w:rsidP="004C2491" w:rsidR="00F94860">
      <w:pPr>
        <w:jc w:val="both"/>
      </w:pPr>
      <w:r w:rsidRPr="00CD19D8">
        <w:t>III.</w:t>
      </w:r>
      <w:r w:rsidR="00257650">
        <w:t xml:space="preserve"> </w:t>
      </w:r>
      <w:r w:rsidR="0009017F" w:rsidRPr="00CD19D8">
        <w:t>Stečajni postupak otvoren je dana</w:t>
      </w:r>
      <w:r w:rsidR="00D74212">
        <w:t xml:space="preserve"> </w:t>
      </w:r>
      <w:r w:rsidR="00FA44A5">
        <w:t>2</w:t>
      </w:r>
      <w:r w:rsidR="00EC3D20">
        <w:t>9</w:t>
      </w:r>
      <w:r w:rsidR="00E82DFC" w:rsidRPr="00E82DFC">
        <w:t>. svibnja 2018.</w:t>
      </w:r>
    </w:p>
    <w:p w:rsidRDefault="0009017F" w:rsidP="004C2491" w:rsidR="0009017F" w:rsidRPr="00CD19D8">
      <w:pPr>
        <w:jc w:val="both"/>
      </w:pPr>
      <w:r w:rsidRPr="00CD19D8">
        <w:t>Rješenje o otvaranju stečajnog postupka nad dužnikom istaknuto je na mrežnoj stranici e-oglasn</w:t>
      </w:r>
      <w:r w:rsidR="002E101C">
        <w:t>e</w:t>
      </w:r>
      <w:r w:rsidRPr="00CD19D8">
        <w:t xml:space="preserve"> ploč</w:t>
      </w:r>
      <w:r w:rsidR="002E101C">
        <w:t>e</w:t>
      </w:r>
      <w:r w:rsidRPr="00CD19D8">
        <w:t xml:space="preserve"> Trgovačkog suda u Zagrebu dana</w:t>
      </w:r>
      <w:r w:rsidR="00A82B1C">
        <w:t xml:space="preserve"> </w:t>
      </w:r>
      <w:r w:rsidR="00FA44A5">
        <w:t>2</w:t>
      </w:r>
      <w:r w:rsidR="00EC3D20">
        <w:t>9</w:t>
      </w:r>
      <w:r w:rsidR="00E82DFC" w:rsidRPr="00E82DFC">
        <w:t>. svibnja 2018.</w:t>
      </w:r>
      <w:r w:rsidR="00127FB8">
        <w:t xml:space="preserve">u 15,00 </w:t>
      </w:r>
      <w:r w:rsidR="00CF2100" w:rsidRPr="00CD19D8">
        <w:t xml:space="preserve">sati. </w:t>
      </w:r>
    </w:p>
    <w:p w:rsidRDefault="000C3448" w:rsidP="004C2491" w:rsidR="000C3448" w:rsidRPr="00CD19D8">
      <w:pPr>
        <w:jc w:val="both"/>
        <w:rPr>
          <w:b/>
        </w:rPr>
      </w:pPr>
    </w:p>
    <w:p w:rsidRDefault="0009017F" w:rsidP="0009017F" w:rsidR="00E82DFC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>IV.</w:t>
      </w:r>
      <w:r w:rsidR="00257650">
        <w:t xml:space="preserve"> </w:t>
      </w:r>
      <w:r w:rsidRPr="00CD19D8">
        <w:t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</w:t>
      </w:r>
      <w:r w:rsidR="00EE7588" w:rsidRPr="00EE7588">
        <w:t xml:space="preserve"> </w:t>
      </w:r>
      <w:r w:rsidR="00943538" w:rsidRPr="00943538">
        <w:t>Jure Marušić OIB: 52703189678, Zagreb, Bleiweisova 2</w:t>
      </w:r>
      <w:r w:rsidR="00943538">
        <w:t>.</w:t>
      </w:r>
    </w:p>
    <w:p w:rsidRDefault="00943538" w:rsidP="0009017F" w:rsidR="0094353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V. </w:t>
      </w:r>
      <w:r w:rsidRPr="00CD19D8">
        <w:tab/>
        <w:t xml:space="preserve">Pozivaju se razlučni i izlučni vjerovnici u roku od 60 dana od dana objave ovog rješenja na mrežnoj stranici e-oglasna ploča Trgovačkog suda u Zagrebu podneskom obavijestiti stečajnog upravitelja  o postojanju svog razlučnog ili izlučnog prava. 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VI. </w:t>
      </w:r>
      <w:r w:rsidRPr="00CD19D8">
        <w:tab/>
        <w:t>Pozivaju se dužnikovi dužnici da svoje obveze bez odgode ispunjavaju stečajnom upravitelju za stečajnog dužnika.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7F5322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VII. </w:t>
      </w:r>
      <w:r w:rsidRPr="00CD19D8">
        <w:tab/>
        <w:t xml:space="preserve">Određuje se ročište vjerovnika na kojem će se ispitati prijavljene tražbine </w:t>
      </w:r>
      <w:r w:rsidRPr="00296C70">
        <w:t>(ispitno ročište)</w:t>
      </w:r>
      <w:r w:rsidRPr="00CD19D8">
        <w:rPr>
          <w:b/>
        </w:rPr>
        <w:t xml:space="preserve"> za dan </w:t>
      </w:r>
      <w:r w:rsidR="00593BDF">
        <w:rPr>
          <w:b/>
        </w:rPr>
        <w:t>09</w:t>
      </w:r>
      <w:r w:rsidR="008F01A2" w:rsidRPr="00CD19D8">
        <w:rPr>
          <w:b/>
        </w:rPr>
        <w:t xml:space="preserve">. </w:t>
      </w:r>
      <w:r w:rsidR="008A2A1D">
        <w:rPr>
          <w:b/>
        </w:rPr>
        <w:t>listopad</w:t>
      </w:r>
      <w:r w:rsidR="006A588B">
        <w:rPr>
          <w:b/>
        </w:rPr>
        <w:t xml:space="preserve">a </w:t>
      </w:r>
      <w:r w:rsidRPr="00CD19D8">
        <w:rPr>
          <w:b/>
        </w:rPr>
        <w:t>201</w:t>
      </w:r>
      <w:r w:rsidR="006A588B">
        <w:rPr>
          <w:b/>
        </w:rPr>
        <w:t>8</w:t>
      </w:r>
      <w:r w:rsidRPr="00CD19D8">
        <w:rPr>
          <w:b/>
        </w:rPr>
        <w:t xml:space="preserve">. u </w:t>
      </w:r>
      <w:r w:rsidR="00593BDF">
        <w:rPr>
          <w:b/>
        </w:rPr>
        <w:t>11,0</w:t>
      </w:r>
      <w:r w:rsidRPr="00CD19D8">
        <w:rPr>
          <w:b/>
        </w:rPr>
        <w:t xml:space="preserve">0 sati </w:t>
      </w:r>
      <w:r w:rsidRPr="007F5322">
        <w:t xml:space="preserve">koje će se održati u zgradi ovog suda, Zagreb, Petrinjska </w:t>
      </w:r>
      <w:r w:rsidR="00810ABE" w:rsidRPr="007F5322">
        <w:t xml:space="preserve">8, soba broj 30/I (dvorišna </w:t>
      </w:r>
      <w:r w:rsidRPr="007F5322">
        <w:t xml:space="preserve"> zgrada). </w:t>
      </w:r>
    </w:p>
    <w:p w:rsidRDefault="00810ABE" w:rsidP="0009017F" w:rsidR="00810A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Default="0009017F" w:rsidP="0009017F" w:rsidR="0009017F" w:rsidRPr="007F5322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lastRenderedPageBreak/>
        <w:t>VIII.</w:t>
      </w:r>
      <w:r w:rsidRPr="00CD19D8">
        <w:tab/>
        <w:t xml:space="preserve">Ročište vjerovnika na kojem će se na temelju izvješća stečajnog upravitelja odlučivati o daljnjem tijeku stečajnog postupka </w:t>
      </w:r>
      <w:r w:rsidRPr="007F5322">
        <w:t>(izvještajno ročište) određuje se za</w:t>
      </w:r>
      <w:r w:rsidR="00593BDF">
        <w:rPr>
          <w:b/>
        </w:rPr>
        <w:t xml:space="preserve"> dan 09</w:t>
      </w:r>
      <w:r w:rsidR="00737143" w:rsidRPr="00737143">
        <w:rPr>
          <w:b/>
        </w:rPr>
        <w:t xml:space="preserve">. listopada 2018. </w:t>
      </w:r>
      <w:r w:rsidR="0069671A" w:rsidRPr="0069671A">
        <w:rPr>
          <w:b/>
        </w:rPr>
        <w:t xml:space="preserve">u </w:t>
      </w:r>
      <w:r w:rsidR="00226551">
        <w:rPr>
          <w:b/>
        </w:rPr>
        <w:t>1</w:t>
      </w:r>
      <w:r w:rsidR="00737143">
        <w:rPr>
          <w:b/>
        </w:rPr>
        <w:t>1</w:t>
      </w:r>
      <w:r w:rsidR="00810ABE" w:rsidRPr="00CD19D8">
        <w:rPr>
          <w:b/>
        </w:rPr>
        <w:t>,</w:t>
      </w:r>
      <w:r w:rsidR="00593BDF">
        <w:rPr>
          <w:b/>
        </w:rPr>
        <w:t>3</w:t>
      </w:r>
      <w:r w:rsidR="003A7232" w:rsidRPr="00CD19D8">
        <w:rPr>
          <w:b/>
        </w:rPr>
        <w:t>0</w:t>
      </w:r>
      <w:r w:rsidR="007F5322">
        <w:rPr>
          <w:b/>
        </w:rPr>
        <w:t xml:space="preserve"> sati</w:t>
      </w:r>
      <w:r w:rsidRPr="00CD19D8">
        <w:rPr>
          <w:b/>
        </w:rPr>
        <w:t xml:space="preserve"> </w:t>
      </w:r>
      <w:r w:rsidR="0069671A" w:rsidRPr="007F5322">
        <w:t>koje će se održati u zgradi ovog suda, Zagreb, Petrinjska 8, soba broj 30/I (dvorišna  zgrada).</w:t>
      </w:r>
    </w:p>
    <w:p w:rsidRDefault="008B2512" w:rsidP="00A41571" w:rsidR="008B2512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CD19D8">
        <w:t>Obrazloženje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09017F" w:rsidP="004C2491" w:rsidR="00593BDF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Financijska agencija, Regionalni centar Zagreb, podnijela je ovom sudu prijedlog za otvaranje stečajnog postupka nad </w:t>
      </w:r>
      <w:r w:rsidR="00CE14BA" w:rsidRPr="00CE14BA">
        <w:t xml:space="preserve">dužnikom </w:t>
      </w:r>
      <w:r w:rsidR="00593BDF" w:rsidRPr="00593BDF">
        <w:t>REN-ING d.o.o. OIB: 23784602908, Perjasička 8</w:t>
      </w:r>
      <w:r w:rsidR="00593BDF">
        <w:t xml:space="preserve">. </w:t>
      </w:r>
    </w:p>
    <w:p w:rsidRDefault="00972FB8" w:rsidP="004C2491" w:rsidR="0009017F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rPr>
          <w:lang w:val="pt-BR"/>
        </w:rPr>
        <w:t>Pri</w:t>
      </w:r>
      <w:r w:rsidR="004212F4">
        <w:rPr>
          <w:lang w:val="pt-BR"/>
        </w:rPr>
        <w:t>jedlog je zaveden pod brojem St-</w:t>
      </w:r>
      <w:r w:rsidR="003F4250">
        <w:rPr>
          <w:lang w:val="pt-BR"/>
        </w:rPr>
        <w:t>6357</w:t>
      </w:r>
      <w:r w:rsidRPr="00CD19D8">
        <w:rPr>
          <w:lang w:val="pt-BR"/>
        </w:rPr>
        <w:t>/</w:t>
      </w:r>
      <w:r w:rsidR="0029362F">
        <w:rPr>
          <w:lang w:val="pt-BR"/>
        </w:rPr>
        <w:t>20</w:t>
      </w:r>
      <w:r w:rsidR="003F4250">
        <w:rPr>
          <w:lang w:val="pt-BR"/>
        </w:rPr>
        <w:t>15</w:t>
      </w:r>
      <w:r w:rsidRPr="00CD19D8">
        <w:rPr>
          <w:lang w:val="pt-BR"/>
        </w:rPr>
        <w:t xml:space="preserve"> i predsta</w:t>
      </w:r>
      <w:r w:rsidR="00113837" w:rsidRPr="00CD19D8">
        <w:rPr>
          <w:lang w:val="pt-BR"/>
        </w:rPr>
        <w:t>v</w:t>
      </w:r>
      <w:r w:rsidRPr="00CD19D8">
        <w:rPr>
          <w:lang w:val="pt-BR"/>
        </w:rPr>
        <w:t>ljao je zahtjev za postupanjem u formi skraćenog stečajnog postupka.</w:t>
      </w:r>
    </w:p>
    <w:p w:rsidRDefault="0009017F" w:rsidP="00972FB8" w:rsidR="00DB3015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Prijedlog je podnesen na temelju </w:t>
      </w:r>
      <w:r w:rsidR="00DB3015" w:rsidRPr="00CD19D8">
        <w:t xml:space="preserve">članka 444. </w:t>
      </w:r>
      <w:r w:rsidR="00E84BFA">
        <w:t xml:space="preserve">st. 1. </w:t>
      </w:r>
      <w:r w:rsidR="00DB3015" w:rsidRPr="00CD19D8">
        <w:t xml:space="preserve">Stečajnog zakona </w:t>
      </w:r>
      <w:r w:rsidR="002D540F" w:rsidRPr="00CD19D8">
        <w:t>(</w:t>
      </w:r>
      <w:r w:rsidR="00DB3015" w:rsidRPr="00CD19D8">
        <w:t>NN 71/15</w:t>
      </w:r>
      <w:r w:rsidR="00A11704" w:rsidRPr="00CD19D8">
        <w:t>, dalje: SZ</w:t>
      </w:r>
      <w:r w:rsidR="002D540F" w:rsidRPr="00CD19D8">
        <w:t>)</w:t>
      </w:r>
      <w:r w:rsidR="00DB3015" w:rsidRPr="00CD19D8">
        <w:t xml:space="preserve">. </w:t>
      </w:r>
      <w:r w:rsidR="00113837" w:rsidRPr="00CD19D8">
        <w:t>T</w:t>
      </w:r>
      <w:r w:rsidR="00DB3015" w:rsidRPr="00CD19D8">
        <w:t xml:space="preserve">ijekom postupka </w:t>
      </w:r>
      <w:r w:rsidR="00972FB8" w:rsidRPr="00CD19D8">
        <w:t xml:space="preserve">obustavljen je skraćeni stečajni postupak iz razloga jer je utvrđeno da dužnik ima </w:t>
      </w:r>
      <w:r w:rsidR="00951250" w:rsidRPr="00CD19D8">
        <w:t>imovinu, sve temeljem prijedloga vjerovnika Republika Hrvatska , Ministarstvo financija.</w:t>
      </w:r>
      <w:r w:rsidR="00113837" w:rsidRPr="00CD19D8">
        <w:t xml:space="preserve"> </w:t>
      </w:r>
    </w:p>
    <w:p w:rsidRDefault="0009017F" w:rsidP="0009017F" w:rsidR="00E71C56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Na temelju odredbe čl. 115. st. 1. </w:t>
      </w:r>
      <w:r w:rsidR="00A11704" w:rsidRPr="00CD19D8">
        <w:t>SZ-a</w:t>
      </w:r>
      <w:r w:rsidRPr="00CD19D8">
        <w:t xml:space="preserve"> sud je </w:t>
      </w:r>
      <w:r w:rsidR="00B962B5">
        <w:t>0</w:t>
      </w:r>
      <w:r w:rsidR="004206F1">
        <w:t>9</w:t>
      </w:r>
      <w:r w:rsidRPr="00CD19D8">
        <w:t xml:space="preserve">. </w:t>
      </w:r>
      <w:r w:rsidR="00B962B5">
        <w:t xml:space="preserve">ožujka </w:t>
      </w:r>
      <w:r w:rsidRPr="00CD19D8">
        <w:t>201</w:t>
      </w:r>
      <w:r w:rsidR="00AE3DD1">
        <w:t>8</w:t>
      </w:r>
      <w:r w:rsidRPr="00CD19D8">
        <w:t>. donio rješenje o pokretanju prethodnoga postupka radi utvrđivanja pretpostavki za otvaranje stečajnoga postupka</w:t>
      </w:r>
      <w:r w:rsidR="00951250" w:rsidRPr="00CD19D8">
        <w:t>.</w:t>
      </w:r>
      <w:r w:rsidR="00113837" w:rsidRPr="00CD19D8">
        <w:t xml:space="preserve"> </w:t>
      </w:r>
      <w:r w:rsidR="00972FB8" w:rsidRPr="00CD19D8">
        <w:t xml:space="preserve"> </w:t>
      </w:r>
    </w:p>
    <w:p w:rsidRDefault="00425979" w:rsidP="002E4A19" w:rsidR="00FC6849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Fina je sudu </w:t>
      </w:r>
      <w:r w:rsidR="002B4BEB">
        <w:t>17</w:t>
      </w:r>
      <w:r w:rsidR="00B962B5">
        <w:t>. 04</w:t>
      </w:r>
      <w:r w:rsidRPr="00CD19D8">
        <w:t>. 201</w:t>
      </w:r>
      <w:r w:rsidR="00F479BD">
        <w:t>8</w:t>
      </w:r>
      <w:r w:rsidRPr="00CD19D8">
        <w:t xml:space="preserve">. dostavila podnesak </w:t>
      </w:r>
      <w:r w:rsidR="00E240B8" w:rsidRPr="00CD19D8">
        <w:t>kojim</w:t>
      </w:r>
      <w:r w:rsidRPr="00CD19D8">
        <w:t xml:space="preserve"> potvrđuje postojanje stečajnog razloga. Sud je održao ročište radi izjašnjenja o prijedlogu</w:t>
      </w:r>
      <w:r w:rsidR="007C58EE" w:rsidRPr="00CD19D8">
        <w:t xml:space="preserve"> i </w:t>
      </w:r>
      <w:r w:rsidR="00951250" w:rsidRPr="00CD19D8">
        <w:t xml:space="preserve">radi </w:t>
      </w:r>
      <w:r w:rsidRPr="00CD19D8">
        <w:t>rasprav</w:t>
      </w:r>
      <w:r w:rsidR="00951250" w:rsidRPr="00CD19D8">
        <w:t>ljanja</w:t>
      </w:r>
      <w:r w:rsidRPr="00CD19D8">
        <w:t xml:space="preserve"> o načinu</w:t>
      </w:r>
      <w:r w:rsidR="002B4BEB">
        <w:t xml:space="preserve"> otvaranja stečajnog postupka. Sud je imenovao privremenog stečajnog upravitelja koji je </w:t>
      </w:r>
      <w:r w:rsidR="00FC6849">
        <w:t>u svom izvješću predložio otvaranje stečajnog postupka nad dužnikom budući dužnik ima imovinu iz koje bi se mogli namiriti troškovi stečajnog postupka.</w:t>
      </w:r>
    </w:p>
    <w:p w:rsidRDefault="0009017F" w:rsidP="002E4A19" w:rsidR="0009017F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>Slijedom navedenog,  sud je</w:t>
      </w:r>
      <w:r w:rsidR="00972FB8" w:rsidRPr="00CD19D8">
        <w:t xml:space="preserve"> utvrdio da dužnik </w:t>
      </w:r>
      <w:r w:rsidRPr="00CD19D8">
        <w:t xml:space="preserve"> ne može ispunjavati svoje dospjele obveze, zbog čega je ostvaren stečajni razlog  nesposobnost</w:t>
      </w:r>
      <w:r w:rsidR="00972FB8" w:rsidRPr="00CD19D8">
        <w:t>i</w:t>
      </w:r>
      <w:r w:rsidRPr="00CD19D8">
        <w:t xml:space="preserve"> za plaćanje.</w:t>
      </w:r>
    </w:p>
    <w:p w:rsidRDefault="0009017F" w:rsidP="004C2491" w:rsidR="00A5201A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 Stečajni upravitelj je izabran </w:t>
      </w:r>
      <w:r w:rsidR="004C2491" w:rsidRPr="00CD19D8">
        <w:t>sukladno odredbi članka 8</w:t>
      </w:r>
      <w:r w:rsidR="00B95B0A" w:rsidRPr="00CD19D8">
        <w:t>5</w:t>
      </w:r>
      <w:r w:rsidR="004C2491" w:rsidRPr="00CD19D8">
        <w:t>.</w:t>
      </w:r>
      <w:r w:rsidR="00B95B0A" w:rsidRPr="00CD19D8">
        <w:t xml:space="preserve"> stavak 2.</w:t>
      </w:r>
      <w:r w:rsidR="004C2491" w:rsidRPr="00CD19D8">
        <w:t xml:space="preserve">  SZ-a , a nalazi se na </w:t>
      </w:r>
      <w:r w:rsidRPr="00CD19D8">
        <w:t>list</w:t>
      </w:r>
      <w:r w:rsidR="004C2491" w:rsidRPr="00CD19D8">
        <w:t>i</w:t>
      </w:r>
      <w:r w:rsidRPr="00CD19D8">
        <w:t xml:space="preserve"> A stečajnih upravitelja kako to propis</w:t>
      </w:r>
      <w:r w:rsidR="007C58EE" w:rsidRPr="00CD19D8">
        <w:t>uje odredba čl. 84. st. 1. SZ-a</w:t>
      </w:r>
      <w:r w:rsidR="00B95B0A" w:rsidRPr="00CD19D8">
        <w:t>.</w:t>
      </w:r>
      <w:r w:rsidRPr="00CD19D8">
        <w:t xml:space="preserve"> </w:t>
      </w:r>
    </w:p>
    <w:p w:rsidRDefault="0009017F" w:rsidP="002E4A19" w:rsidR="00A5201A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Vjerovnici su na temelju odredbe čl. 129. st. 1. podstavak 4. pozvani u skladu s pravilima Stečajnog zakona prijaviti svoje tražbine, a razlučni i izlučni vjerovnici pozvani su na temelju odredbe čl. 129. st. 1. </w:t>
      </w:r>
      <w:r w:rsidR="00951250" w:rsidRPr="00CD19D8">
        <w:t>podstavak 5. obavijestiti steča</w:t>
      </w:r>
      <w:r w:rsidRPr="00CD19D8">
        <w:t>j</w:t>
      </w:r>
      <w:r w:rsidR="00951250" w:rsidRPr="00CD19D8">
        <w:t>n</w:t>
      </w:r>
      <w:r w:rsidRPr="00CD19D8">
        <w:t xml:space="preserve">og upravitelja o svojim razlučnim i izlučnim pravima te su dužnikovi dužnici pozvani da svoje obveze bez odgode ispunjavaju stečajnom upravitelju za stečajnog dužnika (čl. 129. st. 1. podstavak 6 SZ-a). </w:t>
      </w:r>
      <w:r w:rsidR="00A5201A">
        <w:t xml:space="preserve">      </w:t>
      </w:r>
    </w:p>
    <w:p w:rsidRDefault="00A5201A" w:rsidP="004C2491" w:rsidR="00496564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>
        <w:t xml:space="preserve"> </w:t>
      </w:r>
      <w:r w:rsidR="0009017F" w:rsidRPr="00CD19D8">
        <w:t>Nadalje, sud je u skladu sa odredbom čl. 130. SZ-a zakazao ispitno ročište i izvještajnoj ročište. S obzirom na to</w:t>
      </w:r>
      <w:r w:rsidR="00496564" w:rsidRPr="00CD19D8">
        <w:t xml:space="preserve"> da je dužnik vlasnik nekretnina</w:t>
      </w:r>
      <w:r w:rsidR="0009017F" w:rsidRPr="00CD19D8">
        <w:t>, sud je po osnovi odredbe čl. 131. st. 2. SZ-a riješio kao u izreci.</w:t>
      </w:r>
      <w:r w:rsidR="00A970A9" w:rsidRPr="00CD19D8">
        <w:t xml:space="preserve"> </w:t>
      </w:r>
    </w:p>
    <w:p w:rsidRDefault="00A970A9" w:rsidP="004C2491" w:rsidR="00A970A9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</w:p>
    <w:p w:rsidRDefault="00F9735A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>
        <w:t xml:space="preserve">U Zagrebu </w:t>
      </w:r>
      <w:r w:rsidR="004212F4" w:rsidRPr="004212F4">
        <w:t>2</w:t>
      </w:r>
      <w:r w:rsidR="00EC3D20">
        <w:t>9</w:t>
      </w:r>
      <w:r w:rsidR="004212F4" w:rsidRPr="004212F4">
        <w:t>. svibnja 2018.</w:t>
      </w:r>
    </w:p>
    <w:p w:rsidRDefault="0009017F" w:rsidP="002E4A19" w:rsidR="002E4A19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>Sudac:</w:t>
      </w:r>
    </w:p>
    <w:p w:rsidRDefault="001967FC" w:rsidP="002E4A19" w:rsidR="001967FC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</w:p>
    <w:p w:rsidRDefault="00D94276" w:rsidP="002E4A19" w:rsidR="00D94276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>Maja Jurovicki</w:t>
      </w:r>
      <w:r w:rsidR="00D0102A">
        <w:t xml:space="preserve">, v.r. </w:t>
      </w:r>
      <w:r w:rsidR="005C3339">
        <w:t xml:space="preserve"> </w:t>
      </w:r>
    </w:p>
    <w:p w:rsidRDefault="00AD57FE" w:rsidP="002E4A19" w:rsidR="00AD57FE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</w:p>
    <w:p w:rsidRDefault="00AD57FE" w:rsidP="002E4A19" w:rsidR="00AD57FE" w:rsidRPr="00CD19D8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</w:p>
    <w:p w:rsidRDefault="0052421B" w:rsidP="0052421B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  <w:t xml:space="preserve">  </w:t>
      </w:r>
      <w:r w:rsidRPr="00CD19D8">
        <w:tab/>
        <w:t xml:space="preserve">      </w:t>
      </w:r>
      <w:r w:rsidR="0009017F" w:rsidRPr="00CD19D8">
        <w:t xml:space="preserve">  </w:t>
      </w:r>
      <w:r w:rsidRPr="00CD19D8">
        <w:t xml:space="preserve">    </w:t>
      </w:r>
      <w:r w:rsidR="0009017F" w:rsidRPr="00CD19D8">
        <w:t xml:space="preserve"> </w:t>
      </w:r>
    </w:p>
    <w:p w:rsidRDefault="002B2F39" w:rsidP="0009017F" w:rsidR="0009017F" w:rsidRPr="00CD19D8">
      <w:pPr>
        <w:overflowPunct w:val="false"/>
        <w:autoSpaceDE w:val="false"/>
        <w:autoSpaceDN w:val="false"/>
        <w:adjustRightInd w:val="false"/>
        <w:textAlignment w:val="baseline"/>
      </w:pPr>
      <w:r w:rsidRPr="00CD19D8">
        <w:rPr>
          <w:lang w:val="pl-PL"/>
        </w:rPr>
        <w:t>UPUTA</w:t>
      </w:r>
      <w:r w:rsidRPr="00CD19D8">
        <w:t xml:space="preserve"> </w:t>
      </w:r>
      <w:r w:rsidRPr="00CD19D8">
        <w:rPr>
          <w:lang w:val="pl-PL"/>
        </w:rPr>
        <w:t>O</w:t>
      </w:r>
      <w:r w:rsidRPr="00CD19D8">
        <w:t xml:space="preserve"> </w:t>
      </w:r>
      <w:r w:rsidRPr="00CD19D8">
        <w:rPr>
          <w:lang w:val="pl-PL"/>
        </w:rPr>
        <w:t>PRAVNOM</w:t>
      </w:r>
      <w:r w:rsidRPr="00CD19D8">
        <w:t xml:space="preserve"> </w:t>
      </w:r>
      <w:r w:rsidRPr="00CD19D8">
        <w:rPr>
          <w:lang w:val="pl-PL"/>
        </w:rPr>
        <w:t>LIJEKU</w:t>
      </w:r>
      <w:r w:rsidRPr="00CD19D8">
        <w:t>:</w:t>
      </w:r>
    </w:p>
    <w:p w:rsidRDefault="0009017F" w:rsidP="0009017F" w:rsidR="0009017F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rPr>
          <w:lang w:val="pt-BR"/>
        </w:rPr>
        <w:t>Protiv</w:t>
      </w:r>
      <w:r w:rsidRPr="00CD19D8">
        <w:t xml:space="preserve"> </w:t>
      </w:r>
      <w:r w:rsidRPr="00CD19D8">
        <w:rPr>
          <w:lang w:val="pt-BR"/>
        </w:rPr>
        <w:t>rje</w:t>
      </w:r>
      <w:r w:rsidRPr="00CD19D8">
        <w:t>š</w:t>
      </w:r>
      <w:r w:rsidRPr="00CD19D8">
        <w:rPr>
          <w:lang w:val="pt-BR"/>
        </w:rPr>
        <w:t>enja</w:t>
      </w:r>
      <w:r w:rsidRPr="00CD19D8">
        <w:t xml:space="preserve"> </w:t>
      </w:r>
      <w:r w:rsidRPr="00CD19D8">
        <w:rPr>
          <w:lang w:val="pt-BR"/>
        </w:rPr>
        <w:t>o</w:t>
      </w:r>
      <w:r w:rsidRPr="00CD19D8">
        <w:t xml:space="preserve"> </w:t>
      </w:r>
      <w:r w:rsidRPr="00CD19D8">
        <w:rPr>
          <w:lang w:val="pt-BR"/>
        </w:rPr>
        <w:t>otvaranju</w:t>
      </w:r>
      <w:r w:rsidRPr="00CD19D8">
        <w:t xml:space="preserve"> stečajnog </w:t>
      </w:r>
      <w:r w:rsidRPr="00CD19D8">
        <w:rPr>
          <w:lang w:val="pt-BR"/>
        </w:rPr>
        <w:t>postupka</w:t>
      </w:r>
      <w:r w:rsidRPr="00CD19D8">
        <w:t xml:space="preserve"> pravo na žalbu ima </w:t>
      </w:r>
      <w:r w:rsidRPr="00CD19D8">
        <w:rPr>
          <w:lang w:val="pt-BR"/>
        </w:rPr>
        <w:t>osoba</w:t>
      </w:r>
      <w:r w:rsidRPr="00CD19D8">
        <w:t xml:space="preserve"> ovlaštena za zastupanje dužnika po zakonu </w:t>
      </w:r>
      <w:r w:rsidRPr="00CD19D8">
        <w:rPr>
          <w:lang w:val="pl-PL"/>
        </w:rPr>
        <w:t>do</w:t>
      </w:r>
      <w:r w:rsidRPr="00CD19D8">
        <w:t xml:space="preserve"> </w:t>
      </w:r>
      <w:r w:rsidRPr="00CD19D8">
        <w:rPr>
          <w:lang w:val="pl-PL"/>
        </w:rPr>
        <w:t>dana</w:t>
      </w:r>
      <w:r w:rsidRPr="00CD19D8">
        <w:t xml:space="preserve"> </w:t>
      </w:r>
      <w:r w:rsidRPr="00CD19D8">
        <w:rPr>
          <w:lang w:val="pl-PL"/>
        </w:rPr>
        <w:t>nastupanja</w:t>
      </w:r>
      <w:r w:rsidRPr="00CD19D8">
        <w:t xml:space="preserve"> </w:t>
      </w:r>
      <w:r w:rsidRPr="00CD19D8">
        <w:rPr>
          <w:lang w:val="pl-PL"/>
        </w:rPr>
        <w:t>pravnih</w:t>
      </w:r>
      <w:r w:rsidRPr="00CD19D8">
        <w:t xml:space="preserve"> </w:t>
      </w:r>
      <w:r w:rsidRPr="00CD19D8">
        <w:rPr>
          <w:lang w:val="pl-PL"/>
        </w:rPr>
        <w:t>posljedica</w:t>
      </w:r>
      <w:r w:rsidRPr="00CD19D8">
        <w:t xml:space="preserve"> </w:t>
      </w:r>
      <w:r w:rsidRPr="00CD19D8">
        <w:rPr>
          <w:lang w:val="pl-PL"/>
        </w:rPr>
        <w:t>otvaranja</w:t>
      </w:r>
      <w:r w:rsidRPr="00CD19D8">
        <w:t xml:space="preserve"> </w:t>
      </w:r>
      <w:r w:rsidRPr="00CD19D8">
        <w:rPr>
          <w:lang w:val="pl-PL"/>
        </w:rPr>
        <w:t>ste</w:t>
      </w:r>
      <w:r w:rsidRPr="00CD19D8">
        <w:t>č</w:t>
      </w:r>
      <w:r w:rsidRPr="00CD19D8">
        <w:rPr>
          <w:lang w:val="pl-PL"/>
        </w:rPr>
        <w:t>ajnog</w:t>
      </w:r>
      <w:r w:rsidRPr="00CD19D8">
        <w:t xml:space="preserve"> </w:t>
      </w:r>
      <w:r w:rsidRPr="00CD19D8">
        <w:rPr>
          <w:lang w:val="pl-PL"/>
        </w:rPr>
        <w:t>postupka i dužnik pojedinac</w:t>
      </w:r>
      <w:r w:rsidRPr="00CD19D8">
        <w:t>.</w:t>
      </w:r>
    </w:p>
    <w:p w:rsidRDefault="00EC3D20" w:rsidP="0009017F" w:rsidR="00EC3D2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C3D20" w:rsidP="0009017F" w:rsidR="00EC3D2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C3D20" w:rsidP="0009017F" w:rsidR="00EC3D2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val="pl-PL"/>
        </w:rPr>
      </w:pPr>
      <w:r w:rsidRPr="00CD19D8">
        <w:rPr>
          <w:lang w:val="pl-PL"/>
        </w:rPr>
        <w:t>Žalba se podnosi ovom sudu u 2 primjerka za Visoki trgovački sud RH u roku od 8 dana, od dana dostave rješenja.</w:t>
      </w:r>
    </w:p>
    <w:p w:rsidRDefault="00913E7B" w:rsidP="00197D23" w:rsidR="00913E7B" w:rsidRPr="00CD19D8"/>
    <w:p w:rsidRDefault="00D332FB" w:rsidP="00197D23" w:rsidR="00197D23" w:rsidRPr="00CD19D8">
      <w:r w:rsidRPr="00CD19D8">
        <w:t xml:space="preserve">   </w:t>
      </w:r>
      <w:r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  <w:t xml:space="preserve"> </w:t>
      </w:r>
    </w:p>
    <w:p w:rsidRDefault="0071036B" w:rsidP="004F5146" w:rsidR="0071036B">
      <w:pPr>
        <w:jc w:val="right"/>
      </w:pPr>
      <w:r>
        <w:t>za točnost otpravka-ovlašteni službenik</w:t>
      </w:r>
    </w:p>
    <w:p w:rsidRDefault="0071036B" w:rsidP="004F5146" w:rsidR="0071036B">
      <w:pPr>
        <w:jc w:val="right"/>
      </w:pPr>
      <w:r>
        <w:t xml:space="preserve">Mirjana Gašparić </w:t>
      </w:r>
    </w:p>
    <w:p w:rsidRDefault="0009017F" w:rsidP="00A53D84" w:rsidR="0009017F" w:rsidRPr="00CD19D8">
      <w:pPr>
        <w:overflowPunct w:val="false"/>
        <w:autoSpaceDE w:val="false"/>
        <w:autoSpaceDN w:val="false"/>
        <w:adjustRightInd w:val="false"/>
        <w:ind w:left="644"/>
        <w:contextualSpacing/>
        <w:jc w:val="both"/>
        <w:textAlignment w:val="baseline"/>
      </w:pPr>
    </w:p>
    <w:p w:rsidRDefault="0009017F" w:rsidP="009C021C" w:rsidR="0009017F" w:rsidRPr="00CD19D8">
      <w:pPr>
        <w:jc w:val="both"/>
      </w:pPr>
    </w:p>
    <w:p w:rsidRDefault="0009017F" w:rsidP="009C021C" w:rsidR="0009017F" w:rsidRPr="00CD19D8">
      <w:pPr>
        <w:jc w:val="both"/>
      </w:pPr>
    </w:p>
    <w:sectPr w:rsidSect="00332D67" w:rsidR="0009017F" w:rsidRPr="00CD19D8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0086283"/>
      <w:docPartObj>
        <w:docPartGallery w:val="Page Numbers (Top of Page)"/>
        <w:docPartUnique/>
      </w:docPartObj>
    </w:sdtPr>
    <w:sdtEndPr/>
    <w:sdtContent>
      <w:p w:rsidRDefault="00332D67" w:rsidP="00332D67" w:rsidR="00332D67">
        <w:pPr>
          <w:pStyle w:val="Zaglavlje"/>
          <w:jc w:val="right"/>
        </w:pPr>
        <w:r>
          <w:t xml:space="preserve">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1036B">
          <w:rPr>
            <w:noProof/>
          </w:rPr>
          <w:t>3</w:t>
        </w:r>
        <w:r>
          <w:fldChar w:fldCharType="end"/>
        </w:r>
        <w:r w:rsidR="002163FA">
          <w:tab/>
        </w:r>
        <w:r w:rsidR="007F5322">
          <w:t>70.St-</w:t>
        </w:r>
        <w:r w:rsidR="00FF7CED">
          <w:t>5219</w:t>
        </w:r>
        <w:r w:rsidR="004379BB">
          <w:t>/2016</w:t>
        </w:r>
      </w:p>
    </w:sdtContent>
  </w:sdt>
  <w:p w:rsidRDefault="0072671A" w:rsidP="00332D67" w:rsidR="007267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28F21950"/>
    <w:lvl w:tplc="B31E0406" w:ilvl="0">
      <w:start w:val="1"/>
      <w:numFmt w:val="decimal"/>
      <w:lvlText w:val="%1."/>
      <w:lvlJc w:val="left"/>
      <w:pPr>
        <w:ind w:hanging="360" w:left="644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19E6"/>
    <w:rsid w:val="0002276D"/>
    <w:rsid w:val="000277AC"/>
    <w:rsid w:val="00034896"/>
    <w:rsid w:val="00034A90"/>
    <w:rsid w:val="000350DA"/>
    <w:rsid w:val="0003510C"/>
    <w:rsid w:val="00035C57"/>
    <w:rsid w:val="000363DD"/>
    <w:rsid w:val="00036FB6"/>
    <w:rsid w:val="00040374"/>
    <w:rsid w:val="00041257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5CAD"/>
    <w:rsid w:val="00056C4A"/>
    <w:rsid w:val="00057314"/>
    <w:rsid w:val="00057D06"/>
    <w:rsid w:val="000602FA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076E"/>
    <w:rsid w:val="000817C6"/>
    <w:rsid w:val="00082576"/>
    <w:rsid w:val="00084637"/>
    <w:rsid w:val="00086FCE"/>
    <w:rsid w:val="000876F8"/>
    <w:rsid w:val="0009017F"/>
    <w:rsid w:val="000908F5"/>
    <w:rsid w:val="0009127E"/>
    <w:rsid w:val="000912B9"/>
    <w:rsid w:val="00091B44"/>
    <w:rsid w:val="000945FB"/>
    <w:rsid w:val="000951B6"/>
    <w:rsid w:val="00095200"/>
    <w:rsid w:val="00096B26"/>
    <w:rsid w:val="00096BAC"/>
    <w:rsid w:val="00096CC8"/>
    <w:rsid w:val="000A4300"/>
    <w:rsid w:val="000A60ED"/>
    <w:rsid w:val="000A7314"/>
    <w:rsid w:val="000A7A33"/>
    <w:rsid w:val="000A7D43"/>
    <w:rsid w:val="000B26A6"/>
    <w:rsid w:val="000B4B9B"/>
    <w:rsid w:val="000B54A7"/>
    <w:rsid w:val="000C3448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9FF"/>
    <w:rsid w:val="000E7DE5"/>
    <w:rsid w:val="000F4E1B"/>
    <w:rsid w:val="000F5051"/>
    <w:rsid w:val="000F5EE3"/>
    <w:rsid w:val="00100819"/>
    <w:rsid w:val="00104028"/>
    <w:rsid w:val="00105CAC"/>
    <w:rsid w:val="00110CF3"/>
    <w:rsid w:val="00111F49"/>
    <w:rsid w:val="00112300"/>
    <w:rsid w:val="00113837"/>
    <w:rsid w:val="00113BB5"/>
    <w:rsid w:val="001170FC"/>
    <w:rsid w:val="00117A3B"/>
    <w:rsid w:val="00121F5E"/>
    <w:rsid w:val="00123271"/>
    <w:rsid w:val="00126F70"/>
    <w:rsid w:val="001270D8"/>
    <w:rsid w:val="001272C4"/>
    <w:rsid w:val="00127FB8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44F3"/>
    <w:rsid w:val="001452E2"/>
    <w:rsid w:val="00145BA7"/>
    <w:rsid w:val="00146D5A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0DBD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67FC"/>
    <w:rsid w:val="00197D23"/>
    <w:rsid w:val="00197F30"/>
    <w:rsid w:val="001A2A93"/>
    <w:rsid w:val="001A3F71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6F3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37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41B2"/>
    <w:rsid w:val="00215FAF"/>
    <w:rsid w:val="002163FA"/>
    <w:rsid w:val="00217965"/>
    <w:rsid w:val="00220DF6"/>
    <w:rsid w:val="00220F12"/>
    <w:rsid w:val="002211B2"/>
    <w:rsid w:val="0022146A"/>
    <w:rsid w:val="00222F98"/>
    <w:rsid w:val="00226551"/>
    <w:rsid w:val="00230166"/>
    <w:rsid w:val="0023026F"/>
    <w:rsid w:val="00231EEA"/>
    <w:rsid w:val="00233F3B"/>
    <w:rsid w:val="00233F55"/>
    <w:rsid w:val="00234302"/>
    <w:rsid w:val="002346A4"/>
    <w:rsid w:val="00236519"/>
    <w:rsid w:val="00237017"/>
    <w:rsid w:val="00237433"/>
    <w:rsid w:val="002400CC"/>
    <w:rsid w:val="002413EA"/>
    <w:rsid w:val="0024580E"/>
    <w:rsid w:val="00245C82"/>
    <w:rsid w:val="002467B8"/>
    <w:rsid w:val="00254298"/>
    <w:rsid w:val="00255156"/>
    <w:rsid w:val="002557A4"/>
    <w:rsid w:val="002568D9"/>
    <w:rsid w:val="00257650"/>
    <w:rsid w:val="00257CB6"/>
    <w:rsid w:val="002630FC"/>
    <w:rsid w:val="0026664D"/>
    <w:rsid w:val="00267134"/>
    <w:rsid w:val="0027050A"/>
    <w:rsid w:val="00270B5C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28F"/>
    <w:rsid w:val="00280B38"/>
    <w:rsid w:val="002810C8"/>
    <w:rsid w:val="002826BD"/>
    <w:rsid w:val="0028418B"/>
    <w:rsid w:val="00284B1B"/>
    <w:rsid w:val="00287BFE"/>
    <w:rsid w:val="00293154"/>
    <w:rsid w:val="002931E1"/>
    <w:rsid w:val="0029362F"/>
    <w:rsid w:val="002938B2"/>
    <w:rsid w:val="0029580B"/>
    <w:rsid w:val="00296C70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1BC0"/>
    <w:rsid w:val="002B2138"/>
    <w:rsid w:val="002B28CC"/>
    <w:rsid w:val="002B2E63"/>
    <w:rsid w:val="002B2F39"/>
    <w:rsid w:val="002B3FE7"/>
    <w:rsid w:val="002B427E"/>
    <w:rsid w:val="002B435E"/>
    <w:rsid w:val="002B45C7"/>
    <w:rsid w:val="002B4BEB"/>
    <w:rsid w:val="002B6ABE"/>
    <w:rsid w:val="002B7F89"/>
    <w:rsid w:val="002C0F91"/>
    <w:rsid w:val="002C14B6"/>
    <w:rsid w:val="002C17ED"/>
    <w:rsid w:val="002C1B6E"/>
    <w:rsid w:val="002C2B02"/>
    <w:rsid w:val="002C4657"/>
    <w:rsid w:val="002C6E3C"/>
    <w:rsid w:val="002C7567"/>
    <w:rsid w:val="002D06C2"/>
    <w:rsid w:val="002D13FF"/>
    <w:rsid w:val="002D16D2"/>
    <w:rsid w:val="002D2C4F"/>
    <w:rsid w:val="002D540F"/>
    <w:rsid w:val="002D5A33"/>
    <w:rsid w:val="002D5BCA"/>
    <w:rsid w:val="002D6100"/>
    <w:rsid w:val="002D65C3"/>
    <w:rsid w:val="002E101C"/>
    <w:rsid w:val="002E29D0"/>
    <w:rsid w:val="002E302A"/>
    <w:rsid w:val="002E4A19"/>
    <w:rsid w:val="002E4C38"/>
    <w:rsid w:val="002E7154"/>
    <w:rsid w:val="002E73C0"/>
    <w:rsid w:val="002F0759"/>
    <w:rsid w:val="002F1DFB"/>
    <w:rsid w:val="002F31E1"/>
    <w:rsid w:val="002F3881"/>
    <w:rsid w:val="002F41A9"/>
    <w:rsid w:val="002F46FF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D67"/>
    <w:rsid w:val="003331FB"/>
    <w:rsid w:val="003340CB"/>
    <w:rsid w:val="003361D7"/>
    <w:rsid w:val="003403D3"/>
    <w:rsid w:val="00340CD0"/>
    <w:rsid w:val="00346622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D0F"/>
    <w:rsid w:val="00372FE4"/>
    <w:rsid w:val="0037598E"/>
    <w:rsid w:val="00375FF5"/>
    <w:rsid w:val="00376021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03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50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2F49"/>
    <w:rsid w:val="00414178"/>
    <w:rsid w:val="00415217"/>
    <w:rsid w:val="00416C79"/>
    <w:rsid w:val="00417A86"/>
    <w:rsid w:val="00417B65"/>
    <w:rsid w:val="004206F1"/>
    <w:rsid w:val="004207CD"/>
    <w:rsid w:val="00420EB8"/>
    <w:rsid w:val="00421160"/>
    <w:rsid w:val="004212F4"/>
    <w:rsid w:val="004222F7"/>
    <w:rsid w:val="004225AE"/>
    <w:rsid w:val="004242BA"/>
    <w:rsid w:val="00424630"/>
    <w:rsid w:val="00425979"/>
    <w:rsid w:val="0042726E"/>
    <w:rsid w:val="00427EAD"/>
    <w:rsid w:val="0043068A"/>
    <w:rsid w:val="00430DDF"/>
    <w:rsid w:val="004331DE"/>
    <w:rsid w:val="00435E5D"/>
    <w:rsid w:val="004379BB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6E1F"/>
    <w:rsid w:val="00457E1D"/>
    <w:rsid w:val="004603B1"/>
    <w:rsid w:val="00460578"/>
    <w:rsid w:val="00460A25"/>
    <w:rsid w:val="00462A41"/>
    <w:rsid w:val="004647A3"/>
    <w:rsid w:val="0046542B"/>
    <w:rsid w:val="00465A38"/>
    <w:rsid w:val="00466005"/>
    <w:rsid w:val="00470021"/>
    <w:rsid w:val="00470515"/>
    <w:rsid w:val="004708DD"/>
    <w:rsid w:val="00470C90"/>
    <w:rsid w:val="00470E34"/>
    <w:rsid w:val="00470F5E"/>
    <w:rsid w:val="00472A07"/>
    <w:rsid w:val="004753E7"/>
    <w:rsid w:val="00475C3A"/>
    <w:rsid w:val="0047669C"/>
    <w:rsid w:val="0047755B"/>
    <w:rsid w:val="00480A62"/>
    <w:rsid w:val="0048164C"/>
    <w:rsid w:val="00482BB6"/>
    <w:rsid w:val="00484A85"/>
    <w:rsid w:val="004861E9"/>
    <w:rsid w:val="004867B9"/>
    <w:rsid w:val="00490FD4"/>
    <w:rsid w:val="004918F5"/>
    <w:rsid w:val="004925F3"/>
    <w:rsid w:val="00493DB7"/>
    <w:rsid w:val="004954E3"/>
    <w:rsid w:val="00495A65"/>
    <w:rsid w:val="004960A1"/>
    <w:rsid w:val="00496564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35F3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0CBB"/>
    <w:rsid w:val="005222A3"/>
    <w:rsid w:val="0052421B"/>
    <w:rsid w:val="005255C4"/>
    <w:rsid w:val="00525BF3"/>
    <w:rsid w:val="00525F7D"/>
    <w:rsid w:val="00527C07"/>
    <w:rsid w:val="00530EFA"/>
    <w:rsid w:val="0053132A"/>
    <w:rsid w:val="00532D99"/>
    <w:rsid w:val="0053414A"/>
    <w:rsid w:val="00534B8C"/>
    <w:rsid w:val="00534CFB"/>
    <w:rsid w:val="0053673A"/>
    <w:rsid w:val="00537A9D"/>
    <w:rsid w:val="00537F7C"/>
    <w:rsid w:val="00540251"/>
    <w:rsid w:val="00540912"/>
    <w:rsid w:val="0054184F"/>
    <w:rsid w:val="00543008"/>
    <w:rsid w:val="005472A8"/>
    <w:rsid w:val="00547D42"/>
    <w:rsid w:val="00550438"/>
    <w:rsid w:val="00552D3A"/>
    <w:rsid w:val="005570F4"/>
    <w:rsid w:val="00561B90"/>
    <w:rsid w:val="005641A5"/>
    <w:rsid w:val="005642E1"/>
    <w:rsid w:val="00564897"/>
    <w:rsid w:val="00565A63"/>
    <w:rsid w:val="0056604C"/>
    <w:rsid w:val="00567099"/>
    <w:rsid w:val="00570ACB"/>
    <w:rsid w:val="00570EA0"/>
    <w:rsid w:val="0057138F"/>
    <w:rsid w:val="0057147A"/>
    <w:rsid w:val="00574651"/>
    <w:rsid w:val="0057772F"/>
    <w:rsid w:val="005800AF"/>
    <w:rsid w:val="00582DE5"/>
    <w:rsid w:val="00585532"/>
    <w:rsid w:val="00585728"/>
    <w:rsid w:val="00585C0C"/>
    <w:rsid w:val="00586ED6"/>
    <w:rsid w:val="00593BDF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3339"/>
    <w:rsid w:val="005C4E23"/>
    <w:rsid w:val="005C781A"/>
    <w:rsid w:val="005D00B5"/>
    <w:rsid w:val="005D0D90"/>
    <w:rsid w:val="005D5E30"/>
    <w:rsid w:val="005D7DE5"/>
    <w:rsid w:val="005E0212"/>
    <w:rsid w:val="005E08AA"/>
    <w:rsid w:val="005E1509"/>
    <w:rsid w:val="005E1558"/>
    <w:rsid w:val="005E3C8E"/>
    <w:rsid w:val="005E474E"/>
    <w:rsid w:val="005E4E9F"/>
    <w:rsid w:val="005E53E0"/>
    <w:rsid w:val="005E6228"/>
    <w:rsid w:val="005E62CC"/>
    <w:rsid w:val="005E7018"/>
    <w:rsid w:val="005F1BE3"/>
    <w:rsid w:val="005F2621"/>
    <w:rsid w:val="005F2906"/>
    <w:rsid w:val="005F32F2"/>
    <w:rsid w:val="005F4063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66F0"/>
    <w:rsid w:val="0069671A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88B"/>
    <w:rsid w:val="006A5EA0"/>
    <w:rsid w:val="006A61B2"/>
    <w:rsid w:val="006A76C2"/>
    <w:rsid w:val="006B0455"/>
    <w:rsid w:val="006B0550"/>
    <w:rsid w:val="006B51DC"/>
    <w:rsid w:val="006B59B7"/>
    <w:rsid w:val="006B68B5"/>
    <w:rsid w:val="006B76E7"/>
    <w:rsid w:val="006C12D7"/>
    <w:rsid w:val="006C2D2A"/>
    <w:rsid w:val="006C2F5A"/>
    <w:rsid w:val="006C56AB"/>
    <w:rsid w:val="006C7EAC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23DD"/>
    <w:rsid w:val="006F280F"/>
    <w:rsid w:val="006F321F"/>
    <w:rsid w:val="006F4708"/>
    <w:rsid w:val="006F7E84"/>
    <w:rsid w:val="007008B6"/>
    <w:rsid w:val="00700969"/>
    <w:rsid w:val="00705B57"/>
    <w:rsid w:val="00706686"/>
    <w:rsid w:val="007074AD"/>
    <w:rsid w:val="0071036B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008"/>
    <w:rsid w:val="00727169"/>
    <w:rsid w:val="00731066"/>
    <w:rsid w:val="007337BB"/>
    <w:rsid w:val="00733A25"/>
    <w:rsid w:val="007345E0"/>
    <w:rsid w:val="00734F0E"/>
    <w:rsid w:val="007370A8"/>
    <w:rsid w:val="00737143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61D"/>
    <w:rsid w:val="00764D6B"/>
    <w:rsid w:val="00765D2B"/>
    <w:rsid w:val="007674D6"/>
    <w:rsid w:val="00770157"/>
    <w:rsid w:val="0077182A"/>
    <w:rsid w:val="00771C19"/>
    <w:rsid w:val="00772E72"/>
    <w:rsid w:val="00773D07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58EE"/>
    <w:rsid w:val="007C5901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322"/>
    <w:rsid w:val="007F5758"/>
    <w:rsid w:val="007F6D60"/>
    <w:rsid w:val="007F712F"/>
    <w:rsid w:val="008013CE"/>
    <w:rsid w:val="00801DD3"/>
    <w:rsid w:val="00804FDF"/>
    <w:rsid w:val="008065B5"/>
    <w:rsid w:val="0081008F"/>
    <w:rsid w:val="00810ABE"/>
    <w:rsid w:val="00814D10"/>
    <w:rsid w:val="00815596"/>
    <w:rsid w:val="00815B34"/>
    <w:rsid w:val="008161DA"/>
    <w:rsid w:val="00816DD1"/>
    <w:rsid w:val="00820910"/>
    <w:rsid w:val="00830817"/>
    <w:rsid w:val="00831FAC"/>
    <w:rsid w:val="00833C1C"/>
    <w:rsid w:val="00833EDA"/>
    <w:rsid w:val="00835868"/>
    <w:rsid w:val="00836D82"/>
    <w:rsid w:val="0084224E"/>
    <w:rsid w:val="00842276"/>
    <w:rsid w:val="00843DF8"/>
    <w:rsid w:val="008448B4"/>
    <w:rsid w:val="00845044"/>
    <w:rsid w:val="00845FA7"/>
    <w:rsid w:val="00846794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A1D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12"/>
    <w:rsid w:val="008B25AC"/>
    <w:rsid w:val="008B5559"/>
    <w:rsid w:val="008B6044"/>
    <w:rsid w:val="008B7315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C4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3E7"/>
    <w:rsid w:val="008E79B9"/>
    <w:rsid w:val="008F01A2"/>
    <w:rsid w:val="008F13C3"/>
    <w:rsid w:val="008F1661"/>
    <w:rsid w:val="008F1A67"/>
    <w:rsid w:val="008F2693"/>
    <w:rsid w:val="008F2D65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3E7B"/>
    <w:rsid w:val="00914EAA"/>
    <w:rsid w:val="00916C4F"/>
    <w:rsid w:val="00917A2C"/>
    <w:rsid w:val="009218DD"/>
    <w:rsid w:val="00921D5C"/>
    <w:rsid w:val="009222FB"/>
    <w:rsid w:val="00922862"/>
    <w:rsid w:val="00924971"/>
    <w:rsid w:val="00924E4A"/>
    <w:rsid w:val="009267E0"/>
    <w:rsid w:val="00927A86"/>
    <w:rsid w:val="009306EA"/>
    <w:rsid w:val="009333FE"/>
    <w:rsid w:val="00933500"/>
    <w:rsid w:val="00933D4A"/>
    <w:rsid w:val="00934567"/>
    <w:rsid w:val="009348B4"/>
    <w:rsid w:val="0094032C"/>
    <w:rsid w:val="00943538"/>
    <w:rsid w:val="009473E6"/>
    <w:rsid w:val="00951250"/>
    <w:rsid w:val="00952055"/>
    <w:rsid w:val="0095423A"/>
    <w:rsid w:val="00954CBF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3C6D"/>
    <w:rsid w:val="009A79A9"/>
    <w:rsid w:val="009B20F8"/>
    <w:rsid w:val="009B2A60"/>
    <w:rsid w:val="009B2D8B"/>
    <w:rsid w:val="009B3777"/>
    <w:rsid w:val="009B6E59"/>
    <w:rsid w:val="009B6EFB"/>
    <w:rsid w:val="009B75EA"/>
    <w:rsid w:val="009C021C"/>
    <w:rsid w:val="009C0D7A"/>
    <w:rsid w:val="009C1FB6"/>
    <w:rsid w:val="009C2949"/>
    <w:rsid w:val="009C470A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1704"/>
    <w:rsid w:val="00A13035"/>
    <w:rsid w:val="00A14342"/>
    <w:rsid w:val="00A147CC"/>
    <w:rsid w:val="00A15C49"/>
    <w:rsid w:val="00A17A02"/>
    <w:rsid w:val="00A20050"/>
    <w:rsid w:val="00A2164E"/>
    <w:rsid w:val="00A22047"/>
    <w:rsid w:val="00A24A2C"/>
    <w:rsid w:val="00A253AA"/>
    <w:rsid w:val="00A25686"/>
    <w:rsid w:val="00A33209"/>
    <w:rsid w:val="00A37058"/>
    <w:rsid w:val="00A40952"/>
    <w:rsid w:val="00A41571"/>
    <w:rsid w:val="00A4192A"/>
    <w:rsid w:val="00A42FEE"/>
    <w:rsid w:val="00A43DBC"/>
    <w:rsid w:val="00A43EB9"/>
    <w:rsid w:val="00A447E4"/>
    <w:rsid w:val="00A459A0"/>
    <w:rsid w:val="00A477A7"/>
    <w:rsid w:val="00A51AE1"/>
    <w:rsid w:val="00A5201A"/>
    <w:rsid w:val="00A536C9"/>
    <w:rsid w:val="00A53D84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2B1C"/>
    <w:rsid w:val="00A84A93"/>
    <w:rsid w:val="00A85711"/>
    <w:rsid w:val="00A8582C"/>
    <w:rsid w:val="00A861AB"/>
    <w:rsid w:val="00A864E1"/>
    <w:rsid w:val="00A87061"/>
    <w:rsid w:val="00A87123"/>
    <w:rsid w:val="00A9284A"/>
    <w:rsid w:val="00A939CF"/>
    <w:rsid w:val="00A94650"/>
    <w:rsid w:val="00A970A9"/>
    <w:rsid w:val="00AA0BF4"/>
    <w:rsid w:val="00AA0F84"/>
    <w:rsid w:val="00AA0FB9"/>
    <w:rsid w:val="00AA243B"/>
    <w:rsid w:val="00AA29CA"/>
    <w:rsid w:val="00AA2DCD"/>
    <w:rsid w:val="00AA3E94"/>
    <w:rsid w:val="00AA6507"/>
    <w:rsid w:val="00AA6A4F"/>
    <w:rsid w:val="00AB0D4F"/>
    <w:rsid w:val="00AB0E74"/>
    <w:rsid w:val="00AB0FC3"/>
    <w:rsid w:val="00AB2F47"/>
    <w:rsid w:val="00AB62D8"/>
    <w:rsid w:val="00AC3399"/>
    <w:rsid w:val="00AC4772"/>
    <w:rsid w:val="00AC5A21"/>
    <w:rsid w:val="00AC6137"/>
    <w:rsid w:val="00AC6A36"/>
    <w:rsid w:val="00AC715B"/>
    <w:rsid w:val="00AC7CDD"/>
    <w:rsid w:val="00AD1746"/>
    <w:rsid w:val="00AD2AEF"/>
    <w:rsid w:val="00AD3C9E"/>
    <w:rsid w:val="00AD4831"/>
    <w:rsid w:val="00AD4967"/>
    <w:rsid w:val="00AD57FE"/>
    <w:rsid w:val="00AD58DA"/>
    <w:rsid w:val="00AD594D"/>
    <w:rsid w:val="00AD6AC9"/>
    <w:rsid w:val="00AE3DD1"/>
    <w:rsid w:val="00AE53FC"/>
    <w:rsid w:val="00AE6679"/>
    <w:rsid w:val="00AE6F8F"/>
    <w:rsid w:val="00AF0765"/>
    <w:rsid w:val="00AF344F"/>
    <w:rsid w:val="00AF412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AE"/>
    <w:rsid w:val="00B11ED3"/>
    <w:rsid w:val="00B12B73"/>
    <w:rsid w:val="00B148EB"/>
    <w:rsid w:val="00B14A1C"/>
    <w:rsid w:val="00B1796C"/>
    <w:rsid w:val="00B17D78"/>
    <w:rsid w:val="00B22853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6AD3"/>
    <w:rsid w:val="00B66ECF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87D16"/>
    <w:rsid w:val="00B91AB7"/>
    <w:rsid w:val="00B92618"/>
    <w:rsid w:val="00B95B0A"/>
    <w:rsid w:val="00B962B5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5E53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8C4"/>
    <w:rsid w:val="00BD6C04"/>
    <w:rsid w:val="00BE01D5"/>
    <w:rsid w:val="00BE1690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BF7DAE"/>
    <w:rsid w:val="00BF7E18"/>
    <w:rsid w:val="00C008DE"/>
    <w:rsid w:val="00C01C35"/>
    <w:rsid w:val="00C02CB1"/>
    <w:rsid w:val="00C0401E"/>
    <w:rsid w:val="00C06F1A"/>
    <w:rsid w:val="00C07964"/>
    <w:rsid w:val="00C101EA"/>
    <w:rsid w:val="00C11538"/>
    <w:rsid w:val="00C11572"/>
    <w:rsid w:val="00C12B1E"/>
    <w:rsid w:val="00C131D1"/>
    <w:rsid w:val="00C1383D"/>
    <w:rsid w:val="00C15320"/>
    <w:rsid w:val="00C15E0A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54A0"/>
    <w:rsid w:val="00C26103"/>
    <w:rsid w:val="00C265F9"/>
    <w:rsid w:val="00C278C4"/>
    <w:rsid w:val="00C27ACF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6743C"/>
    <w:rsid w:val="00C72D54"/>
    <w:rsid w:val="00C75AF3"/>
    <w:rsid w:val="00C75B57"/>
    <w:rsid w:val="00C77451"/>
    <w:rsid w:val="00C806CD"/>
    <w:rsid w:val="00C80A19"/>
    <w:rsid w:val="00C81363"/>
    <w:rsid w:val="00C8348B"/>
    <w:rsid w:val="00C84960"/>
    <w:rsid w:val="00C87A63"/>
    <w:rsid w:val="00C90114"/>
    <w:rsid w:val="00C90C2E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9D8"/>
    <w:rsid w:val="00CD1E3A"/>
    <w:rsid w:val="00CD2F5D"/>
    <w:rsid w:val="00CD4FEB"/>
    <w:rsid w:val="00CD601A"/>
    <w:rsid w:val="00CE14BA"/>
    <w:rsid w:val="00CE4A89"/>
    <w:rsid w:val="00CE5B85"/>
    <w:rsid w:val="00CE6D18"/>
    <w:rsid w:val="00CF0162"/>
    <w:rsid w:val="00CF1E3E"/>
    <w:rsid w:val="00CF1F41"/>
    <w:rsid w:val="00CF2100"/>
    <w:rsid w:val="00CF269C"/>
    <w:rsid w:val="00CF3909"/>
    <w:rsid w:val="00CF47A5"/>
    <w:rsid w:val="00CF47FA"/>
    <w:rsid w:val="00CF5D90"/>
    <w:rsid w:val="00CF645A"/>
    <w:rsid w:val="00CF6AC4"/>
    <w:rsid w:val="00D0102A"/>
    <w:rsid w:val="00D038E2"/>
    <w:rsid w:val="00D040FF"/>
    <w:rsid w:val="00D04B37"/>
    <w:rsid w:val="00D06381"/>
    <w:rsid w:val="00D0643F"/>
    <w:rsid w:val="00D06891"/>
    <w:rsid w:val="00D06E51"/>
    <w:rsid w:val="00D0763E"/>
    <w:rsid w:val="00D11531"/>
    <w:rsid w:val="00D117F4"/>
    <w:rsid w:val="00D13A06"/>
    <w:rsid w:val="00D146B0"/>
    <w:rsid w:val="00D151D2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44A09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DC8"/>
    <w:rsid w:val="00D73F28"/>
    <w:rsid w:val="00D74212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22FB"/>
    <w:rsid w:val="00D932B5"/>
    <w:rsid w:val="00D93F60"/>
    <w:rsid w:val="00D94276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E10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0E3A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0B8"/>
    <w:rsid w:val="00E24C49"/>
    <w:rsid w:val="00E256E3"/>
    <w:rsid w:val="00E25B90"/>
    <w:rsid w:val="00E25E3C"/>
    <w:rsid w:val="00E27237"/>
    <w:rsid w:val="00E314B1"/>
    <w:rsid w:val="00E32762"/>
    <w:rsid w:val="00E46D00"/>
    <w:rsid w:val="00E47870"/>
    <w:rsid w:val="00E509F1"/>
    <w:rsid w:val="00E50FE1"/>
    <w:rsid w:val="00E5273B"/>
    <w:rsid w:val="00E530BA"/>
    <w:rsid w:val="00E54BB5"/>
    <w:rsid w:val="00E55431"/>
    <w:rsid w:val="00E56661"/>
    <w:rsid w:val="00E571FD"/>
    <w:rsid w:val="00E575E9"/>
    <w:rsid w:val="00E57E8B"/>
    <w:rsid w:val="00E646AD"/>
    <w:rsid w:val="00E70AE7"/>
    <w:rsid w:val="00E7187B"/>
    <w:rsid w:val="00E71C56"/>
    <w:rsid w:val="00E72D03"/>
    <w:rsid w:val="00E7595F"/>
    <w:rsid w:val="00E80BFA"/>
    <w:rsid w:val="00E8182D"/>
    <w:rsid w:val="00E82242"/>
    <w:rsid w:val="00E82DFC"/>
    <w:rsid w:val="00E834A9"/>
    <w:rsid w:val="00E834FC"/>
    <w:rsid w:val="00E83764"/>
    <w:rsid w:val="00E84969"/>
    <w:rsid w:val="00E84BFA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3695"/>
    <w:rsid w:val="00EC3D20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588"/>
    <w:rsid w:val="00EE7C2E"/>
    <w:rsid w:val="00EF0D0D"/>
    <w:rsid w:val="00EF1056"/>
    <w:rsid w:val="00EF174E"/>
    <w:rsid w:val="00EF321C"/>
    <w:rsid w:val="00EF3946"/>
    <w:rsid w:val="00EF3E9C"/>
    <w:rsid w:val="00EF440A"/>
    <w:rsid w:val="00EF7E39"/>
    <w:rsid w:val="00F017FC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9BD"/>
    <w:rsid w:val="00F47F53"/>
    <w:rsid w:val="00F51B87"/>
    <w:rsid w:val="00F529C9"/>
    <w:rsid w:val="00F55DE3"/>
    <w:rsid w:val="00F57E6A"/>
    <w:rsid w:val="00F62042"/>
    <w:rsid w:val="00F62133"/>
    <w:rsid w:val="00F623EE"/>
    <w:rsid w:val="00F64285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37B4"/>
    <w:rsid w:val="00F94772"/>
    <w:rsid w:val="00F94860"/>
    <w:rsid w:val="00F95245"/>
    <w:rsid w:val="00F95A9D"/>
    <w:rsid w:val="00F95EC7"/>
    <w:rsid w:val="00F9735A"/>
    <w:rsid w:val="00F97738"/>
    <w:rsid w:val="00F97790"/>
    <w:rsid w:val="00FA1E74"/>
    <w:rsid w:val="00FA3766"/>
    <w:rsid w:val="00FA44A5"/>
    <w:rsid w:val="00FA49D9"/>
    <w:rsid w:val="00FA4B69"/>
    <w:rsid w:val="00FA5A47"/>
    <w:rsid w:val="00FA69B9"/>
    <w:rsid w:val="00FA71F1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C6849"/>
    <w:rsid w:val="00FD0354"/>
    <w:rsid w:val="00FD1C31"/>
    <w:rsid w:val="00FD23F8"/>
    <w:rsid w:val="00FD2A4D"/>
    <w:rsid w:val="00FD4280"/>
    <w:rsid w:val="00FD4E2D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715B"/>
    <w:rsid w:val="00FF7646"/>
    <w:rsid w:val="00FF7686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true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0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2FA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2FA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2FA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2FA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1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02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2FA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2FA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2FA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2FA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St-5219/2016-26</izvorni_sadrzaj>
    <derivirana_varijabla naziv="DomainObject.Oznaka_1">St-5219/2016-26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5219</izvorni_sadrzaj>
    <derivirana_varijabla naziv="DomainObject.Predmet.Broj_1">5219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St-5219/2016</izvorni_sadrzaj>
    <derivirana_varijabla naziv="DomainObject.Predmet.OznakaBroj_1">St-5219/2016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REN-ING d.o.o.</izvorni_sadrzaj>
    <derivirana_varijabla naziv="DomainObject.Predmet.ProtustrankaFormated_1">  REN-ING d.o.o.</derivirana_varijabla>
  </DomainObject.Predmet.ProtustrankaFormated>
  <DomainObject.Predmet.ProtustrankaFormatedOIB>
    <izvorni_sadrzaj>  REN-ING d.o.o., OIB 23784602908</izvorni_sadrzaj>
    <derivirana_varijabla naziv="DomainObject.Predmet.ProtustrankaFormatedOIB_1">  REN-ING d.o.o., OIB 23784602908</derivirana_varijabla>
  </DomainObject.Predmet.ProtustrankaFormatedOIB>
  <DomainObject.Predmet.ProtustrankaFormatedWithAdress>
    <izvorni_sadrzaj> REN-ING d.o.o., Perjasička 8, 10000 Zagreb</izvorni_sadrzaj>
    <derivirana_varijabla naziv="DomainObject.Predmet.ProtustrankaFormatedWithAdress_1"> REN-ING d.o.o., Perjasička 8, 10000 Zagreb</derivirana_varijabla>
  </DomainObject.Predmet.ProtustrankaFormatedWithAdress>
  <DomainObject.Predmet.ProtustrankaFormatedWithAdressOIB>
    <izvorni_sadrzaj> REN-ING d.o.o., OIB 23784602908, Perjasička 8, 10000 Zagreb</izvorni_sadrzaj>
    <derivirana_varijabla naziv="DomainObject.Predmet.ProtustrankaFormatedWithAdressOIB_1"> REN-ING d.o.o., OIB 23784602908, Perjasička 8, 10000 Zagreb</derivirana_varijabla>
  </DomainObject.Predmet.ProtustrankaFormatedWithAdressOIB>
  <DomainObject.Predmet.ProtustrankaWithAdress>
    <izvorni_sadrzaj>REN-ING d.o.o. Perjasička 8, 10000 Zagreb</izvorni_sadrzaj>
    <derivirana_varijabla naziv="DomainObject.Predmet.ProtustrankaWithAdress_1">REN-ING d.o.o. Perjasička 8, 10000 Zagreb</derivirana_varijabla>
  </DomainObject.Predmet.ProtustrankaWithAdress>
  <DomainObject.Predmet.ProtustrankaWithAdressOIB>
    <izvorni_sadrzaj>REN-ING d.o.o., OIB 23784602908, Perjasička 8, 10000 Zagreb</izvorni_sadrzaj>
    <derivirana_varijabla naziv="DomainObject.Predmet.ProtustrankaWithAdressOIB_1">REN-ING d.o.o., OIB 23784602908, Perjasička 8, 10000 Zagreb</derivirana_varijabla>
  </DomainObject.Predmet.ProtustrankaWithAdressOIB>
  <DomainObject.Predmet.ProtustrankaNazivFormated>
    <izvorni_sadrzaj>REN-ING d.o.o.</izvorni_sadrzaj>
    <derivirana_varijabla naziv="DomainObject.Predmet.ProtustrankaNazivFormated_1">REN-ING d.o.o.</derivirana_varijabla>
  </DomainObject.Predmet.ProtustrankaNazivFormated>
  <DomainObject.Predmet.ProtustrankaNazivFormatedOIB>
    <izvorni_sadrzaj>REN-ING d.o.o., OIB 23784602908</izvorni_sadrzaj>
    <derivirana_varijabla naziv="DomainObject.Predmet.ProtustrankaNazivFormatedOIB_1">REN-ING d.o.o., OIB 23784602908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REN-ING d.o.o.</item>
    </izvorni_sadrzaj>
    <derivirana_varijabla naziv="DomainObject.Predmet.ProtuStrankaListFormated_1">
      <item>REN-ING d.o.o.</item>
    </derivirana_varijabla>
  </DomainObject.Predmet.ProtuStrankaListFormated>
  <DomainObject.Predmet.ProtuStrankaListFormatedOIB>
    <izvorni_sadrzaj>
      <item>REN-ING d.o.o., OIB 23784602908</item>
    </izvorni_sadrzaj>
    <derivirana_varijabla naziv="DomainObject.Predmet.ProtuStrankaListFormatedOIB_1">
      <item>REN-ING d.o.o., OIB 23784602908</item>
    </derivirana_varijabla>
  </DomainObject.Predmet.ProtuStrankaListFormatedOIB>
  <DomainObject.Predmet.ProtuStrankaListFormatedWithAdress>
    <izvorni_sadrzaj>
      <item>REN-ING d.o.o., Perjasička 8, 10000 Zagreb</item>
    </izvorni_sadrzaj>
    <derivirana_varijabla naziv="DomainObject.Predmet.ProtuStrankaListFormatedWithAdress_1">
      <item>REN-ING d.o.o., Perjasička 8, 10000 Zagreb</item>
    </derivirana_varijabla>
  </DomainObject.Predmet.ProtuStrankaListFormatedWithAdress>
  <DomainObject.Predmet.ProtuStrankaListFormatedWithAdressOIB>
    <izvorni_sadrzaj>
      <item>REN-ING d.o.o., OIB 23784602908, Perjasička 8, 10000 Zagreb</item>
    </izvorni_sadrzaj>
    <derivirana_varijabla naziv="DomainObject.Predmet.ProtuStrankaListFormatedWithAdressOIB_1">
      <item>REN-ING d.o.o., OIB 23784602908, Perjasička 8, 10000 Zagreb</item>
    </derivirana_varijabla>
  </DomainObject.Predmet.ProtuStrankaListFormatedWithAdressOIB>
  <DomainObject.Predmet.ProtuStrankaListNazivFormated>
    <izvorni_sadrzaj>
      <item>REN-ING d.o.o.</item>
    </izvorni_sadrzaj>
    <derivirana_varijabla naziv="DomainObject.Predmet.ProtuStrankaListNazivFormated_1">
      <item>REN-ING d.o.o.</item>
    </derivirana_varijabla>
  </DomainObject.Predmet.ProtuStrankaListNazivFormated>
  <DomainObject.Predmet.ProtuStrankaListNazivFormatedOIB>
    <izvorni_sadrzaj>
      <item>REN-ING d.o.o., OIB 23784602908</item>
    </izvorni_sadrzaj>
    <derivirana_varijabla naziv="DomainObject.Predmet.ProtuStrankaListNazivFormatedOIB_1">
      <item>REN-ING d.o.o., OIB 23784602908</item>
    </derivirana_varijabla>
  </DomainObject.Predmet.ProtuStrankaListNazivFormatedOIB>
  <DomainObject.Predmet.OstaliListFormated>
    <izvorni_sadrzaj>
      <item>Slavko Rendulić</item>
      <item>Županijsko državno odvjetništvo u Zagrebu</item>
    </izvorni_sadrzaj>
    <derivirana_varijabla naziv="DomainObject.Predmet.OstaliListFormated_1">
      <item>Slavko Rendulić</item>
      <item>Županijsko državno odvjetništvo u Zagrebu</item>
    </derivirana_varijabla>
  </DomainObject.Predmet.OstaliListFormated>
  <DomainObject.Predmet.OstaliListFormatedOIB>
    <izvorni_sadrzaj>
      <item>Slavko Rendulić, OIB 70673519982</item>
      <item>Županijsko državno odvjetništvo u Zagrebu</item>
    </izvorni_sadrzaj>
    <derivirana_varijabla naziv="DomainObject.Predmet.OstaliListFormatedOIB_1">
      <item>Slavko Rendulić, OIB 70673519982</item>
      <item>Županijsko državno odvjetništvo u Zagrebu</item>
    </derivirana_varijabla>
  </DomainObject.Predmet.OstaliListFormatedOIB>
  <DomainObject.Predmet.OstaliListFormatedWithAdress>
    <izvorni_sadrzaj>
      <item>Slavko Rendulić, Perjasička 8, 10000 Zagreb</item>
      <item>Županijsko državno odvjetništvo u Zagrebu</item>
    </izvorni_sadrzaj>
    <derivirana_varijabla naziv="DomainObject.Predmet.OstaliListFormatedWithAdress_1">
      <item>Slavko Rendulić, Perjasička 8, 10000 Zagreb</item>
      <item>Županijsko državno odvjetništvo u Zagrebu</item>
    </derivirana_varijabla>
  </DomainObject.Predmet.OstaliListFormatedWithAdress>
  <DomainObject.Predmet.OstaliListFormatedWithAdressOIB>
    <izvorni_sadrzaj>
      <item>Slavko Rendulić, OIB 70673519982, Perjasička 8, 10000 Zagreb</item>
      <item>Županijsko državno odvjetništvo u Zagrebu</item>
    </izvorni_sadrzaj>
    <derivirana_varijabla naziv="DomainObject.Predmet.OstaliListFormatedWithAdressOIB_1">
      <item>Slavko Rendulić, OIB 70673519982, Perjasička 8, 10000 Zagreb</item>
      <item>Županijsko državno odvjetništvo u Zagrebu</item>
    </derivirana_varijabla>
  </DomainObject.Predmet.OstaliListFormatedWithAdressOIB>
  <DomainObject.Predmet.OstaliListNazivFormated>
    <izvorni_sadrzaj>
      <item>Slavko Rendulić</item>
      <item>Županijsko državno odvjetništvo u Zagrebu</item>
    </izvorni_sadrzaj>
    <derivirana_varijabla naziv="DomainObject.Predmet.OstaliListNazivFormated_1">
      <item>Slavko Rendulić</item>
      <item>Županijsko državno odvjetništvo u Zagrebu</item>
    </derivirana_varijabla>
  </DomainObject.Predmet.OstaliListNazivFormated>
  <DomainObject.Predmet.OstaliListNazivFormatedOIB>
    <izvorni_sadrzaj>
      <item>Slavko Rendulić, OIB 70673519982</item>
      <item>Županijsko državno odvjetništvo u Zagrebu</item>
    </izvorni_sadrzaj>
    <derivirana_varijabla naziv="DomainObject.Predmet.OstaliListNazivFormatedOIB_1">
      <item>Slavko Rendulić, OIB 70673519982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St-5219/2016-26</izvorni_sadrzaj>
    <derivirana_varijabla naziv="DomainObject.PoslovniBrojDokumenta_1">St-5219/2016-26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REN-ING d.o.o.</izvorni_sadrzaj>
    <derivirana_varijabla naziv="DomainObject.Predmet.ProtustrankaIDrugi_1">REN-ING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REN-ING d.o.o., OIB 23784602908, Perjasička 8, 10000 Zagreb</izvorni_sadrzaj>
    <derivirana_varijabla naziv="DomainObject.Predmet.ProtustrankaIDrugiAdressOIB_1">REN-ING d.o.o., OIB 23784602908, Perjasička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REN-ING d.o.o.</item>
      <item>FINA Regionalni centar Zagreb</item>
      <item>Slavko Rendulić</item>
      <item>Županijsko državno odvjetništvo u Zagrebu</item>
    </izvorni_sadrzaj>
    <derivirana_varijabla naziv="DomainObject.Predmet.SudioniciListNaziv_1">
      <item>REN-ING d.o.o.</item>
      <item>FINA Regionalni centar Zagreb</item>
      <item>Slavko Rendulić</item>
      <item>Županijsko državno odvjetništvo u Zagrebu</item>
    </derivirana_varijabla>
  </DomainObject.Predmet.SudioniciListNaziv>
  <DomainObject.Predmet.SudioniciListAdressOIB>
    <izvorni_sadrzaj>
      <item>REN-ING d.o.o., OIB 23784602908, Perjasička 8,10000 Zagreb</item>
      <item>FINA Regionalni centar Zagreb, OIB 85821130368, Trg svibanjskih žrtava 1995. 1,10000 Zagreb</item>
      <item>Slavko Rendulić, OIB 70673519982, Perjasička 8,10000 Zagreb</item>
      <item>Županijsko državno odvjetništvo u Zagrebu</item>
    </izvorni_sadrzaj>
    <derivirana_varijabla naziv="DomainObject.Predmet.SudioniciListAdressOIB_1">
      <item>REN-ING d.o.o., OIB 23784602908, Perjasička 8,10000 Zagreb</item>
      <item>FINA Regionalni centar Zagreb, OIB 85821130368, Trg svibanjskih žrtava 1995. 1,10000 Zagreb</item>
      <item>Slavko Rendulić, OIB 70673519982, Perjasička 8,10000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23784602908</item>
      <item>, OIB 85821130368</item>
      <item>, OIB 70673519982</item>
      <item>, OIB null</item>
    </izvorni_sadrzaj>
    <derivirana_varijabla naziv="DomainObject.Predmet.SudioniciListNazivOIB_1">
      <item>, OIB 23784602908</item>
      <item>, OIB 85821130368</item>
      <item>, OIB 70673519982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751</properties:Words>
  <properties:Characters>4164</properties:Characters>
  <properties:Lines>105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4989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2018-05-24T07:37:00Z</dcterms:created>
  <dc:creator>radicn</dc:creator>
  <cp:lastModifiedBy>Mirjana Gašparić</cp:lastModifiedBy>
  <cp:lastPrinted>2018-05-29T10:45:00Z</cp:lastPrinted>
  <dcterms:modified xmlns:xsi="http://www.w3.org/2001/XMLSchema-instance" xsi:type="dcterms:W3CDTF">2018-05-29T10:50:00Z</dcterms:modified>
  <cp:revision>13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St-5219/2016-26 / Odluka - Rješenje - otvaranje stečajnog postupka (St-5219-16_OTVARANJE_STEČAJA_MARUŠIĆ.docx)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