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22e8" w14:paraId="f0622e8" w:rsidRDefault="006F2C6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2C6A" w:rsidP="006F2C6A" w:rsidR="006F2C6A">
      <w:pPr>
        <w:pStyle w:val="Bezproreda"/>
      </w:pPr>
    </w:p>
    <w:p w:rsidRDefault="006F2C6A" w:rsidP="006F2C6A" w:rsidR="006F2C6A">
      <w:pPr>
        <w:pStyle w:val="Bezproreda"/>
      </w:pPr>
    </w:p>
    <w:p w:rsidRDefault="006F2C6A" w:rsidP="006F2C6A" w:rsidR="00AE649C">
      <w:pPr>
        <w:pStyle w:val="Bezproreda"/>
      </w:pPr>
      <w:r>
        <w:t xml:space="preserve">     Republika Hrvatska</w:t>
      </w:r>
    </w:p>
    <w:p w:rsidRDefault="006F2C6A" w:rsidP="006F2C6A" w:rsidR="006F2C6A">
      <w:pPr>
        <w:pStyle w:val="Bezproreda"/>
      </w:pPr>
      <w:r>
        <w:t>Trgovački sud u Bjelovaru</w:t>
      </w:r>
    </w:p>
    <w:p w:rsidRDefault="006F2C6A" w:rsidP="006F2C6A" w:rsidR="006F2C6A">
      <w:pPr>
        <w:pStyle w:val="Bezproreda"/>
      </w:pPr>
      <w:r>
        <w:t>Bjelovar, Dr. I. Lebovića 42.</w:t>
      </w:r>
    </w:p>
    <w:p w:rsidRDefault="006F2C6A" w:rsidP="006F2C6A" w:rsidR="006F2C6A">
      <w:pPr>
        <w:pStyle w:val="Bezproreda"/>
      </w:pPr>
    </w:p>
    <w:p w:rsidRDefault="006F2C6A" w:rsidP="006F2C6A" w:rsidR="006F2C6A">
      <w:pPr>
        <w:pStyle w:val="Bezproreda"/>
        <w:ind w:firstLine="708" w:left="3540"/>
        <w:jc w:val="center"/>
      </w:pPr>
      <w:r>
        <w:t>Poslovni broj: 1 St-825/2017-7</w:t>
      </w:r>
    </w:p>
    <w:p w:rsidRDefault="006F2C6A" w:rsidP="006F2C6A" w:rsidR="006F2C6A">
      <w:pPr>
        <w:pStyle w:val="Bezproreda"/>
        <w:jc w:val="center"/>
      </w:pPr>
    </w:p>
    <w:p w:rsidRDefault="006F2C6A" w:rsidP="006F2C6A" w:rsidR="006F2C6A">
      <w:pPr>
        <w:pStyle w:val="Bezproreda"/>
      </w:pPr>
    </w:p>
    <w:p w:rsidRDefault="006F2C6A" w:rsidP="006F2C6A" w:rsidR="006F2C6A">
      <w:pPr>
        <w:pStyle w:val="Bezproreda"/>
        <w:jc w:val="center"/>
      </w:pPr>
      <w:r>
        <w:t>R E P U B L I K A  H R V A T S K A</w:t>
      </w:r>
    </w:p>
    <w:p w:rsidRDefault="006F2C6A" w:rsidP="006F2C6A" w:rsidR="006F2C6A">
      <w:pPr>
        <w:pStyle w:val="Bezproreda"/>
        <w:jc w:val="center"/>
      </w:pPr>
    </w:p>
    <w:p w:rsidRDefault="006F2C6A" w:rsidP="006F2C6A" w:rsidR="006F2C6A">
      <w:pPr>
        <w:pStyle w:val="Bezproreda"/>
        <w:jc w:val="center"/>
      </w:pPr>
      <w:r>
        <w:t>R J E Š E N J E</w:t>
      </w:r>
    </w:p>
    <w:p w:rsidRDefault="006F2C6A" w:rsidP="006F2C6A" w:rsidR="006F2C6A">
      <w:pPr>
        <w:pStyle w:val="Bezproreda"/>
        <w:jc w:val="center"/>
      </w:pPr>
    </w:p>
    <w:p w:rsidRDefault="006F2C6A" w:rsidP="006F2C6A" w:rsidR="006F2C6A">
      <w:pPr>
        <w:pStyle w:val="Bezproreda"/>
        <w:jc w:val="both"/>
      </w:pPr>
    </w:p>
    <w:p w:rsidRDefault="006F2C6A" w:rsidP="006F2C6A" w:rsidR="006F2C6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ORNYZ d.o.o. za dizajn i modeliranje Orahovica, Ivana Frana Gundulića 12, OIB: 68122803164, 19. veljače 2018. </w:t>
      </w:r>
    </w:p>
    <w:p w:rsidRDefault="006F2C6A" w:rsidP="006F2C6A" w:rsidR="006F2C6A">
      <w:pPr>
        <w:pStyle w:val="Bezproreda"/>
        <w:jc w:val="both"/>
        <w:rPr>
          <w:noProof/>
        </w:rPr>
      </w:pPr>
    </w:p>
    <w:p w:rsidRDefault="006F2C6A" w:rsidP="006F2C6A" w:rsidR="006F2C6A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6F2C6A" w:rsidP="006F2C6A" w:rsidR="006F2C6A">
      <w:pPr>
        <w:pStyle w:val="Bezproreda"/>
        <w:jc w:val="both"/>
      </w:pPr>
    </w:p>
    <w:p w:rsidRDefault="006F2C6A" w:rsidP="006F2C6A" w:rsidR="006F2C6A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 ORNYZ d.o.o. za dizajn i modeliranje Orahovica, Ivana Frana Gundulića 12, OIB: 68122803164,  </w:t>
      </w:r>
      <w:r>
        <w:t>da u  roku od 15 dana, računajući od isteka osmog dana objave ovog poziva na e-oglasnoj ploči suda, uplate predujam u iznosu od 1.000,00 kuna u Fond za namirenje troškova stečajnog postupka koji se vodi kod ovog suda IBAN: HR6123900011300000630 model HR00 50-825-17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HR05 540-825-17.</w:t>
      </w:r>
    </w:p>
    <w:p w:rsidRDefault="006F2C6A" w:rsidP="006F2C6A" w:rsidR="006F2C6A">
      <w:pPr>
        <w:pStyle w:val="Bezproreda"/>
        <w:jc w:val="both"/>
        <w:rPr>
          <w:lang w:val="en-GB"/>
        </w:rPr>
      </w:pPr>
    </w:p>
    <w:p w:rsidRDefault="006F2C6A" w:rsidP="006F2C6A" w:rsidR="006F2C6A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6F2C6A" w:rsidP="006F2C6A" w:rsidR="006F2C6A">
      <w:pPr>
        <w:pStyle w:val="Bezproreda"/>
        <w:jc w:val="both"/>
      </w:pPr>
    </w:p>
    <w:p w:rsidRDefault="006F2C6A" w:rsidP="006F2C6A" w:rsidR="006F2C6A">
      <w:pPr>
        <w:pStyle w:val="Bezproreda"/>
        <w:jc w:val="center"/>
      </w:pPr>
      <w:r>
        <w:t>Obrazloženje</w:t>
      </w:r>
    </w:p>
    <w:p w:rsidRDefault="006F2C6A" w:rsidP="006F2C6A" w:rsidR="006F2C6A">
      <w:pPr>
        <w:pStyle w:val="Bezproreda"/>
        <w:jc w:val="both"/>
      </w:pPr>
    </w:p>
    <w:p w:rsidRDefault="006F2C6A" w:rsidP="006F2C6A" w:rsidR="006F2C6A">
      <w:pPr>
        <w:pStyle w:val="Bezproreda"/>
        <w:ind w:firstLine="708"/>
        <w:jc w:val="both"/>
      </w:pPr>
      <w:r>
        <w:t xml:space="preserve">Dana 5. prosinca 2017. godine FINA RC Zagreb, Podružnica Bjelovar. je protiv dužnika podnijela prijedlog za pokretanje stečajnog postupka  sukladno odredbi čl. 110. 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6F2C6A" w:rsidP="006F2C6A" w:rsidR="006F2C6A">
      <w:pPr>
        <w:pStyle w:val="Bezproreda"/>
        <w:jc w:val="both"/>
      </w:pPr>
    </w:p>
    <w:p w:rsidRDefault="006F2C6A" w:rsidP="006F2C6A" w:rsidR="006F2C6A">
      <w:pPr>
        <w:pStyle w:val="Bezproreda"/>
        <w:ind w:firstLine="708"/>
        <w:jc w:val="both"/>
      </w:pPr>
      <w:r>
        <w:t xml:space="preserve">Sud je rješenjem od 8. siječnja 2018. pokrenuo postupak radi utvrđivanja uvjeta za otvaranje stečajnog postupka nad dužnikom </w:t>
      </w:r>
      <w:r>
        <w:rPr>
          <w:noProof/>
        </w:rPr>
        <w:t>ORNYZ d.o.o. za dizajn i modeliranje Orahovica, Ivana Frana Gundulića 12, OIB: 68122803164.</w:t>
      </w:r>
      <w:r>
        <w:t xml:space="preserve"> Istim rješenjem sazvano je ročište radi izjašnjenja o prijedlogu i raspravi o uvjetima za otvaranje stečajnog postupka.</w:t>
      </w:r>
    </w:p>
    <w:p w:rsidRDefault="006F2C6A" w:rsidP="006F2C6A" w:rsidR="006F2C6A">
      <w:pPr>
        <w:pStyle w:val="Bezproreda"/>
        <w:jc w:val="both"/>
      </w:pPr>
      <w:r>
        <w:t xml:space="preserve"> </w:t>
      </w:r>
    </w:p>
    <w:p w:rsidRDefault="006F2C6A" w:rsidP="006F2C6A" w:rsidR="006F2C6A">
      <w:pPr>
        <w:pStyle w:val="Bezproreda"/>
        <w:ind w:firstLine="708"/>
        <w:jc w:val="both"/>
      </w:pPr>
      <w:r>
        <w:t>Na ročištu održanom dana 12. veljače 2018. godine sud zaključuje da dužnik ne raspolaže imovinom koja bi bila dovoljna za namirenje troškova prethodnog i stečajnog postupka.</w:t>
      </w:r>
    </w:p>
    <w:p w:rsidRDefault="006F2C6A" w:rsidP="006F2C6A" w:rsidR="006F2C6A">
      <w:pPr>
        <w:pStyle w:val="Bezproreda"/>
        <w:jc w:val="both"/>
      </w:pPr>
    </w:p>
    <w:p w:rsidRDefault="006F2C6A" w:rsidP="006F2C6A" w:rsidR="006F2C6A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6F2C6A" w:rsidP="006F2C6A" w:rsidR="006F2C6A">
      <w:pPr>
        <w:pStyle w:val="Bezproreda"/>
        <w:jc w:val="both"/>
      </w:pPr>
    </w:p>
    <w:p w:rsidRDefault="006F2C6A" w:rsidP="006F2C6A" w:rsidR="006F2C6A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6F2C6A" w:rsidP="006F2C6A" w:rsidR="006F2C6A">
      <w:pPr>
        <w:pStyle w:val="Bezproreda"/>
        <w:jc w:val="both"/>
      </w:pPr>
    </w:p>
    <w:p w:rsidRDefault="006F2C6A" w:rsidP="006F2C6A" w:rsidR="006F2C6A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6F2C6A" w:rsidP="006F2C6A" w:rsidR="006F2C6A">
      <w:pPr>
        <w:pStyle w:val="Bezproreda"/>
        <w:jc w:val="both"/>
      </w:pPr>
    </w:p>
    <w:p w:rsidRDefault="006F2C6A" w:rsidP="006F2C6A" w:rsidR="006F2C6A">
      <w:pPr>
        <w:pStyle w:val="Bezproreda"/>
        <w:ind w:firstLine="708"/>
        <w:jc w:val="both"/>
      </w:pPr>
      <w:r>
        <w:t>U Bjelovaru 19. veljače 2018.</w:t>
      </w:r>
    </w:p>
    <w:p w:rsidRDefault="006F2C6A" w:rsidP="006F2C6A" w:rsidR="006F2C6A">
      <w:pPr>
        <w:pStyle w:val="Bezproreda"/>
        <w:jc w:val="both"/>
      </w:pPr>
    </w:p>
    <w:p w:rsidRDefault="006F2C6A" w:rsidP="006F2C6A" w:rsidR="006F2C6A">
      <w:pPr>
        <w:pStyle w:val="Bezproreda"/>
        <w:ind w:firstLine="708" w:left="708"/>
        <w:jc w:val="center"/>
      </w:pPr>
      <w:r>
        <w:t>S u d a c</w:t>
      </w:r>
    </w:p>
    <w:p w:rsidRDefault="006F2C6A" w:rsidP="006F2C6A" w:rsidR="006F2C6A">
      <w:pPr>
        <w:pStyle w:val="Bezproreda"/>
        <w:jc w:val="center"/>
      </w:pPr>
    </w:p>
    <w:p w:rsidRDefault="006F2C6A" w:rsidP="006F2C6A" w:rsidR="006F2C6A">
      <w:pPr>
        <w:pStyle w:val="Bezproreda"/>
        <w:ind w:firstLine="708" w:left="708"/>
        <w:jc w:val="center"/>
      </w:pPr>
      <w:r>
        <w:t>Branka Pleskalt v.r.</w:t>
      </w:r>
    </w:p>
    <w:p w:rsidRDefault="006F2C6A" w:rsidP="006F2C6A" w:rsidR="006F2C6A">
      <w:pPr>
        <w:pStyle w:val="Bezproreda"/>
        <w:ind w:firstLine="708" w:left="708"/>
        <w:jc w:val="center"/>
      </w:pPr>
    </w:p>
    <w:p w:rsidRDefault="006F2C6A" w:rsidP="006F2C6A" w:rsidR="006F2C6A">
      <w:pPr>
        <w:pStyle w:val="Bezproreda"/>
        <w:ind w:firstLine="708" w:left="708"/>
        <w:jc w:val="center"/>
      </w:pPr>
      <w:r>
        <w:t>Za točnost otpravka-ovlašteni službenik</w:t>
      </w:r>
    </w:p>
    <w:p w:rsidRDefault="006F2C6A" w:rsidP="006F2C6A" w:rsidR="006F2C6A">
      <w:pPr>
        <w:pStyle w:val="Bezproreda"/>
        <w:ind w:firstLine="708" w:left="708"/>
        <w:jc w:val="center"/>
      </w:pPr>
      <w:r>
        <w:t>Vesna Dragišić</w:t>
      </w:r>
    </w:p>
    <w:p w:rsidRDefault="006F2C6A" w:rsidP="006F2C6A" w:rsidR="006F2C6A">
      <w:pPr>
        <w:pStyle w:val="Bezproreda"/>
        <w:jc w:val="both"/>
      </w:pPr>
    </w:p>
    <w:p w:rsidRDefault="006F2C6A" w:rsidP="006F2C6A" w:rsidR="006F2C6A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F2C6A" w:rsidP="006F2C6A" w:rsidR="006F2C6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F2C6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1486975"/>
      <w:docPartObj>
        <w:docPartGallery w:val="Page Numbers (Top of Page)"/>
        <w:docPartUnique/>
      </w:docPartObj>
    </w:sdtPr>
    <w:sdtEndPr/>
    <w:sdtContent>
      <w:p w:rsidRDefault="006F2C6A" w:rsidR="006F2C6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FB5">
          <w:t>2</w:t>
        </w:r>
        <w:r>
          <w:fldChar w:fldCharType="end"/>
        </w:r>
      </w:p>
    </w:sdtContent>
  </w:sdt>
  <w:p w:rsidRDefault="006F2C6A" w:rsidR="008333A9">
    <w:pPr>
      <w:pStyle w:val="Zaglavlje"/>
    </w:pPr>
    <w:r>
      <w:t>Poslovni broj: 1 St-825/2017-7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FB5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2C6A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878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St-825/2017-7</izvorni_sadrzaj>
    <derivirana_varijabla naziv="DomainObject.Oznaka_1">St-825/2017-7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St-825/2017</izvorni_sadrzaj>
    <derivirana_varijabla naziv="DomainObject.Predmet.OznakaBroj_1">St-825/2017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ORNYZ društvo s ograničenom odgovornošću za dizajn i modeliranje</izvorni_sadrzaj>
    <derivirana_varijabla naziv="DomainObject.Predmet.ProtustrankaFormated_1">  ORNYZ društvo s ograničenom odgovornošću za dizajn i modeliranje</derivirana_varijabla>
  </DomainObject.Predmet.ProtustrankaFormated>
  <DomainObject.Predmet.ProtustrankaFormatedOIB>
    <izvorni_sadrzaj>  ORNYZ društvo s ograničenom odgovornošću za dizajn i modeliranje, OIB 68122803164</izvorni_sadrzaj>
    <derivirana_varijabla naziv="DomainObject.Predmet.ProtustrankaFormatedOIB_1">  ORNYZ društvo s ograničenom odgovornošću za dizajn i modeliranje, OIB 68122803164</derivirana_varijabla>
  </DomainObject.Predmet.ProtustrankaFormatedOIB>
  <DomainObject.Predmet.ProtustrankaFormatedWithAdress>
    <izvorni_sadrzaj> ORNYZ društvo s ograničenom odgovornošću za dizajn i modeliranje, Ivana Frana Gundulića 12, 33515 Orahovica</izvorni_sadrzaj>
    <derivirana_varijabla naziv="DomainObject.Predmet.ProtustrankaFormatedWithAdress_1"> ORNYZ društvo s ograničenom odgovornošću za dizajn i modeliranje, Ivana Frana Gundulića 12, 33515 Orahovica</derivirana_varijabla>
  </DomainObject.Predmet.ProtustrankaFormatedWithAdress>
  <DomainObject.Predmet.ProtustrankaFormatedWithAdressOIB>
    <izvorni_sadrzaj> ORNYZ društvo s ograničenom odgovornošću za dizajn i modeliranje, OIB 68122803164, Ivana Frana Gundulića 12, 33515 Orahovica</izvorni_sadrzaj>
    <derivirana_varijabla naziv="DomainObject.Predmet.ProtustrankaFormatedWithAdressOIB_1"> ORNYZ društvo s ograničenom odgovornošću za dizajn i modeliranje, OIB 68122803164, Ivana Frana Gundulića 12, 33515 Orahovica</derivirana_varijabla>
  </DomainObject.Predmet.ProtustrankaFormatedWithAdressOIB>
  <DomainObject.Predmet.ProtustrankaWithAdress>
    <izvorni_sadrzaj>ORNYZ društvo s ograničenom odgovornošću za dizajn i modeliranje Ivana Frana Gundulića 12, 33515 Orahovica</izvorni_sadrzaj>
    <derivirana_varijabla naziv="DomainObject.Predmet.ProtustrankaWithAdress_1">ORNYZ društvo s ograničenom odgovornošću za dizajn i modeliranje Ivana Frana Gundulića 12, 33515 Orahovica</derivirana_varijabla>
  </DomainObject.Predmet.ProtustrankaWithAdress>
  <DomainObject.Predmet.ProtustrankaWithAdressOIB>
    <izvorni_sadrzaj>ORNYZ društvo s ograničenom odgovornošću za dizajn i modeliranje, OIB 68122803164, Ivana Frana Gundulića 12, 33515 Orahovica</izvorni_sadrzaj>
    <derivirana_varijabla naziv="DomainObject.Predmet.ProtustrankaWithAdressOIB_1">ORNYZ društvo s ograničenom odgovornošću za dizajn i modeliranje, OIB 68122803164, Ivana Frana Gundulića 12, 33515 Orahovica</derivirana_varijabla>
  </DomainObject.Predmet.ProtustrankaWithAdressOIB>
  <DomainObject.Predmet.ProtustrankaNazivFormated>
    <izvorni_sadrzaj>ORNYZ društvo s ograničenom odgovornošću za dizajn i modeliranje</izvorni_sadrzaj>
    <derivirana_varijabla naziv="DomainObject.Predmet.ProtustrankaNazivFormated_1">ORNYZ društvo s ograničenom odgovornošću za dizajn i modeliranje</derivirana_varijabla>
  </DomainObject.Predmet.ProtustrankaNazivFormated>
  <DomainObject.Predmet.ProtustrankaNazivFormatedOIB>
    <izvorni_sadrzaj>ORNYZ društvo s ograničenom odgovornošću za dizajn i modeliranje, OIB 68122803164</izvorni_sadrzaj>
    <derivirana_varijabla naziv="DomainObject.Predmet.ProtustrankaNazivFormatedOIB_1">ORNYZ društvo s ograničenom odgovornošću za dizajn i modeliranje, OIB 68122803164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ORNYZ društvo s ograničenom odgovornošću za dizajn i modeliranje</item>
    </izvorni_sadrzaj>
    <derivirana_varijabla naziv="DomainObject.Predmet.ProtuStrankaListFormated_1">
      <item>ORNYZ društvo s ograničenom odgovornošću za dizajn i modeliranje</item>
    </derivirana_varijabla>
  </DomainObject.Predmet.ProtuStrankaListFormated>
  <DomainObject.Predmet.ProtuStrankaListFormatedOIB>
    <izvorni_sadrzaj>
      <item>ORNYZ društvo s ograničenom odgovornošću za dizajn i modeliranje, OIB 68122803164</item>
    </izvorni_sadrzaj>
    <derivirana_varijabla naziv="DomainObject.Predmet.ProtuStrankaListFormatedOIB_1">
      <item>ORNYZ društvo s ograničenom odgovornošću za dizajn i modeliranje, OIB 68122803164</item>
    </derivirana_varijabla>
  </DomainObject.Predmet.ProtuStrankaListFormatedOIB>
  <DomainObject.Predmet.ProtuStrankaListFormatedWithAdress>
    <izvorni_sadrzaj>
      <item>ORNYZ društvo s ograničenom odgovornošću za dizajn i modeliranje, Ivana Frana Gundulića 12, 33515 Orahovica</item>
    </izvorni_sadrzaj>
    <derivirana_varijabla naziv="DomainObject.Predmet.ProtuStrankaListFormatedWithAdress_1">
      <item>ORNYZ društvo s ograničenom odgovornošću za dizajn i modeliranje, Ivana Frana Gundulića 12, 33515 Orahovica</item>
    </derivirana_varijabla>
  </DomainObject.Predmet.ProtuStrankaListFormatedWithAdress>
  <DomainObject.Predmet.ProtuStrankaListFormatedWithAdressOIB>
    <izvorni_sadrzaj>
      <item>ORNYZ društvo s ograničenom odgovornošću za dizajn i modeliranje, OIB 68122803164, Ivana Frana Gundulića 12, 33515 Orahovica</item>
    </izvorni_sadrzaj>
    <derivirana_varijabla naziv="DomainObject.Predmet.ProtuStrankaListFormatedWithAdressOIB_1">
      <item>ORNYZ društvo s ograničenom odgovornošću za dizajn i modeliranje, OIB 68122803164, Ivana Frana Gundulića 12, 33515 Orahovica</item>
    </derivirana_varijabla>
  </DomainObject.Predmet.ProtuStrankaListFormatedWithAdressOIB>
  <DomainObject.Predmet.ProtuStrankaListNazivFormated>
    <izvorni_sadrzaj>
      <item>ORNYZ društvo s ograničenom odgovornošću za dizajn i modeliranje</item>
    </izvorni_sadrzaj>
    <derivirana_varijabla naziv="DomainObject.Predmet.ProtuStrankaListNazivFormated_1">
      <item>ORNYZ društvo s ograničenom odgovornošću za dizajn i modeliranje</item>
    </derivirana_varijabla>
  </DomainObject.Predmet.ProtuStrankaListNazivFormated>
  <DomainObject.Predmet.ProtuStrankaListNazivFormatedOIB>
    <izvorni_sadrzaj>
      <item>ORNYZ društvo s ograničenom odgovornošću za dizajn i modeliranje, OIB 68122803164</item>
    </izvorni_sadrzaj>
    <derivirana_varijabla naziv="DomainObject.Predmet.ProtuStrankaListNazivFormatedOIB_1">
      <item>ORNYZ društvo s ograničenom odgovornošću za dizajn i modeliranje, OIB 68122803164</item>
    </derivirana_varijabla>
  </DomainObject.Predmet.ProtuStrankaListNazivFormatedOIB>
  <DomainObject.Predmet.OstaliListFormated>
    <izvorni_sadrzaj>
      <item>Zlatica Mihalek</item>
    </izvorni_sadrzaj>
    <derivirana_varijabla naziv="DomainObject.Predmet.OstaliListFormated_1">
      <item>Zlatica Mihalek</item>
    </derivirana_varijabla>
  </DomainObject.Predmet.OstaliListFormated>
  <DomainObject.Predmet.OstaliListFormatedOIB>
    <izvorni_sadrzaj>
      <item>Zlatica Mihalek, OIB 70735893562</item>
    </izvorni_sadrzaj>
    <derivirana_varijabla naziv="DomainObject.Predmet.OstaliListFormatedOIB_1">
      <item>Zlatica Mihalek, OIB 70735893562</item>
    </derivirana_varijabla>
  </DomainObject.Predmet.OstaliListFormatedOIB>
  <DomainObject.Predmet.OstaliListFormatedWithAdress>
    <izvorni_sadrzaj>
      <item>Zlatica Mihalek, U. Branka Jaklića 4., 33515 Orahovica</item>
    </izvorni_sadrzaj>
    <derivirana_varijabla naziv="DomainObject.Predmet.OstaliListFormatedWithAdress_1">
      <item>Zlatica Mihalek, U. Branka Jaklića 4., 33515 Orahovica</item>
    </derivirana_varijabla>
  </DomainObject.Predmet.OstaliListFormatedWithAdress>
  <DomainObject.Predmet.OstaliListFormatedWithAdressOIB>
    <izvorni_sadrzaj>
      <item>Zlatica Mihalek, OIB 70735893562, U. Branka Jaklića 4., 33515 Orahovica</item>
    </izvorni_sadrzaj>
    <derivirana_varijabla naziv="DomainObject.Predmet.OstaliListFormatedWithAdressOIB_1">
      <item>Zlatica Mihalek, OIB 70735893562, U. Branka Jaklića 4., 33515 Orahovica</item>
    </derivirana_varijabla>
  </DomainObject.Predmet.OstaliListFormatedWithAdressOIB>
  <DomainObject.Predmet.OstaliListNazivFormated>
    <izvorni_sadrzaj>
      <item>Zlatica Mihalek</item>
    </izvorni_sadrzaj>
    <derivirana_varijabla naziv="DomainObject.Predmet.OstaliListNazivFormated_1">
      <item>Zlatica Mihalek</item>
    </derivirana_varijabla>
  </DomainObject.Predmet.OstaliListNazivFormated>
  <DomainObject.Predmet.OstaliListNazivFormatedOIB>
    <izvorni_sadrzaj>
      <item>Zlatica Mihalek, OIB 70735893562</item>
    </izvorni_sadrzaj>
    <derivirana_varijabla naziv="DomainObject.Predmet.OstaliListNazivFormatedOIB_1">
      <item>Zlatica Mihalek, OIB 70735893562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St-825/2017-7</izvorni_sadrzaj>
    <derivirana_varijabla naziv="DomainObject.PoslovniBrojDokumenta_1">St-825/2017-7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ORNYZ društvo s ograničenom odgovornošću za dizajn i modeliranje</izvorni_sadrzaj>
    <derivirana_varijabla naziv="DomainObject.Predmet.ProtustrankaIDrugi_1">ORNYZ društvo s ograničenom odgovornošću za dizajn i modeliranje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ORNYZ društvo s ograničenom odgovornošću za dizajn i modeliranje, OIB 68122803164, Ivana Frana Gundulića 12, 33515 Orahovica</izvorni_sadrzaj>
    <derivirana_varijabla naziv="DomainObject.Predmet.ProtustrankaIDrugiAdressOIB_1">ORNYZ društvo s ograničenom odgovornošću za dizajn i modeliranje, OIB 68122803164, Ivana Frana Gundulića 12,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ORNYZ društvo s ograničenom odgovornošću za dizajn i modeliranje</item>
      <item>Zlatica Mihalek</item>
    </izvorni_sadrzaj>
    <derivirana_varijabla naziv="DomainObject.Predmet.SudioniciListNaziv_1">
      <item>FINA, RC ZAGREB, Podružnica BJELOVAR</item>
      <item>ORNYZ društvo s ograničenom odgovornošću za dizajn i modeliranje</item>
      <item>Zlatica Mihalek</item>
    </derivirana_varijabla>
  </DomainObject.Predmet.SudioniciListNaziv>
  <DomainObject.Predmet.SudioniciListAdressOIB>
    <izvorni_sadrzaj>
      <item>FINA, RC ZAGREB, Podružnica BJELOVAR, OIB 85821130368, F. Supila 4,43000 Bjelovar</item>
      <item>ORNYZ društvo s ograničenom odgovornošću za dizajn i modeliranje, OIB 68122803164, Ivana Frana Gundulića 12,33515 Orahovica</item>
      <item>Zlatica Mihalek, OIB 70735893562, U. Branka Jaklića 4.,33515 Orahovica</item>
    </izvorni_sadrzaj>
    <derivirana_varijabla naziv="DomainObject.Predmet.SudioniciListAdressOIB_1">
      <item>FINA, RC ZAGREB, Podružnica BJELOVAR, OIB 85821130368, F. Supila 4,43000 Bjelovar</item>
      <item>ORNYZ društvo s ograničenom odgovornošću za dizajn i modeliranje, OIB 68122803164, Ivana Frana Gundulića 12,33515 Orahovica</item>
      <item>Zlatica Mihalek, OIB 70735893562, U. Branka Jaklića 4.,33515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B2A1CF-76C7-48E7-9C1C-E126120653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2523</properties:Characters>
  <properties:Lines>74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2018-02-19T12:35:00Z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odluka_St-825_2017-7.docx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