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66f5" w14:paraId="b1d66f5" w:rsidRDefault="002F29AD" w:rsidP="002F29AD" w:rsidR="002F29A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9AD" w:rsidP="002F29AD" w:rsidR="002F29A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F29AD" w:rsidP="002F29AD" w:rsidR="002F29A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F29AD" w:rsidP="002F29AD" w:rsidR="002F29AD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F29AD" w:rsidP="002F29AD" w:rsidR="002F29AD"/>
    <w:p w:rsidRDefault="002F29AD" w:rsidP="002F29AD" w:rsidR="002F29A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F29AD" w:rsidP="002F29AD" w:rsidR="002F29A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F29AD" w:rsidP="002F29AD" w:rsidR="002F29A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F29AD" w:rsidP="002F29AD" w:rsidR="002F29A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29AD" w:rsidP="002F29AD" w:rsidR="002F29A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2500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25. rujna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ŠIRLES 2003 d. o. o. Karigador, Karigador bb, OIB 51388932344, MBS 040187693, 9. prosinca 2015.</w:t>
      </w:r>
    </w:p>
    <w:p w:rsidRDefault="002F29AD" w:rsidP="002F29AD" w:rsidR="002F29A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29AD" w:rsidP="002F29AD" w:rsidR="002F29A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F29AD" w:rsidP="002F29AD" w:rsidR="002F29A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29AD" w:rsidP="002F29AD" w:rsidR="002F29A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ŠIRLES 2003 d. o. o. Karigador, Karigador bb, OIB 51388932344, MBS 040187693</w:t>
      </w:r>
      <w:r w:rsidR="000E23D7">
        <w:rPr>
          <w:rFonts w:cs="Times New Roman" w:eastAsia="Times New Roman"/>
          <w:szCs w:val="24"/>
          <w:lang w:eastAsia="hr-HR"/>
        </w:rPr>
        <w:t>.</w:t>
      </w:r>
    </w:p>
    <w:p w:rsidRDefault="002F29AD" w:rsidP="002F29AD" w:rsidR="002F29A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F29AD" w:rsidP="002F29AD" w:rsidR="002F29AD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F29AD" w:rsidP="002F29AD" w:rsidR="002F29A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F29AD" w:rsidP="002F29AD" w:rsidR="002F29A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</w:t>
      </w:r>
      <w:r>
        <w:rPr>
          <w:rFonts w:cs="Times New Roman" w:eastAsia="Times New Roman"/>
          <w:szCs w:val="24"/>
          <w:lang w:eastAsia="hr-HR"/>
        </w:rPr>
        <w:t>429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ŠIRLES 2003 d. o. o. Karigador.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24.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24.340,61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F29AD" w:rsidP="002F29AD" w:rsidR="002F29A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F29AD" w:rsidP="002F29AD" w:rsidR="002F29A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2F29AD" w:rsidP="002F29AD" w:rsidR="002F29A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29AD" w:rsidP="002F29AD" w:rsidR="002F29A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9.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2F29AD" w:rsidP="002F29AD" w:rsidR="002F29A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F29AD" w:rsidP="002F29AD" w:rsidR="002F29A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0E23D7">
        <w:rPr>
          <w:rFonts w:cs="Times New Roman" w:eastAsia="Times New Roman"/>
          <w:szCs w:val="24"/>
          <w:lang w:eastAsia="hr-HR"/>
        </w:rPr>
        <w:t>, v. r.</w:t>
      </w:r>
    </w:p>
    <w:p w:rsidRDefault="000E23D7" w:rsidP="002F29AD" w:rsidR="000E23D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2F29AD" w:rsidP="002F29AD" w:rsidR="002F29A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F29AD" w:rsidP="002F29AD" w:rsidR="002F29A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F29AD" w:rsidP="002F29AD" w:rsidR="002F29A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F29AD" w:rsidP="002F29AD" w:rsidR="002F29A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2F29AD" w:rsidP="002F29AD" w:rsidR="002F29AD" w:rsidRPr="00C4719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C40F1C" w:rsidR="006706A5"/>
    <w:sectPr w:rsidSect="00511F63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9AD" w:rsidP="002F29AD" w:rsidR="002F29AD">
      <w:r>
        <w:separator/>
      </w:r>
    </w:p>
  </w:endnote>
  <w:endnote w:id="0" w:type="continuationSeparator">
    <w:p w:rsidRDefault="002F29AD" w:rsidP="002F29AD" w:rsidR="002F2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9AD" w:rsidP="002F29AD" w:rsidR="002F29AD">
      <w:r>
        <w:separator/>
      </w:r>
    </w:p>
  </w:footnote>
  <w:footnote w:id="0" w:type="continuationSeparator">
    <w:p w:rsidRDefault="002F29AD" w:rsidP="002F29AD" w:rsidR="002F2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29AD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40F1C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566/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29AD" w:rsidP="00511F63" w:rsidR="00511F63">
    <w:pPr>
      <w:pStyle w:val="Zaglavlje"/>
      <w:jc w:val="right"/>
    </w:pPr>
    <w:r>
      <w:t>11 St-566/2015-3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01A1"/>
    <w:rsid w:val="000E23D7"/>
    <w:rsid w:val="002F29AD"/>
    <w:rsid w:val="003701A1"/>
    <w:rsid w:val="00402BBF"/>
    <w:rsid w:val="007A5C5B"/>
    <w:rsid w:val="00C40F1C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29A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29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29A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29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29A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9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29A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40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F1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F1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F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F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29A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29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29A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29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29A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9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29A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40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F1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F1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F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F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ŠIRLES 2003 d.o.o. KARIGADOR</izvorni_sadrzaj>
    <derivirana_varijabla naziv="DomainObject.Predmet.ProtustrankaFormated_1">  ŠIRLES 2003 d.o.o. KARIGADOR</derivirana_varijabla>
  </DomainObject.Predmet.ProtustrankaFormated>
  <DomainObject.Predmet.ProtustrankaFormatedOIB>
    <izvorni_sadrzaj>  ŠIRLES 2003 d.o.o. KARIGADOR, OIB 51388932344</izvorni_sadrzaj>
    <derivirana_varijabla naziv="DomainObject.Predmet.ProtustrankaFormatedOIB_1">  ŠIRLES 2003 d.o.o. KARIGADOR, OIB 51388932344</derivirana_varijabla>
  </DomainObject.Predmet.ProtustrankaFormatedOIB>
  <DomainObject.Predmet.ProtustrankaFormatedWithAdress>
    <izvorni_sadrzaj> ŠIRLES 2003 d.o.o. KARIGADOR, Karigador/bb, 52474 Karigador</izvorni_sadrzaj>
    <derivirana_varijabla naziv="DomainObject.Predmet.ProtustrankaFormatedWithAdress_1"> ŠIRLES 2003 d.o.o. KARIGADOR, Karigador/bb, 52474 Karigador</derivirana_varijabla>
  </DomainObject.Predmet.ProtustrankaFormatedWithAdress>
  <DomainObject.Predmet.ProtustrankaFormatedWithAdressOIB>
    <izvorni_sadrzaj> ŠIRLES 2003 d.o.o. KARIGADOR, OIB 51388932344, Karigador/bb, 52474 Karigador</izvorni_sadrzaj>
    <derivirana_varijabla naziv="DomainObject.Predmet.ProtustrankaFormatedWithAdressOIB_1"> ŠIRLES 2003 d.o.o. KARIGADOR, OIB 51388932344, Karigador/bb, 52474 Karigador</derivirana_varijabla>
  </DomainObject.Predmet.ProtustrankaFormatedWithAdressOIB>
  <DomainObject.Predmet.ProtustrankaWithAdress>
    <izvorni_sadrzaj>ŠIRLES 2003 d.o.o. KARIGADOR Karigador/bb, 52474 Karigador</izvorni_sadrzaj>
    <derivirana_varijabla naziv="DomainObject.Predmet.ProtustrankaWithAdress_1">ŠIRLES 2003 d.o.o. KARIGADOR Karigador/bb, 52474 Karigador</derivirana_varijabla>
  </DomainObject.Predmet.ProtustrankaWithAdress>
  <DomainObject.Predmet.ProtustrankaWithAdressOIB>
    <izvorni_sadrzaj>ŠIRLES 2003 d.o.o. KARIGADOR, OIB 51388932344, Karigador/bb, 52474 Karigador</izvorni_sadrzaj>
    <derivirana_varijabla naziv="DomainObject.Predmet.ProtustrankaWithAdressOIB_1">ŠIRLES 2003 d.o.o. KARIGADOR, OIB 51388932344, Karigador/bb, 52474 Karigador</derivirana_varijabla>
  </DomainObject.Predmet.ProtustrankaWithAdressOIB>
  <DomainObject.Predmet.ProtustrankaNazivFormated>
    <izvorni_sadrzaj>ŠIRLES 2003 d.o.o. KARIGADOR</izvorni_sadrzaj>
    <derivirana_varijabla naziv="DomainObject.Predmet.ProtustrankaNazivFormated_1">ŠIRLES 2003 d.o.o. KARIGADOR</derivirana_varijabla>
  </DomainObject.Predmet.ProtustrankaNazivFormated>
  <DomainObject.Predmet.ProtustrankaNazivFormatedOIB>
    <izvorni_sadrzaj>ŠIRLES 2003 d.o.o. KARIGADOR, OIB 51388932344</izvorni_sadrzaj>
    <derivirana_varijabla naziv="DomainObject.Predmet.ProtustrankaNazivFormatedOIB_1">ŠIRLES 2003 d.o.o. KARIGADOR, OIB 51388932344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24340.61</izvorni_sadrzaj>
    <derivirana_varijabla naziv="DomainObject.Predmet.TrenutnaVrijednost_1">24340.61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ŠIRLES 2003 d.o.o. KARIGADOR</item>
    </izvorni_sadrzaj>
    <derivirana_varijabla naziv="DomainObject.Predmet.ProtuStrankaListFormated_1">
      <item>ŠIRLES 2003 d.o.o. KARIGADOR</item>
    </derivirana_varijabla>
  </DomainObject.Predmet.ProtuStrankaListFormated>
  <DomainObject.Predmet.ProtuStrankaListFormatedOIB>
    <izvorni_sadrzaj>
      <item>ŠIRLES 2003 d.o.o. KARIGADOR, OIB 51388932344</item>
    </izvorni_sadrzaj>
    <derivirana_varijabla naziv="DomainObject.Predmet.ProtuStrankaListFormatedOIB_1">
      <item>ŠIRLES 2003 d.o.o. KARIGADOR, OIB 51388932344</item>
    </derivirana_varijabla>
  </DomainObject.Predmet.ProtuStrankaListFormatedOIB>
  <DomainObject.Predmet.ProtuStrankaListFormatedWithAdress>
    <izvorni_sadrzaj>
      <item>ŠIRLES 2003 d.o.o. KARIGADOR, Karigador/bb, 52474 Karigador</item>
    </izvorni_sadrzaj>
    <derivirana_varijabla naziv="DomainObject.Predmet.ProtuStrankaListFormatedWithAdress_1">
      <item>ŠIRLES 2003 d.o.o. KARIGADOR, Karigador/bb, 52474 Karigador</item>
    </derivirana_varijabla>
  </DomainObject.Predmet.ProtuStrankaListFormatedWithAdress>
  <DomainObject.Predmet.ProtuStrankaListFormatedWithAdressOIB>
    <izvorni_sadrzaj>
      <item>ŠIRLES 2003 d.o.o. KARIGADOR, OIB 51388932344, Karigador/bb, 52474 Karigador</item>
    </izvorni_sadrzaj>
    <derivirana_varijabla naziv="DomainObject.Predmet.ProtuStrankaListFormatedWithAdressOIB_1">
      <item>ŠIRLES 2003 d.o.o. KARIGADOR, OIB 51388932344, Karigador/bb, 52474 Karigador</item>
    </derivirana_varijabla>
  </DomainObject.Predmet.ProtuStrankaListFormatedWithAdressOIB>
  <DomainObject.Predmet.ProtuStrankaListNazivFormated>
    <izvorni_sadrzaj>
      <item>ŠIRLES 2003 d.o.o. KARIGADOR</item>
    </izvorni_sadrzaj>
    <derivirana_varijabla naziv="DomainObject.Predmet.ProtuStrankaListNazivFormated_1">
      <item>ŠIRLES 2003 d.o.o. KARIGADOR</item>
    </derivirana_varijabla>
  </DomainObject.Predmet.ProtuStrankaListNazivFormated>
  <DomainObject.Predmet.ProtuStrankaListNazivFormatedOIB>
    <izvorni_sadrzaj>
      <item>ŠIRLES 2003 d.o.o. KARIGADOR, OIB 51388932344</item>
    </izvorni_sadrzaj>
    <derivirana_varijabla naziv="DomainObject.Predmet.ProtuStrankaListNazivFormatedOIB_1">
      <item>ŠIRLES 2003 d.o.o. KARIGADOR, OIB 51388932344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ŠIRLES 2003 d.o.o. KARIGADOR</izvorni_sadrzaj>
    <derivirana_varijabla naziv="DomainObject.Predmet.ProtustrankaIDrugi_1">ŠIRLES 2003 d.o.o. KARIGADOR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ŠIRLES 2003 d.o.o. KARIGADOR, OIB 51388932344, Karigador/bb, 52474 Karigador</izvorni_sadrzaj>
    <derivirana_varijabla naziv="DomainObject.Predmet.ProtustrankaIDrugiAdressOIB_1">ŠIRLES 2003 d.o.o. KARIGADOR, OIB 51388932344, Karigador/bb, 52474 Karigador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ŠIRLES 2003 d.o.o. KARIGADOR</item>
    </izvorni_sadrzaj>
    <derivirana_varijabla naziv="DomainObject.Predmet.SudioniciListNaziv_1">
      <item>FINANCIJSKA AGENCIJA, RC RIJEKA, PODRUŽNICA PULA, PULA</item>
      <item>ŠIRLES 2003 d.o.o. KARIGADOR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ŠIRLES 2003 d.o.o. KARIGADOR, OIB 51388932344, Karigador/bb,52474 Karigador</item>
    </izvorni_sadrzaj>
    <derivirana_varijabla naziv="DomainObject.Predmet.SudioniciListAdressOIB_1">
      <item>FINANCIJSKA AGENCIJA, RC RIJEKA, PODRUŽNICA PULA, PULA, OIB 85821130368, Giardini 5,52100 Pula</item>
      <item>ŠIRLES 2003 d.o.o. KARIGADOR, OIB 51388932344, Karigador/bb,52474 Karigador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51388932344</item>
    </izvorni_sadrzaj>
    <derivirana_varijabla naziv="DomainObject.Predmet.SudioniciListNazivOIB_1">
      <item>, OIB 85821130368</item>
      <item>, OIB 51388932344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2017</properties:Characters>
  <properties:Lines>50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2015-12-09T08:38:00Z</dcterms:created>
  <dc:creator>Mihaela Kaligari</dc:creator>
  <dc:description/>
  <cp:keywords/>
  <cp:lastModifiedBy>Sanja Prodan</cp:lastModifiedBy>
  <cp:lastPrinted>2015-12-17T09:49:00Z</cp:lastPrinted>
  <dcterms:modified xmlns:xsi="http://www.w3.org/2001/XMLSchema-instance" xsi:type="dcterms:W3CDTF">2015-12-17T09:49:00Z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