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cc39" w14:paraId="2eccc39" w:rsidRDefault="00D61F89" w:rsidP="00D61F89" w:rsidR="00D61F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D61F89" w:rsidP="00D61F89" w:rsidR="00D61F89">
      <w:r>
        <w:t>REPUBLIKA HRVATSKA</w:t>
      </w:r>
    </w:p>
    <w:p w:rsidRDefault="00D61F89" w:rsidP="00D61F89" w:rsidR="00D61F89">
      <w:r>
        <w:t>TRGOVAČKI SUD U OSIJEKU</w:t>
      </w:r>
    </w:p>
    <w:p w:rsidRDefault="00D61F89" w:rsidP="00D61F89" w:rsidR="00D61F89">
      <w:r>
        <w:t xml:space="preserve">STALNA SLUŽBA U SLAVONSKOM BRODU </w:t>
      </w:r>
    </w:p>
    <w:p w:rsidRDefault="00D61F89" w:rsidP="00D61F89" w:rsidR="00956296">
      <w:r>
        <w:t>Trg pobjede 13</w:t>
      </w:r>
    </w:p>
    <w:p w:rsidRDefault="00D61F89" w:rsidP="00D61F89" w:rsidR="00956296">
      <w:r>
        <w:t>35000 SLAVONSKI BROD                                               </w:t>
      </w:r>
      <w:r w:rsidR="00CE7781">
        <w:t>          </w:t>
      </w:r>
    </w:p>
    <w:p w:rsidRDefault="00956296" w:rsidP="00D61F89" w:rsidR="00956296"/>
    <w:p w:rsidRDefault="00CE7781" w:rsidP="00956296" w:rsidR="00D61F89">
      <w:pPr>
        <w:jc w:val="right"/>
      </w:pPr>
      <w:r>
        <w:t xml:space="preserve">               </w:t>
      </w:r>
      <w:r w:rsidRPr="00CE7781">
        <w:rPr>
          <w:b/>
        </w:rPr>
        <w:t>1</w:t>
      </w:r>
      <w:r w:rsidR="00D61F89" w:rsidRPr="00CE7781">
        <w:rPr>
          <w:b/>
        </w:rPr>
        <w:t>/St-</w:t>
      </w:r>
      <w:r w:rsidR="00434FFF">
        <w:rPr>
          <w:b/>
        </w:rPr>
        <w:t>1110/2015-49</w:t>
      </w:r>
    </w:p>
    <w:p w:rsidRDefault="00D61F89" w:rsidP="00D61F89" w:rsidR="00D61F89"/>
    <w:p w:rsidRDefault="00956296" w:rsidP="00D61F89" w:rsidR="00956296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>
        <w:t xml:space="preserve">, u </w:t>
      </w:r>
      <w:r w:rsidR="00434FFF">
        <w:t xml:space="preserve">nastavljenom </w:t>
      </w:r>
      <w:r>
        <w:t xml:space="preserve">postupku </w:t>
      </w:r>
      <w:r w:rsidR="00434FFF">
        <w:t xml:space="preserve">radi naknadne diobe stečajne mase iza PLIN INSTALACIJE d.o.o. u stečaju sa sjedištem u Osijeku, Kardinala A. Stepinca 35, OIB 08871112066, nastale iza brisanog subjekta PLIN INSTALACIJE d.o.o. u stečaju Nova Gradiška, </w:t>
      </w:r>
      <w:proofErr w:type="spellStart"/>
      <w:r w:rsidR="00434FFF">
        <w:t>Prvča</w:t>
      </w:r>
      <w:proofErr w:type="spellEnd"/>
      <w:r w:rsidR="00434FFF">
        <w:t xml:space="preserve"> 96/b, OIB 71496304784</w:t>
      </w:r>
      <w:r>
        <w:rPr>
          <w:color w:val="000000"/>
        </w:rPr>
        <w:t xml:space="preserve">, </w:t>
      </w:r>
      <w:r w:rsidR="00CE7781">
        <w:rPr>
          <w:color w:val="000000"/>
        </w:rPr>
        <w:t>dana</w:t>
      </w:r>
      <w:r>
        <w:t xml:space="preserve"> </w:t>
      </w:r>
      <w:r w:rsidR="00434FFF">
        <w:t>30. srpnja</w:t>
      </w:r>
      <w:r>
        <w:t xml:space="preserve"> 2018.</w:t>
      </w:r>
    </w:p>
    <w:p w:rsidRDefault="00D61F89" w:rsidP="00D61F89" w:rsidR="00D61F89">
      <w:pPr>
        <w:ind w:firstLine="708"/>
        <w:jc w:val="both"/>
      </w:pPr>
    </w:p>
    <w:p w:rsidRDefault="009358BB" w:rsidP="00D61F89" w:rsidR="009358BB">
      <w:pPr>
        <w:ind w:firstLine="708"/>
        <w:jc w:val="both"/>
      </w:pPr>
    </w:p>
    <w:p w:rsidRDefault="00D61F89" w:rsidP="00D61F89" w:rsidR="00D61F89">
      <w:pPr>
        <w:jc w:val="center"/>
      </w:pPr>
      <w:r>
        <w:t>r i j e š i o    j e</w:t>
      </w:r>
    </w:p>
    <w:p w:rsidRDefault="009358BB" w:rsidP="00D61F89" w:rsidR="009358BB">
      <w:pPr>
        <w:jc w:val="center"/>
      </w:pPr>
    </w:p>
    <w:p w:rsidRDefault="00D61F89" w:rsidP="00D61F89" w:rsidR="00D61F89">
      <w:pPr>
        <w:jc w:val="both"/>
      </w:pPr>
    </w:p>
    <w:p w:rsidRDefault="004C3F7E" w:rsidP="0062797B" w:rsidR="00D61F89" w:rsidRPr="0062797B">
      <w:pPr>
        <w:numPr>
          <w:ilvl w:val="0"/>
          <w:numId w:val="3"/>
        </w:numPr>
        <w:jc w:val="both"/>
        <w:rPr>
          <w:b/>
          <w:bCs/>
          <w:color w:val="000000"/>
        </w:rPr>
      </w:pPr>
      <w:proofErr w:type="spellStart"/>
      <w:r>
        <w:t>Ponuditeljici</w:t>
      </w:r>
      <w:proofErr w:type="spellEnd"/>
      <w:r w:rsidR="00D61F89">
        <w:t xml:space="preserve"> </w:t>
      </w:r>
      <w:r w:rsidR="007C090C">
        <w:rPr>
          <w:b/>
          <w:bCs/>
        </w:rPr>
        <w:t xml:space="preserve">TATJANI HRUSTIĆ iz Nove Gradiške, Trg </w:t>
      </w:r>
      <w:proofErr w:type="spellStart"/>
      <w:r w:rsidR="007C090C">
        <w:rPr>
          <w:b/>
          <w:bCs/>
        </w:rPr>
        <w:t>Grigora</w:t>
      </w:r>
      <w:proofErr w:type="spellEnd"/>
      <w:r w:rsidR="007C090C">
        <w:rPr>
          <w:b/>
          <w:bCs/>
        </w:rPr>
        <w:t xml:space="preserve"> Viteza 8, OIB 88277073166</w:t>
      </w:r>
      <w:r w:rsidR="009358BB">
        <w:t xml:space="preserve"> </w:t>
      </w:r>
      <w:r w:rsidR="0062797B">
        <w:t>dosuđuje</w:t>
      </w:r>
      <w:r w:rsidR="00D61F89">
        <w:t xml:space="preserve"> se </w:t>
      </w:r>
      <w:r w:rsidR="0062797B">
        <w:t>nekretnina</w:t>
      </w:r>
      <w:r w:rsidR="008A51BA">
        <w:t xml:space="preserve"> vlasništva</w:t>
      </w:r>
      <w:r w:rsidR="00D61F89">
        <w:t xml:space="preserve"> </w:t>
      </w:r>
      <w:r w:rsidR="007C090C">
        <w:t xml:space="preserve">stečajne mase iza PLIN INSTALACIJE d.o.o. u stečaju sa sjedištem u Osijeku, Kardinala A. Stepinca 35, OIB 08871112066, nastale iza brisanog subjekta PLIN INSTALACIJE d.o.o. u stečaju Nova Gradiška, </w:t>
      </w:r>
      <w:proofErr w:type="spellStart"/>
      <w:r w:rsidR="007C090C">
        <w:t>Prvča</w:t>
      </w:r>
      <w:proofErr w:type="spellEnd"/>
      <w:r w:rsidR="007C090C">
        <w:t xml:space="preserve"> 96/b, OIB 71496304784</w:t>
      </w:r>
      <w:r>
        <w:rPr>
          <w:color w:val="000000"/>
        </w:rPr>
        <w:t>,</w:t>
      </w:r>
      <w:r w:rsidR="008A51BA">
        <w:rPr>
          <w:color w:val="000000"/>
        </w:rPr>
        <w:t xml:space="preserve"> </w:t>
      </w:r>
      <w:r w:rsidR="0062797B" w:rsidRPr="0062797B">
        <w:rPr>
          <w:b/>
        </w:rPr>
        <w:t xml:space="preserve">označena sa kč.br. </w:t>
      </w:r>
      <w:r w:rsidR="00A450AF">
        <w:rPr>
          <w:b/>
        </w:rPr>
        <w:t xml:space="preserve">884/20, oranica </w:t>
      </w:r>
      <w:proofErr w:type="spellStart"/>
      <w:r w:rsidR="00A450AF">
        <w:rPr>
          <w:b/>
        </w:rPr>
        <w:t>Mrsava</w:t>
      </w:r>
      <w:proofErr w:type="spellEnd"/>
      <w:r w:rsidR="00A450AF">
        <w:rPr>
          <w:b/>
        </w:rPr>
        <w:t xml:space="preserve"> sa 2212</w:t>
      </w:r>
      <w:r w:rsidR="0062797B">
        <w:rPr>
          <w:b/>
        </w:rPr>
        <w:t xml:space="preserve"> m2, upisana u </w:t>
      </w:r>
      <w:proofErr w:type="spellStart"/>
      <w:r w:rsidR="0062797B">
        <w:rPr>
          <w:b/>
        </w:rPr>
        <w:t>zk.ul</w:t>
      </w:r>
      <w:proofErr w:type="spellEnd"/>
      <w:r w:rsidR="0062797B">
        <w:rPr>
          <w:b/>
        </w:rPr>
        <w:t xml:space="preserve">. </w:t>
      </w:r>
      <w:r w:rsidR="00A450AF">
        <w:rPr>
          <w:b/>
        </w:rPr>
        <w:t>535</w:t>
      </w:r>
      <w:r w:rsidR="0062797B">
        <w:rPr>
          <w:b/>
        </w:rPr>
        <w:t xml:space="preserve"> k.o. </w:t>
      </w:r>
      <w:proofErr w:type="spellStart"/>
      <w:r w:rsidR="00A450AF">
        <w:rPr>
          <w:b/>
        </w:rPr>
        <w:t>Prvča</w:t>
      </w:r>
      <w:proofErr w:type="spellEnd"/>
      <w:r w:rsidR="00A450AF">
        <w:rPr>
          <w:b/>
        </w:rPr>
        <w:t>, u naravi oranica i nedovršena poslovna zgrada u fazi izgradnje za koju je izdana građevinska dozvola i izvedbeni projekt ukupne površine 2212 m2</w:t>
      </w:r>
      <w:r w:rsidR="007C090C">
        <w:rPr>
          <w:b/>
        </w:rPr>
        <w:t xml:space="preserve"> </w:t>
      </w:r>
    </w:p>
    <w:p w:rsidRDefault="00D61F89" w:rsidP="00D61F89" w:rsidR="00D61F89">
      <w:pPr>
        <w:spacing w:afterAutospacing="true" w:after="100" w:beforeAutospacing="true" w:before="10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za iznos od </w:t>
      </w:r>
      <w:r w:rsidR="00600125">
        <w:rPr>
          <w:b/>
          <w:bCs/>
          <w:color w:val="000000"/>
        </w:rPr>
        <w:t>145.825,00</w:t>
      </w:r>
      <w:r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proofErr w:type="spellStart"/>
      <w:r>
        <w:t>Ponuditelj</w:t>
      </w:r>
      <w:r w:rsidR="0062797B">
        <w:t>ica</w:t>
      </w:r>
      <w:proofErr w:type="spellEnd"/>
      <w:r w:rsidR="0062797B">
        <w:t xml:space="preserve"> </w:t>
      </w:r>
      <w:r>
        <w:t>-</w:t>
      </w:r>
      <w:r w:rsidR="0062797B">
        <w:t xml:space="preserve"> </w:t>
      </w:r>
      <w:r>
        <w:t xml:space="preserve">kupac </w:t>
      </w:r>
      <w:r w:rsidR="00600125">
        <w:rPr>
          <w:b/>
          <w:bCs/>
        </w:rPr>
        <w:t xml:space="preserve">TATJANA HRUSTIĆ iz Nove Gradiške, Trg </w:t>
      </w:r>
      <w:proofErr w:type="spellStart"/>
      <w:r w:rsidR="00600125">
        <w:rPr>
          <w:b/>
          <w:bCs/>
        </w:rPr>
        <w:t>Grigora</w:t>
      </w:r>
      <w:proofErr w:type="spellEnd"/>
      <w:r w:rsidR="00600125">
        <w:rPr>
          <w:b/>
          <w:bCs/>
        </w:rPr>
        <w:t xml:space="preserve"> Viteza 8, OIB 88277073166</w:t>
      </w:r>
      <w:r w:rsidR="00600125">
        <w:t>,</w:t>
      </w:r>
      <w:r w:rsidR="0062797B">
        <w:t xml:space="preserve"> duž</w:t>
      </w:r>
      <w:r>
        <w:t>n</w:t>
      </w:r>
      <w:r w:rsidR="0062797B">
        <w:t>a</w:t>
      </w:r>
      <w:r>
        <w:t xml:space="preserve"> je uplatiti </w:t>
      </w:r>
      <w:proofErr w:type="spellStart"/>
      <w:r>
        <w:t>kupovninu</w:t>
      </w:r>
      <w:proofErr w:type="spellEnd"/>
      <w:r>
        <w:t xml:space="preserve"> u iznosu od </w:t>
      </w:r>
      <w:r w:rsidR="00600125">
        <w:rPr>
          <w:b/>
        </w:rPr>
        <w:t>145.825,00</w:t>
      </w:r>
      <w:r w:rsidRPr="00521E78">
        <w:rPr>
          <w:b/>
        </w:rPr>
        <w:t xml:space="preserve"> kn</w:t>
      </w:r>
      <w:r w:rsidR="00600125">
        <w:t>, umanjenu</w:t>
      </w:r>
      <w:r>
        <w:t xml:space="preserve"> za uplaćenu jamčevinu</w:t>
      </w:r>
      <w:r w:rsidR="00600125">
        <w:t xml:space="preserve"> (57.930,00 kn)</w:t>
      </w:r>
      <w:r>
        <w:t>, u roku od 30 dana, računajući od dana završetka elektroničke javne dražbe (</w:t>
      </w:r>
      <w:r w:rsidR="0088170E">
        <w:t>24.07.</w:t>
      </w:r>
      <w:r w:rsidR="0062797B">
        <w:t>2018.</w:t>
      </w:r>
      <w:r>
        <w:t>)</w:t>
      </w:r>
    </w:p>
    <w:p w:rsidRDefault="00521E78" w:rsidP="00521E78" w:rsidR="00521E78">
      <w:pPr>
        <w:jc w:val="both"/>
      </w:pPr>
    </w:p>
    <w:p w:rsidRDefault="001347DD" w:rsidP="00521E78" w:rsidR="00D61F89">
      <w:pPr>
        <w:ind w:left="567"/>
        <w:jc w:val="both"/>
      </w:pPr>
      <w:r w:rsidRPr="00437DC6">
        <w:rPr>
          <w:b/>
        </w:rPr>
        <w:t>III</w:t>
      </w:r>
      <w:r>
        <w:t xml:space="preserve">- </w:t>
      </w:r>
      <w:proofErr w:type="spellStart"/>
      <w:r>
        <w:t>Kupovnina</w:t>
      </w:r>
      <w:proofErr w:type="spellEnd"/>
      <w:r>
        <w:t xml:space="preserve"> se uplaćuje</w:t>
      </w:r>
      <w:r w:rsidR="00D61F89">
        <w:t xml:space="preserve">  na račun za uplatu </w:t>
      </w:r>
      <w:proofErr w:type="spellStart"/>
      <w:r w:rsidR="00D61F89">
        <w:t>kupovnine</w:t>
      </w:r>
      <w:proofErr w:type="spellEnd"/>
      <w:r w:rsidR="00D61F89">
        <w:t xml:space="preserve"> </w:t>
      </w:r>
      <w:r>
        <w:t>FINE</w:t>
      </w:r>
      <w:r w:rsidR="00D61F89">
        <w:t xml:space="preserve">, IBAN: HR1123900011300028787, model: HR11, pod "poziv na broj" (PNB) kao podatak prvi (P1) treba upisati broj </w:t>
      </w:r>
      <w:r w:rsidR="0088170E">
        <w:t>90409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DD0B04">
        <w:t>40037</w:t>
      </w:r>
      <w:r w:rsidR="00D61F89">
        <w:t xml:space="preserve">. </w:t>
      </w:r>
    </w:p>
    <w:p w:rsidRDefault="00437DC6" w:rsidP="00437DC6" w:rsidR="00437DC6">
      <w:pPr>
        <w:ind w:left="567"/>
        <w:jc w:val="center"/>
        <w:rPr>
          <w:b/>
        </w:rPr>
      </w:pPr>
    </w:p>
    <w:p w:rsidRDefault="00437DC6" w:rsidP="00437DC6" w:rsidR="00437DC6">
      <w:pPr>
        <w:ind w:left="567"/>
        <w:jc w:val="right"/>
      </w:pPr>
    </w:p>
    <w:p w:rsidRDefault="00CB0CE1" w:rsidP="00CB0CE1" w:rsidR="00CB0CE1">
      <w:pPr>
        <w:pStyle w:val="Odlomakpopisa"/>
        <w:ind w:left="1647"/>
        <w:jc w:val="both"/>
      </w:pPr>
    </w:p>
    <w:p w:rsidRDefault="00CB0CE1" w:rsidP="00CB0CE1" w:rsidR="00CB0CE1">
      <w:pPr>
        <w:pStyle w:val="Odlomakpopisa"/>
        <w:ind w:firstLine="477" w:left="6603"/>
        <w:jc w:val="center"/>
        <w:rPr>
          <w:b/>
        </w:rPr>
      </w:pPr>
    </w:p>
    <w:p w:rsidRDefault="00CB0CE1" w:rsidP="00CB0CE1" w:rsidR="00CB0CE1">
      <w:pPr>
        <w:pStyle w:val="Odlomakpopisa"/>
        <w:ind w:firstLine="477" w:left="6603"/>
        <w:jc w:val="center"/>
      </w:pPr>
      <w:r w:rsidRPr="00CB0CE1">
        <w:rPr>
          <w:b/>
        </w:rPr>
        <w:lastRenderedPageBreak/>
        <w:t>1/St-1110/2015-49</w:t>
      </w:r>
    </w:p>
    <w:p w:rsidRDefault="00CB0CE1" w:rsidP="00CB0CE1" w:rsidR="00CB0CE1">
      <w:pPr>
        <w:pStyle w:val="Odlomakpopisa"/>
        <w:ind w:left="1647"/>
        <w:jc w:val="both"/>
      </w:pPr>
    </w:p>
    <w:p w:rsidRDefault="00CB0CE1" w:rsidP="00CB0CE1" w:rsidR="00CB0CE1">
      <w:pPr>
        <w:pStyle w:val="Odlomakpopisa"/>
        <w:ind w:left="1647"/>
        <w:jc w:val="both"/>
      </w:pPr>
    </w:p>
    <w:p w:rsidRDefault="00D61F89" w:rsidP="00D61F89" w:rsidR="00D61F89">
      <w:pPr>
        <w:pStyle w:val="Odlomakpopisa"/>
        <w:numPr>
          <w:ilvl w:val="0"/>
          <w:numId w:val="4"/>
        </w:numPr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D61F89" w:rsidP="00D61F89" w:rsidR="00D61F89">
      <w:pPr>
        <w:ind w:left="1080"/>
        <w:jc w:val="both"/>
      </w:pPr>
    </w:p>
    <w:p w:rsidRDefault="00956296" w:rsidP="00D73735" w:rsidR="00956296">
      <w:pPr>
        <w:jc w:val="both"/>
        <w:rPr>
          <w:b/>
        </w:rPr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E0485C" w:rsidP="009E02D4" w:rsidR="00E0485C">
      <w:pPr>
        <w:ind w:left="567"/>
        <w:jc w:val="both"/>
        <w:rPr>
          <w:b/>
        </w:rPr>
      </w:pPr>
    </w:p>
    <w:p w:rsidRDefault="00226E0A" w:rsidP="009E02D4" w:rsidR="009E02D4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 xml:space="preserve"> Ukoliko </w:t>
      </w:r>
      <w:proofErr w:type="spellStart"/>
      <w:r w:rsidR="0068177D">
        <w:t>kupovnina</w:t>
      </w:r>
      <w:proofErr w:type="spellEnd"/>
      <w:r w:rsidR="0068177D">
        <w:t xml:space="preserve"> ne bude uplaćena</w:t>
      </w:r>
      <w:r w:rsidR="009E02D4">
        <w:t xml:space="preserve"> u navedenom roku, kupac gubi pravo na povrat jamčevine</w:t>
      </w:r>
      <w:r w:rsidR="00C13F87">
        <w:t xml:space="preserve"> te će sud u tom slučaju donijeti rješenje kojim će dosudu oglasiti nevažećom. </w:t>
      </w:r>
    </w:p>
    <w:p w:rsidRDefault="00C13F87" w:rsidP="009E02D4" w:rsidR="00C13F87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C13F87">
        <w:t>Nekretnina</w:t>
      </w:r>
      <w:r w:rsidR="008104B8">
        <w:t xml:space="preserve"> iz </w:t>
      </w:r>
      <w:proofErr w:type="spellStart"/>
      <w:r w:rsidR="008104B8">
        <w:t>toč</w:t>
      </w:r>
      <w:proofErr w:type="spellEnd"/>
      <w:r w:rsidR="008104B8">
        <w:t xml:space="preserve">. I, predat će se kupcu </w:t>
      </w:r>
      <w:r w:rsidR="00D73735">
        <w:rPr>
          <w:b/>
          <w:bCs/>
        </w:rPr>
        <w:t xml:space="preserve">TATJANI HRUSTIĆ iz Nove Gradiške, Trg </w:t>
      </w:r>
      <w:proofErr w:type="spellStart"/>
      <w:r w:rsidR="00D73735">
        <w:rPr>
          <w:b/>
          <w:bCs/>
        </w:rPr>
        <w:t>Grigora</w:t>
      </w:r>
      <w:proofErr w:type="spellEnd"/>
      <w:r w:rsidR="00D73735">
        <w:rPr>
          <w:b/>
          <w:bCs/>
        </w:rPr>
        <w:t xml:space="preserve"> Viteza 8, OIB 88277073166</w:t>
      </w:r>
      <w:r w:rsidR="008104B8">
        <w:t xml:space="preserve">, nakon što ovo rješenje postane pravomoćno i kupac izvrši uplatu </w:t>
      </w:r>
      <w:proofErr w:type="spellStart"/>
      <w:r w:rsidR="008104B8">
        <w:t>kupovnine</w:t>
      </w:r>
      <w:proofErr w:type="spellEnd"/>
      <w:r w:rsidR="008104B8">
        <w:t xml:space="preserve">, kada će se odrediti i prijenos prava vlasništva u zemljišnim knjigama na </w:t>
      </w:r>
      <w:r w:rsidR="00C13F87">
        <w:t>njezino</w:t>
      </w:r>
      <w:r w:rsidR="008104B8">
        <w:t xml:space="preserve"> ime.</w:t>
      </w:r>
      <w:r w:rsidR="00C13F87">
        <w:t xml:space="preserve"> </w:t>
      </w:r>
    </w:p>
    <w:p w:rsidRDefault="008104B8" w:rsidP="00335B83" w:rsidR="00956296">
      <w:pPr>
        <w:ind w:left="567"/>
        <w:jc w:val="both"/>
      </w:pPr>
      <w:r>
        <w:t xml:space="preserve"> </w:t>
      </w:r>
      <w:r w:rsidR="00D73735">
        <w:t xml:space="preserve"> </w:t>
      </w: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</w:t>
      </w:r>
      <w:proofErr w:type="spellStart"/>
      <w:r w:rsidR="00CA2657">
        <w:t>kupovnine</w:t>
      </w:r>
      <w:proofErr w:type="spellEnd"/>
      <w:r w:rsidR="00CA2657">
        <w:t xml:space="preserve">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456417" w:rsidP="00CA2657" w:rsidR="00CA2657">
      <w:pPr>
        <w:ind w:left="720"/>
        <w:jc w:val="both"/>
        <w:rPr>
          <w:b/>
        </w:rPr>
      </w:pPr>
      <w:r w:rsidRPr="00456417">
        <w:rPr>
          <w:b/>
        </w:rPr>
        <w:t>na listu B:</w:t>
      </w:r>
    </w:p>
    <w:p w:rsidRDefault="00956296" w:rsidP="00CA2657" w:rsidR="00956296" w:rsidRPr="00456417">
      <w:pPr>
        <w:ind w:left="720"/>
        <w:jc w:val="both"/>
        <w:rPr>
          <w:b/>
        </w:rPr>
      </w:pPr>
    </w:p>
    <w:p w:rsidRDefault="00B324B7" w:rsidP="00CA2657" w:rsidR="00B324B7">
      <w:pPr>
        <w:numPr>
          <w:ilvl w:val="0"/>
          <w:numId w:val="5"/>
        </w:numPr>
        <w:jc w:val="both"/>
      </w:pPr>
      <w:r>
        <w:t xml:space="preserve">redni br. </w:t>
      </w:r>
      <w:r w:rsidR="00335B83">
        <w:t>2.3</w:t>
      </w:r>
      <w:r w:rsidR="00C13F87">
        <w:t>.</w:t>
      </w:r>
      <w:r>
        <w:t xml:space="preserve"> br.</w:t>
      </w:r>
      <w:r w:rsidR="00456417">
        <w:t xml:space="preserve"> </w:t>
      </w:r>
      <w:r>
        <w:t>Z-</w:t>
      </w:r>
      <w:r w:rsidR="00335B83">
        <w:t>7804/2017</w:t>
      </w:r>
      <w:r>
        <w:t xml:space="preserve"> – zabilježb</w:t>
      </w:r>
      <w:r w:rsidR="00422949">
        <w:t>a</w:t>
      </w:r>
      <w:r>
        <w:t xml:space="preserve"> </w:t>
      </w:r>
      <w:r w:rsidR="00335B83">
        <w:t>rješenja ovog suda o prodaji nekretnine u stečajnom postupku</w:t>
      </w:r>
    </w:p>
    <w:p w:rsidRDefault="00C13F87" w:rsidP="00456417" w:rsidR="00C13F87">
      <w:pPr>
        <w:ind w:left="720"/>
        <w:jc w:val="both"/>
        <w:rPr>
          <w:b/>
        </w:rPr>
      </w:pPr>
    </w:p>
    <w:p w:rsidRDefault="00456417" w:rsidP="00456417" w:rsidR="00456417">
      <w:pPr>
        <w:ind w:left="720"/>
        <w:jc w:val="both"/>
        <w:rPr>
          <w:b/>
        </w:rPr>
      </w:pPr>
      <w:r w:rsidRPr="00456417">
        <w:rPr>
          <w:b/>
        </w:rPr>
        <w:t>na listu C:</w:t>
      </w:r>
    </w:p>
    <w:p w:rsidRDefault="00956296" w:rsidP="00456417" w:rsidR="00956296" w:rsidRPr="00456417">
      <w:pPr>
        <w:ind w:left="720"/>
        <w:jc w:val="both"/>
        <w:rPr>
          <w:b/>
        </w:rPr>
      </w:pPr>
    </w:p>
    <w:p w:rsidRDefault="00456417" w:rsidP="00CA2657" w:rsidR="00C13F87">
      <w:pPr>
        <w:numPr>
          <w:ilvl w:val="0"/>
          <w:numId w:val="5"/>
        </w:numPr>
        <w:jc w:val="both"/>
      </w:pPr>
      <w:r>
        <w:t>redni br. 1</w:t>
      </w:r>
      <w:r w:rsidR="00335B83">
        <w:t>0</w:t>
      </w:r>
      <w:r>
        <w:t>.1 br. Z-</w:t>
      </w:r>
      <w:r w:rsidR="00335B83">
        <w:t>711/15</w:t>
      </w:r>
      <w:r w:rsidR="009149EC">
        <w:t xml:space="preserve"> od </w:t>
      </w:r>
      <w:r w:rsidR="00335B83">
        <w:t>19.03.2015</w:t>
      </w:r>
      <w:r w:rsidR="009149EC">
        <w:t>.</w:t>
      </w:r>
      <w:r>
        <w:t xml:space="preserve"> – uknjižba prava zaloga na </w:t>
      </w:r>
      <w:r w:rsidR="00335B83">
        <w:t>temelju ugovora o zajmu od 17. ožujka 2015. radi osiguranja novčane tražbine u iznosu 389.610,41 kn</w:t>
      </w:r>
      <w:r w:rsidR="00C13F87">
        <w:t xml:space="preserve"> za korist:</w:t>
      </w:r>
    </w:p>
    <w:p w:rsidRDefault="00335B83" w:rsidP="00C13F87" w:rsidR="00C13F87" w:rsidRPr="00EE6063">
      <w:pPr>
        <w:ind w:left="360"/>
        <w:jc w:val="both"/>
        <w:rPr>
          <w:b/>
        </w:rPr>
      </w:pPr>
      <w:r w:rsidRPr="00EE6063">
        <w:rPr>
          <w:b/>
        </w:rPr>
        <w:t xml:space="preserve">VUKOVIĆ LJUBE, OIB 92616047694, Nova Gradiška Trg </w:t>
      </w:r>
      <w:proofErr w:type="spellStart"/>
      <w:r w:rsidRPr="00EE6063">
        <w:rPr>
          <w:b/>
        </w:rPr>
        <w:t>Grigora</w:t>
      </w:r>
      <w:proofErr w:type="spellEnd"/>
      <w:r w:rsidRPr="00EE6063">
        <w:rPr>
          <w:b/>
        </w:rPr>
        <w:t xml:space="preserve"> Viteza 1</w:t>
      </w:r>
    </w:p>
    <w:p w:rsidRDefault="00C13F87" w:rsidP="00C13F87" w:rsidR="00C13F87">
      <w:pPr>
        <w:ind w:left="360"/>
        <w:jc w:val="both"/>
      </w:pPr>
    </w:p>
    <w:p w:rsidRDefault="00335B83" w:rsidP="00201DCD" w:rsidR="00335B83">
      <w:pPr>
        <w:ind w:firstLine="360"/>
        <w:jc w:val="both"/>
        <w:rPr>
          <w:b/>
        </w:rPr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 xml:space="preserve"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D61F89" w:rsidP="00D61F89" w:rsidR="00D61F89">
      <w:pPr>
        <w:jc w:val="center"/>
      </w:pPr>
    </w:p>
    <w:p w:rsidRDefault="00D61F89" w:rsidP="00D61F89" w:rsidR="001674B3">
      <w:pPr>
        <w:jc w:val="center"/>
      </w:pPr>
      <w:r>
        <w:t>Obrazloženje</w:t>
      </w:r>
    </w:p>
    <w:p w:rsidRDefault="00A31754" w:rsidP="00D61F89" w:rsidR="00A31754">
      <w:pPr>
        <w:jc w:val="center"/>
      </w:pPr>
    </w:p>
    <w:p w:rsidRDefault="00201DCD" w:rsidP="00D61F89" w:rsidR="00201DCD">
      <w:pPr>
        <w:jc w:val="center"/>
      </w:pPr>
    </w:p>
    <w:p w:rsidRDefault="00201DCD" w:rsidP="00201DCD" w:rsidR="00201DCD">
      <w:pPr>
        <w:ind w:firstLine="708"/>
      </w:pPr>
      <w:r>
        <w:t>Pravomoćnim rješenjem ovog suda posl.br. St-</w:t>
      </w:r>
      <w:r w:rsidR="00EE6063">
        <w:t>1110/2015-10</w:t>
      </w:r>
      <w:r>
        <w:t xml:space="preserve"> od </w:t>
      </w:r>
      <w:r w:rsidR="00EE6063">
        <w:t>03. kolovoza</w:t>
      </w:r>
      <w:r w:rsidR="00B86A16">
        <w:t xml:space="preserve"> 2017.</w:t>
      </w:r>
      <w:r>
        <w:t xml:space="preserve"> određeno je da će se imovina stečajnog dužni</w:t>
      </w:r>
      <w:r w:rsidR="00986D9F">
        <w:t>ka opterećen</w:t>
      </w:r>
      <w:r w:rsidR="00A36BA2">
        <w:t xml:space="preserve">a </w:t>
      </w:r>
      <w:proofErr w:type="spellStart"/>
      <w:r w:rsidR="00A36BA2">
        <w:t>razlučnim</w:t>
      </w:r>
      <w:proofErr w:type="spellEnd"/>
      <w:r w:rsidR="00A36BA2">
        <w:t xml:space="preserve"> pravima, a koju čini</w:t>
      </w:r>
      <w:r w:rsidR="00986D9F">
        <w:t xml:space="preserve"> </w:t>
      </w:r>
      <w:r w:rsidR="00A36BA2">
        <w:t>nekretnina</w:t>
      </w:r>
      <w:r>
        <w:t xml:space="preserve"> opisan</w:t>
      </w:r>
      <w:r w:rsidR="00A36BA2">
        <w:t>a</w:t>
      </w:r>
      <w:r>
        <w:t xml:space="preserve"> u točki I ovog rješenja, prodavati u</w:t>
      </w:r>
      <w:r w:rsidR="00231C90">
        <w:t xml:space="preserve"> s</w:t>
      </w:r>
      <w:r>
        <w:t>tečajnom postupku sukladno odredbi čl. 247 Stečajnog zakona (NN br. 71/15, 104/17, dalje SZ) elektroničkom javnom dražbom koju ć</w:t>
      </w:r>
      <w:r w:rsidR="00545DF6">
        <w:t>e provesti Financijska agencija, dok je z</w:t>
      </w:r>
      <w:r w:rsidR="00141344">
        <w:t>aključkom posl.br.St-</w:t>
      </w:r>
      <w:r w:rsidR="00EE6063">
        <w:t xml:space="preserve">1110/2015-17 </w:t>
      </w:r>
      <w:r w:rsidR="00141344">
        <w:t xml:space="preserve">od </w:t>
      </w:r>
      <w:r w:rsidR="00EE6063">
        <w:t>04</w:t>
      </w:r>
      <w:r w:rsidR="00A36BA2">
        <w:t>. listopada 2017. utvrđena vrijednost nekretnine</w:t>
      </w:r>
      <w:r w:rsidR="00141344">
        <w:t xml:space="preserve"> u iznosu </w:t>
      </w:r>
      <w:r w:rsidR="00A36BA2">
        <w:t xml:space="preserve">od </w:t>
      </w:r>
      <w:r w:rsidR="00EE6063">
        <w:t>579.300,00</w:t>
      </w:r>
      <w:r w:rsidR="00141344">
        <w:t xml:space="preserve"> kn</w:t>
      </w:r>
      <w:r w:rsidR="00231C90">
        <w:t>.</w:t>
      </w:r>
    </w:p>
    <w:p w:rsidRDefault="00956296" w:rsidP="00201DCD" w:rsidR="00956296">
      <w:pPr>
        <w:ind w:firstLine="708"/>
      </w:pPr>
    </w:p>
    <w:p w:rsidRDefault="00CB0CE1" w:rsidP="00CB0CE1" w:rsidR="00CB0CE1">
      <w:pPr>
        <w:jc w:val="right"/>
      </w:pPr>
      <w:r w:rsidRPr="00CE7781">
        <w:rPr>
          <w:b/>
        </w:rPr>
        <w:t>1/St-</w:t>
      </w:r>
      <w:r>
        <w:rPr>
          <w:b/>
        </w:rPr>
        <w:t>1110/2015-49</w:t>
      </w:r>
    </w:p>
    <w:p w:rsidRDefault="00956296" w:rsidP="00EE6063" w:rsidR="00956296"/>
    <w:p w:rsidRDefault="00545DF6" w:rsidP="00201DCD" w:rsidR="00545DF6">
      <w:pPr>
        <w:ind w:firstLine="708"/>
      </w:pPr>
    </w:p>
    <w:p w:rsidRDefault="00545DF6" w:rsidP="00201DCD" w:rsidR="00545DF6">
      <w:pPr>
        <w:ind w:firstLine="708"/>
      </w:pPr>
      <w:r>
        <w:t xml:space="preserve">Nakon završetka elektroničke javne dražbe, podneskom zaprimljenim </w:t>
      </w:r>
      <w:r w:rsidR="00B61493">
        <w:t xml:space="preserve">kod ovog suda </w:t>
      </w:r>
      <w:r w:rsidR="00EE6063">
        <w:t>30. srpnja</w:t>
      </w:r>
      <w:r w:rsidR="00B61493">
        <w:t xml:space="preserve"> 2018.</w:t>
      </w:r>
      <w:r>
        <w:t xml:space="preserve"> Financijska agencija dostavila je izvještaj o provedenoj elektroničkoj javnoj dražbi. </w:t>
      </w:r>
    </w:p>
    <w:p w:rsidRDefault="00B821AE" w:rsidP="00201DCD" w:rsidR="00B821AE">
      <w:pPr>
        <w:ind w:firstLine="708"/>
      </w:pPr>
    </w:p>
    <w:p w:rsidRDefault="00545DF6" w:rsidP="00201DCD" w:rsidR="00545DF6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B61493">
        <w:t xml:space="preserve">je </w:t>
      </w:r>
      <w:r w:rsidR="00BD25A5">
        <w:t xml:space="preserve">tijekom </w:t>
      </w:r>
      <w:r w:rsidR="00EE6063">
        <w:t>treće</w:t>
      </w:r>
      <w:r w:rsidR="00BD25A5">
        <w:t xml:space="preserve"> elektroničke javne dražbe </w:t>
      </w:r>
      <w:r w:rsidR="007F606B">
        <w:t xml:space="preserve">u nadmetanje stavljena svega jedna ponuda, </w:t>
      </w:r>
      <w:r w:rsidR="00954FF3">
        <w:t xml:space="preserve">i to </w:t>
      </w:r>
      <w:proofErr w:type="spellStart"/>
      <w:r w:rsidR="00954FF3">
        <w:t>ponud</w:t>
      </w:r>
      <w:r w:rsidR="007F606B">
        <w:t>iteljice</w:t>
      </w:r>
      <w:proofErr w:type="spellEnd"/>
      <w:r w:rsidR="007F606B">
        <w:t xml:space="preserve"> </w:t>
      </w:r>
      <w:r w:rsidR="00EE6063">
        <w:t xml:space="preserve">Tatjane </w:t>
      </w:r>
      <w:proofErr w:type="spellStart"/>
      <w:r w:rsidR="00EE6063">
        <w:t>Hrustić</w:t>
      </w:r>
      <w:proofErr w:type="spellEnd"/>
      <w:r w:rsidR="00EE6063">
        <w:t xml:space="preserve"> iz Nove Gradiške</w:t>
      </w:r>
      <w:r w:rsidR="00B61493">
        <w:t xml:space="preserve">, </w:t>
      </w:r>
      <w:r w:rsidR="00954FF3">
        <w:t xml:space="preserve"> u iznosu </w:t>
      </w:r>
      <w:r w:rsidR="00B61493">
        <w:t xml:space="preserve">od </w:t>
      </w:r>
      <w:r w:rsidR="00EE6063">
        <w:t>145.825,00</w:t>
      </w:r>
      <w:r w:rsidR="00B61493">
        <w:t xml:space="preserve"> </w:t>
      </w:r>
      <w:r w:rsidR="00954FF3">
        <w:t xml:space="preserve">kn te da </w:t>
      </w:r>
      <w:r w:rsidR="00B61493">
        <w:t>je</w:t>
      </w:r>
      <w:r w:rsidR="00956296">
        <w:t xml:space="preserve"> ova</w:t>
      </w:r>
      <w:r w:rsidR="00954FF3">
        <w:t xml:space="preserve"> </w:t>
      </w:r>
      <w:proofErr w:type="spellStart"/>
      <w:r w:rsidR="00B61493">
        <w:t>ponuditeljica</w:t>
      </w:r>
      <w:proofErr w:type="spellEnd"/>
      <w:r w:rsidR="00954FF3">
        <w:t xml:space="preserve"> u roku izvršila uplatu tražene jamčevine</w:t>
      </w:r>
      <w:r w:rsidR="00B61493">
        <w:t xml:space="preserve"> u iznosu od </w:t>
      </w:r>
      <w:r w:rsidR="00EE6063">
        <w:t>57.930,00</w:t>
      </w:r>
      <w:r w:rsidR="00BD25A5">
        <w:t xml:space="preserve"> kn</w:t>
      </w:r>
      <w:r w:rsidR="00954FF3">
        <w:t>.</w:t>
      </w:r>
    </w:p>
    <w:p w:rsidRDefault="00437DC6" w:rsidP="00B821AE" w:rsidR="00437DC6"/>
    <w:p w:rsidRDefault="00954FF3" w:rsidP="00954FF3" w:rsidR="00201DCD">
      <w:pPr>
        <w:ind w:firstLine="708"/>
      </w:pPr>
      <w:r>
        <w:t xml:space="preserve">Obzirom da je </w:t>
      </w:r>
      <w:proofErr w:type="spellStart"/>
      <w:r>
        <w:t>ponuditelj</w:t>
      </w:r>
      <w:r w:rsidR="00956296">
        <w:t>ica</w:t>
      </w:r>
      <w:proofErr w:type="spellEnd"/>
      <w:r>
        <w:t xml:space="preserve"> </w:t>
      </w:r>
      <w:r w:rsidR="00EE6063">
        <w:t xml:space="preserve">Tatjana </w:t>
      </w:r>
      <w:proofErr w:type="spellStart"/>
      <w:r w:rsidR="00EE6063">
        <w:t>Hrustić</w:t>
      </w:r>
      <w:proofErr w:type="spellEnd"/>
      <w:r>
        <w:t xml:space="preserve"> </w:t>
      </w:r>
      <w:r w:rsidR="00956296">
        <w:t>stavljenom ponudo</w:t>
      </w:r>
      <w:r w:rsidR="007F606B">
        <w:t>m u navedenom iznosu te izvršeno</w:t>
      </w:r>
      <w:r w:rsidR="00956296">
        <w:t xml:space="preserve">m </w:t>
      </w:r>
      <w:r w:rsidR="007F606B">
        <w:t>uplatom</w:t>
      </w:r>
      <w:r w:rsidR="00956296">
        <w:t xml:space="preserve"> jamčevine ispunila</w:t>
      </w:r>
      <w:r>
        <w:t xml:space="preserve"> sve pretpostavke da </w:t>
      </w:r>
      <w:r w:rsidR="00956296">
        <w:t>joj</w:t>
      </w:r>
      <w:r>
        <w:t xml:space="preserve"> se nekretn</w:t>
      </w:r>
      <w:r w:rsidR="00956296">
        <w:t xml:space="preserve">ina dosudi, to je </w:t>
      </w:r>
      <w:r>
        <w:t xml:space="preserve">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  <w:jc w:val="both"/>
      </w:pPr>
    </w:p>
    <w:p w:rsidRDefault="00D61F89" w:rsidP="00D61F89" w:rsidR="00D61F89">
      <w:pPr>
        <w:ind w:firstLine="708"/>
      </w:pPr>
    </w:p>
    <w:p w:rsidRDefault="00D61F89" w:rsidP="00954FF3" w:rsidR="00D61F89">
      <w:pPr>
        <w:ind w:firstLine="708"/>
        <w:jc w:val="center"/>
      </w:pPr>
      <w:r>
        <w:t>U Slavonskom Brodu</w:t>
      </w:r>
      <w:r w:rsidR="00954FF3">
        <w:t>,</w:t>
      </w:r>
      <w:r>
        <w:t xml:space="preserve"> </w:t>
      </w:r>
      <w:r w:rsidR="00EE6063">
        <w:t>30. srpnja</w:t>
      </w:r>
      <w:r>
        <w:t xml:space="preserve"> 2018.</w:t>
      </w:r>
    </w:p>
    <w:p w:rsidRDefault="00D61F89" w:rsidP="00D61F89" w:rsidR="00D61F8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</w:t>
      </w:r>
      <w:r w:rsidR="009149EC">
        <w:t xml:space="preserve"> </w:t>
      </w:r>
      <w:r>
        <w:t>                                                                                                       Stečajna sutkinja:</w:t>
      </w:r>
    </w:p>
    <w:p w:rsidRDefault="00D61F89" w:rsidP="00D61F89" w:rsidR="00932B8A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932B8A">
        <w:t>, v.r.</w:t>
      </w:r>
    </w:p>
    <w:p w:rsidRDefault="00D61F89" w:rsidP="00D61F89" w:rsidR="00D61F89">
      <w:r>
        <w:t> 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 xml:space="preserve">1. </w:t>
      </w:r>
      <w:proofErr w:type="spellStart"/>
      <w:r>
        <w:t>steč.upravitelj</w:t>
      </w:r>
      <w:r w:rsidR="00EE6063">
        <w:t>ica</w:t>
      </w:r>
      <w:proofErr w:type="spellEnd"/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r w:rsidR="00EE6063">
        <w:t xml:space="preserve">Tatjana </w:t>
      </w:r>
      <w:proofErr w:type="spellStart"/>
      <w:r w:rsidR="00EE6063">
        <w:t>Hrustić</w:t>
      </w:r>
      <w:proofErr w:type="spellEnd"/>
    </w:p>
    <w:p w:rsidRDefault="00A31754" w:rsidP="00A31754" w:rsidR="00D81F3F">
      <w:pPr>
        <w:jc w:val="both"/>
      </w:pPr>
      <w:r>
        <w:t xml:space="preserve">3. </w:t>
      </w:r>
      <w:proofErr w:type="spellStart"/>
      <w:r w:rsidR="00EE6063">
        <w:t>razlučni</w:t>
      </w:r>
      <w:proofErr w:type="spellEnd"/>
      <w:r w:rsidR="00EE6063">
        <w:t xml:space="preserve"> vjerovnik </w:t>
      </w:r>
    </w:p>
    <w:p w:rsidRDefault="00EE6063" w:rsidP="00A31754" w:rsidR="00EE6063">
      <w:pPr>
        <w:jc w:val="both"/>
      </w:pPr>
      <w:r>
        <w:t>Ljuba Vuković, Nova Gradiška</w:t>
      </w:r>
    </w:p>
    <w:p w:rsidRDefault="00D81F3F" w:rsidP="00A31754" w:rsidR="00D81F3F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 xml:space="preserve">Općinskog suda u </w:t>
      </w:r>
      <w:r w:rsidR="00956296">
        <w:t>Slavonskom Brodu</w:t>
      </w:r>
      <w:r w:rsidR="00A31754">
        <w:t xml:space="preserve">, </w:t>
      </w:r>
      <w:r w:rsidR="00EE6063">
        <w:t xml:space="preserve">SS Nova Gradiška, </w:t>
      </w:r>
      <w:r w:rsidR="00A31754">
        <w:t xml:space="preserve">nakon pravomoćnosti i uplate </w:t>
      </w:r>
      <w:proofErr w:type="spellStart"/>
      <w:r w:rsidR="00A31754">
        <w:t>kupovnine</w:t>
      </w:r>
      <w:proofErr w:type="spellEnd"/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 xml:space="preserve">- Porezna uprava </w:t>
      </w:r>
      <w:r w:rsidR="00956296">
        <w:t>Slavonski Brod</w:t>
      </w:r>
      <w:r>
        <w:t>, po pravomoćnosti</w:t>
      </w:r>
    </w:p>
    <w:sectPr w:rsidSect="00CB0CE1" w:rsidR="004239E3" w:rsidRPr="00D81F3F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2098F"/>
    <w:rsid w:val="00031FDD"/>
    <w:rsid w:val="00040BC2"/>
    <w:rsid w:val="00090920"/>
    <w:rsid w:val="00095167"/>
    <w:rsid w:val="000B2655"/>
    <w:rsid w:val="001062E4"/>
    <w:rsid w:val="00131E28"/>
    <w:rsid w:val="001347DD"/>
    <w:rsid w:val="00141344"/>
    <w:rsid w:val="001674B3"/>
    <w:rsid w:val="001769F3"/>
    <w:rsid w:val="00183C40"/>
    <w:rsid w:val="00190452"/>
    <w:rsid w:val="00197162"/>
    <w:rsid w:val="001A1714"/>
    <w:rsid w:val="001A40BF"/>
    <w:rsid w:val="001A50E9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312371"/>
    <w:rsid w:val="00317B68"/>
    <w:rsid w:val="00335B83"/>
    <w:rsid w:val="003835C6"/>
    <w:rsid w:val="003924F9"/>
    <w:rsid w:val="0039305E"/>
    <w:rsid w:val="003D7CC9"/>
    <w:rsid w:val="004035FF"/>
    <w:rsid w:val="00414DC3"/>
    <w:rsid w:val="00422949"/>
    <w:rsid w:val="004239E3"/>
    <w:rsid w:val="00426518"/>
    <w:rsid w:val="00434FFF"/>
    <w:rsid w:val="00437DC6"/>
    <w:rsid w:val="00456417"/>
    <w:rsid w:val="00461075"/>
    <w:rsid w:val="0047039B"/>
    <w:rsid w:val="0048606D"/>
    <w:rsid w:val="004C3F7E"/>
    <w:rsid w:val="00521E78"/>
    <w:rsid w:val="00524AE7"/>
    <w:rsid w:val="00545DF6"/>
    <w:rsid w:val="00547D26"/>
    <w:rsid w:val="00590C67"/>
    <w:rsid w:val="005C0DAB"/>
    <w:rsid w:val="005F1115"/>
    <w:rsid w:val="00600125"/>
    <w:rsid w:val="0062797B"/>
    <w:rsid w:val="0063536B"/>
    <w:rsid w:val="0068177D"/>
    <w:rsid w:val="00691812"/>
    <w:rsid w:val="006B5A8C"/>
    <w:rsid w:val="006C42C8"/>
    <w:rsid w:val="006D7F45"/>
    <w:rsid w:val="00713152"/>
    <w:rsid w:val="0071661F"/>
    <w:rsid w:val="007510A4"/>
    <w:rsid w:val="00786786"/>
    <w:rsid w:val="007C090C"/>
    <w:rsid w:val="007E386A"/>
    <w:rsid w:val="007F606B"/>
    <w:rsid w:val="007F6F46"/>
    <w:rsid w:val="008054C1"/>
    <w:rsid w:val="008104B8"/>
    <w:rsid w:val="0088170E"/>
    <w:rsid w:val="008A51BA"/>
    <w:rsid w:val="008F3C1C"/>
    <w:rsid w:val="009149EC"/>
    <w:rsid w:val="00932B8A"/>
    <w:rsid w:val="009358BB"/>
    <w:rsid w:val="00954FF3"/>
    <w:rsid w:val="00956296"/>
    <w:rsid w:val="009832A9"/>
    <w:rsid w:val="00986D9F"/>
    <w:rsid w:val="009A1E20"/>
    <w:rsid w:val="009B2D26"/>
    <w:rsid w:val="009C637A"/>
    <w:rsid w:val="009E02D4"/>
    <w:rsid w:val="00A31754"/>
    <w:rsid w:val="00A31C16"/>
    <w:rsid w:val="00A36BA2"/>
    <w:rsid w:val="00A450AF"/>
    <w:rsid w:val="00AA695C"/>
    <w:rsid w:val="00AE3CA8"/>
    <w:rsid w:val="00AE7881"/>
    <w:rsid w:val="00B324B7"/>
    <w:rsid w:val="00B61493"/>
    <w:rsid w:val="00B62933"/>
    <w:rsid w:val="00B821AE"/>
    <w:rsid w:val="00B86A16"/>
    <w:rsid w:val="00BB58B1"/>
    <w:rsid w:val="00BC2416"/>
    <w:rsid w:val="00BD25A5"/>
    <w:rsid w:val="00BE636A"/>
    <w:rsid w:val="00C13F87"/>
    <w:rsid w:val="00C635F9"/>
    <w:rsid w:val="00C75583"/>
    <w:rsid w:val="00CA2657"/>
    <w:rsid w:val="00CB0CE1"/>
    <w:rsid w:val="00CC0CCD"/>
    <w:rsid w:val="00CE7781"/>
    <w:rsid w:val="00D1339A"/>
    <w:rsid w:val="00D61F89"/>
    <w:rsid w:val="00D64615"/>
    <w:rsid w:val="00D73735"/>
    <w:rsid w:val="00D763F7"/>
    <w:rsid w:val="00D81F3F"/>
    <w:rsid w:val="00DA54FD"/>
    <w:rsid w:val="00DB052E"/>
    <w:rsid w:val="00DD0B04"/>
    <w:rsid w:val="00DD340B"/>
    <w:rsid w:val="00DF001F"/>
    <w:rsid w:val="00E0485C"/>
    <w:rsid w:val="00E10150"/>
    <w:rsid w:val="00EC2468"/>
    <w:rsid w:val="00ED3CB0"/>
    <w:rsid w:val="00EE6063"/>
    <w:rsid w:val="00EF1081"/>
    <w:rsid w:val="00F54DBB"/>
    <w:rsid w:val="00F66D32"/>
    <w:rsid w:val="00F92283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904</properties:Words>
  <properties:Characters>4831</properties:Characters>
  <properties:Lines>144</properties:Lines>
  <properties:Paragraphs>51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2018-04-18T09:45:00Z</dcterms:created>
  <dc:creator>wsadmin</dc:creator>
  <cp:lastModifiedBy>wsadmin</cp:lastModifiedBy>
  <cp:lastPrinted>2018-07-30T11:40:00Z</cp:lastPrinted>
  <dcterms:modified xmlns:xsi="http://www.w3.org/2001/XMLSchema-instance" xsi:type="dcterms:W3CDTF">2018-07-30T11:48:00Z</dcterms:modified>
  <cp:revision>88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DOSUDI-NAKON DRAŽBE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