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13ee" w14:paraId="4ac13ee" w:rsidRDefault="00681735" w:rsidP="005B7B50" w:rsidR="00F81C46">
      <w:pPr>
        <w:ind w:firstLine="72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B50" w:rsidP="005B7B50" w:rsidR="005B7B50">
      <w:pPr>
        <w:ind w:firstLine="720"/>
      </w:pPr>
    </w:p>
    <w:p w:rsidRDefault="00F81C46" w:rsidP="00F81C46" w:rsidR="00F81C46" w:rsidRPr="00700C09">
      <w:pPr>
        <w:jc w:val="both"/>
        <w:rPr>
          <w:b/>
        </w:rPr>
      </w:pPr>
      <w:r w:rsidRPr="00700C09">
        <w:rPr>
          <w:b/>
        </w:rPr>
        <w:t>REPUBLIKA HRVATSKA</w:t>
      </w:r>
    </w:p>
    <w:p w:rsidRDefault="00F81C46" w:rsidP="00F81C46" w:rsidR="00F81C46" w:rsidRPr="00700C09">
      <w:pPr>
        <w:jc w:val="both"/>
        <w:rPr>
          <w:b/>
        </w:rPr>
      </w:pPr>
      <w:r w:rsidRPr="00700C09">
        <w:rPr>
          <w:b/>
        </w:rPr>
        <w:t>TRGOVAČKI SUD U OSIJEKU</w:t>
      </w:r>
    </w:p>
    <w:p w:rsidRDefault="00F81C46" w:rsidP="005B1531" w:rsidR="00F81C46" w:rsidRPr="00700C09">
      <w:pPr>
        <w:jc w:val="both"/>
        <w:rPr>
          <w:b/>
        </w:rPr>
      </w:pPr>
      <w:r w:rsidRPr="00700C09">
        <w:rPr>
          <w:b/>
        </w:rPr>
        <w:t xml:space="preserve">STALNA SLUŽBA </w:t>
      </w:r>
      <w:r w:rsidR="005B1531">
        <w:rPr>
          <w:b/>
        </w:rPr>
        <w:t>U SLAVONSKOM BRODU</w:t>
      </w:r>
    </w:p>
    <w:p w:rsidRDefault="00F81C46" w:rsidP="00F81C46" w:rsidR="00F379A9">
      <w:pPr>
        <w:jc w:val="both"/>
        <w:rPr>
          <w:b/>
        </w:rPr>
      </w:pPr>
      <w:r w:rsidRPr="00700C09">
        <w:rPr>
          <w:b/>
        </w:rPr>
        <w:t xml:space="preserve">Trg pobjede 13                                                         </w:t>
      </w:r>
      <w:r w:rsidR="00667DAF">
        <w:rPr>
          <w:b/>
        </w:rPr>
        <w:t xml:space="preserve">                </w:t>
      </w:r>
      <w:r>
        <w:rPr>
          <w:b/>
        </w:rPr>
        <w:t>Broj:</w:t>
      </w:r>
      <w:r w:rsidR="008F0285">
        <w:rPr>
          <w:b/>
        </w:rPr>
        <w:t xml:space="preserve"> 3/St-</w:t>
      </w:r>
      <w:r w:rsidR="00BD2F12">
        <w:rPr>
          <w:b/>
        </w:rPr>
        <w:t>894/2016-5</w:t>
      </w:r>
      <w:r w:rsidR="00F42573">
        <w:rPr>
          <w:b/>
        </w:rPr>
        <w:t>5</w:t>
      </w:r>
    </w:p>
    <w:p w:rsidRDefault="00425F8D" w:rsidP="00F81C46" w:rsidR="00F379A9">
      <w:pPr>
        <w:jc w:val="both"/>
        <w:rPr>
          <w:b/>
        </w:rPr>
      </w:pPr>
      <w:r>
        <w:rPr>
          <w:b/>
        </w:rPr>
        <w:t>Slavonski Brod</w:t>
      </w:r>
    </w:p>
    <w:p w:rsidRDefault="00F379A9" w:rsidP="00F81C46" w:rsidR="00F379A9">
      <w:pPr>
        <w:jc w:val="both"/>
        <w:rPr>
          <w:b/>
        </w:rPr>
      </w:pPr>
    </w:p>
    <w:p w:rsidRDefault="00F40014" w:rsidP="00571726" w:rsidR="00F40014" w:rsidRPr="00567AC7">
      <w:pPr>
        <w:jc w:val="both"/>
      </w:pPr>
    </w:p>
    <w:p w:rsidRDefault="00F42573" w:rsidP="00F42573" w:rsidR="00F42573">
      <w:pPr>
        <w:jc w:val="center"/>
        <w:rPr>
          <w:b/>
          <w:color w:val="222222"/>
        </w:rPr>
      </w:pPr>
    </w:p>
    <w:p w:rsidRDefault="00F42573" w:rsidP="00F42573" w:rsidR="00F42573">
      <w:pPr>
        <w:jc w:val="both"/>
      </w:pPr>
      <w:r>
        <w:rPr>
          <w:color w:val="222222"/>
        </w:rPr>
        <w:t>           </w:t>
      </w:r>
      <w:r>
        <w:t xml:space="preserve">TRGOVAČKI SUD U OSIJEKU, STALNA SLUŽBA U SLAVONSKOM BRODU, po stečajnoj sutkinji Danijeli Martini Maoduš, u postupku stečaja nad dužnikom </w:t>
      </w:r>
      <w:r>
        <w:rPr>
          <w:b/>
          <w:color w:val="222222"/>
        </w:rPr>
        <w:t>TRG d.o.o., Slavonski Brod, u stečaju, Nikole Zrinskog 20A, OIB: 91376759491</w:t>
      </w:r>
      <w:r>
        <w:rPr>
          <w:color w:val="222222"/>
        </w:rPr>
        <w:t>, zastupano po  stečajnom upravitelju Milanu Staniću iz Slavonskog Broda</w:t>
      </w:r>
      <w:r>
        <w:t>, 21. svibnja 2018.</w:t>
      </w:r>
      <w:r w:rsidR="00571442">
        <w:t xml:space="preserve"> daje: </w:t>
      </w:r>
    </w:p>
    <w:p w:rsidRDefault="00571442" w:rsidP="00F42573" w:rsidR="00571442">
      <w:pPr>
        <w:jc w:val="both"/>
      </w:pPr>
    </w:p>
    <w:p w:rsidRDefault="00571442" w:rsidP="00571442" w:rsidR="00571442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O G L A S </w:t>
      </w:r>
    </w:p>
    <w:p w:rsidRDefault="00571442" w:rsidP="00F42573" w:rsidR="00571442">
      <w:pPr>
        <w:jc w:val="both"/>
      </w:pPr>
    </w:p>
    <w:p w:rsidRDefault="00571442" w:rsidP="001374AE" w:rsidR="001374AE">
      <w:pPr>
        <w:ind w:firstLine="720"/>
        <w:jc w:val="both"/>
      </w:pPr>
      <w:r>
        <w:t>Temeljem odluke o prodaji donesene na Skupštini vjerovnika 7. studenog 2017. godine i zaključka o prodaji od 15. svibnja 2018., te temeljem odluke o potvrđivanju odluke Skupštine od 7. svibnja 2017. godine, objavljuje se oglas koji sadržava naznaka uvjeta načina prodaje, načina uvida u popis imovine stečajnog dužnika, popis razlučnog prava, načina uvida u poslovne knjige i dokumentaciju stečajnog dužnika i načina i dogovora oko razgledavanja imovine, a kako slijedi:</w:t>
      </w:r>
    </w:p>
    <w:p w:rsidRDefault="00571442" w:rsidP="001374AE" w:rsidR="00571442">
      <w:pPr>
        <w:ind w:firstLine="720"/>
        <w:jc w:val="both"/>
      </w:pPr>
    </w:p>
    <w:p w:rsidRDefault="00571442" w:rsidP="00571442" w:rsidR="0057144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firstLine="0" w:left="142"/>
        <w:contextualSpacing/>
        <w:rPr>
          <w:rStyle w:val="Naglaeno"/>
          <w:b w:val="false"/>
        </w:rPr>
      </w:pPr>
      <w:r>
        <w:rPr>
          <w:rStyle w:val="Naglaeno"/>
          <w:b w:val="false"/>
        </w:rPr>
        <w:t>Utvrđena vrijednost nekretnina stečajnog dužnika koje se prodaju kao cjelina  javnim dražbama putem FINE koje su  opterećene razlučnim pravima:</w:t>
      </w:r>
    </w:p>
    <w:p w:rsidRDefault="00571442" w:rsidP="00571442" w:rsidR="00571442">
      <w:pPr>
        <w:tabs>
          <w:tab w:pos="708" w:val="left"/>
        </w:tabs>
        <w:ind w:left="142"/>
        <w:contextualSpacing/>
        <w:rPr>
          <w:rStyle w:val="Naglaeno"/>
          <w:b w:val="false"/>
        </w:rPr>
      </w:pPr>
    </w:p>
    <w:p w:rsidRDefault="00571442" w:rsidP="00571442" w:rsidR="00571442">
      <w:pPr>
        <w:tabs>
          <w:tab w:pos="708" w:val="left"/>
        </w:tabs>
        <w:ind w:left="142"/>
        <w:contextualSpacing/>
        <w:jc w:val="both"/>
        <w:rPr>
          <w:rStyle w:val="Naglaeno"/>
          <w:b w:val="false"/>
        </w:rPr>
      </w:pPr>
      <w:r>
        <w:rPr>
          <w:rStyle w:val="Naglaeno"/>
          <w:b w:val="false"/>
        </w:rPr>
        <w:t>Z-2967/12 od 27.7.2012. u korist Addiko bank d.d., Zagreb, Slavonska avenija 6a, koja je ustupila red prvenstva Novoj Ljubljanskoj banci, Republika Slovenija, Ljubljana, Trg Republike 2, OIB: 17719334242, a koji razlučni vjerovnik ima razlučno pravo po Z-2967/12 od 27.7.2012., ali ima status prvog razlučnog vjerovnika zbog ustupanja reda prvenstva, te Projektgradnje d.d., Gornja Vrba, Vrbska 3, OIB: 19659143269, koja ima upisano založno pravo po Z-2722/14 od 24.7.2014. te Republike Hrvatske za Ministarstvo financija, OIB: 52634238587 koja ima upisano založno pravo po Z-4126/15 od 23.7.2015. godine, a radi se o nekretninama:</w:t>
      </w:r>
    </w:p>
    <w:p w:rsidRDefault="00571442" w:rsidP="00571442" w:rsidR="00571442">
      <w:pPr>
        <w:pStyle w:val="Odlomakpopisa"/>
        <w:tabs>
          <w:tab w:pos="426" w:val="left"/>
        </w:tabs>
        <w:spacing w:after="0"/>
        <w:ind w:firstLine="0" w:left="1068"/>
        <w:contextualSpacing/>
      </w:pPr>
    </w:p>
    <w:p w:rsidRDefault="00571442" w:rsidP="00571442" w:rsidR="00571442">
      <w:pPr>
        <w:pStyle w:val="Odlomakpopisa"/>
        <w:numPr>
          <w:ilvl w:val="0"/>
          <w:numId w:val="6"/>
        </w:numPr>
        <w:tabs>
          <w:tab w:pos="426" w:val="left"/>
        </w:tabs>
        <w:spacing w:lineRule="exact" w:line="316" w:after="0" w:beforeAutospacing="true" w:before="100"/>
        <w:ind w:left="60"/>
        <w:contextualSpacing/>
        <w:rPr>
          <w:b/>
          <w:bCs/>
        </w:rPr>
      </w:pPr>
      <w:r>
        <w:t>upisanim u</w:t>
      </w:r>
      <w:r>
        <w:rPr>
          <w:b/>
          <w:bCs/>
        </w:rPr>
        <w:t xml:space="preserve"> z.k.uložak broj: 8297 k.o. Đakovo i to k.č.br. 715/1 Zgrada mješovite uporabe, Kralja Tomislava broj 8, Đakovo, površine 11295 m2, Zgrada 1613 m2 i Dvorište 9682 m2 i to Etaža 1-275,</w:t>
      </w: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(832/1000000)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  <w:r>
        <w:t xml:space="preserve"> </w:t>
      </w:r>
      <w:r>
        <w:rPr>
          <w:noProof/>
          <w:color w:val="000000"/>
          <w:spacing w:val="-3"/>
        </w:rPr>
        <w:t>15,50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(862/1000000)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  <w:r>
        <w:t xml:space="preserve"> </w:t>
      </w:r>
      <w:r>
        <w:rPr>
          <w:noProof/>
          <w:color w:val="000000"/>
          <w:spacing w:val="-3"/>
        </w:rPr>
        <w:t>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  <w:r>
        <w:t xml:space="preserve"> </w:t>
      </w:r>
      <w:r>
        <w:rPr>
          <w:noProof/>
          <w:color w:val="000000"/>
          <w:spacing w:val="-3"/>
        </w:rPr>
        <w:t>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  <w:r>
        <w:t xml:space="preserve"> </w:t>
      </w:r>
      <w:r>
        <w:rPr>
          <w:noProof/>
          <w:color w:val="000000"/>
          <w:spacing w:val="-3"/>
        </w:rPr>
        <w:t>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(816/1000000)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  <w:r>
        <w:t xml:space="preserve"> </w:t>
      </w:r>
      <w:r>
        <w:rPr>
          <w:noProof/>
          <w:color w:val="000000"/>
          <w:spacing w:val="-3"/>
        </w:rPr>
        <w:t>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</w:t>
      </w:r>
      <w:r>
        <w:t xml:space="preserve"> </w:t>
      </w:r>
      <w:r>
        <w:rPr>
          <w:noProof/>
          <w:color w:val="000000"/>
          <w:spacing w:val="-3"/>
        </w:rPr>
        <w:t>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</w:t>
      </w:r>
      <w:bookmarkStart w:name="2" w:id="1"/>
      <w:bookmarkEnd w:id="1"/>
      <w:r>
        <w:rPr>
          <w:noProof/>
          <w:color w:val="000000"/>
          <w:spacing w:val="-4"/>
        </w:rPr>
        <w:t xml:space="preserve"> 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4"/>
        </w:rPr>
        <w:t>E</w:t>
      </w:r>
      <w:r>
        <w:rPr>
          <w:noProof/>
          <w:color w:val="000000"/>
          <w:spacing w:val="-3"/>
        </w:rPr>
        <w:t>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(779/1000000)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(816/1000000)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(832/1000000)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21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(862/1000000)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(940/1000000)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(867/1000000)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(846/1000000)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(889/1000000)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-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(1055/1000000)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sa19,65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(1085/1000000)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sa20,20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sa14,60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(859/1000000)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  <w:rPr>
          <w:noProof/>
          <w:color w:val="000000"/>
          <w:spacing w:val="-2"/>
        </w:rPr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 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69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P69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79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P79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21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89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P89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(1055/1000000)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sa19,65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(1085/1000000)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 xml:space="preserve"> P</w:t>
      </w:r>
      <w:r>
        <w:rPr>
          <w:noProof/>
          <w:color w:val="000000"/>
          <w:spacing w:val="-3"/>
        </w:rPr>
        <w:t>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 20,20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(784/1000000)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2"/>
        </w:rPr>
        <w:t>sa</w:t>
      </w:r>
      <w:r>
        <w:rPr>
          <w:noProof/>
          <w:color w:val="000000"/>
          <w:spacing w:val="-3"/>
        </w:rPr>
        <w:t>14,60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(859/1000000)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99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P99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(913/1000000)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(900/1000000)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21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109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P109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spacing w:val="-3"/>
        </w:rPr>
        <w:t>116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(806/1000000)</w:t>
      </w:r>
      <w:r>
        <w:rPr>
          <w:rFonts w:cs="Calibri"/>
          <w:noProof/>
          <w:spacing w:val="3"/>
        </w:rPr>
        <w:t>  </w:t>
      </w:r>
      <w:r>
        <w:rPr>
          <w:noProof/>
          <w:spacing w:val="-4"/>
        </w:rPr>
        <w:t>POSEBNI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DIO</w:t>
      </w:r>
      <w:r>
        <w:rPr>
          <w:rFonts w:cs="Calibri"/>
          <w:noProof/>
          <w:spacing w:val="3"/>
        </w:rPr>
        <w:t> </w:t>
      </w:r>
      <w:r>
        <w:rPr>
          <w:noProof/>
          <w:spacing w:val="-4"/>
        </w:rPr>
        <w:t>NEKRETNINE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u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podrumu</w:t>
      </w:r>
      <w:r>
        <w:rPr>
          <w:rFonts w:cs="Calibri"/>
          <w:noProof/>
          <w:spacing w:val="6"/>
        </w:rPr>
        <w:t> </w:t>
      </w:r>
      <w:r>
        <w:rPr>
          <w:noProof/>
          <w:spacing w:val="-3"/>
        </w:rPr>
        <w:t>građevine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Parkirno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mjesto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P116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sa15,00</w:t>
      </w:r>
      <w:r>
        <w:rPr>
          <w:rFonts w:cs="Calibri"/>
          <w:noProof/>
          <w:spacing w:val="3"/>
        </w:rPr>
        <w:t> </w:t>
      </w:r>
      <w:r>
        <w:rPr>
          <w:noProof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spacing w:val="-3"/>
        </w:rPr>
        <w:t>Etaža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117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(806/1000000)</w:t>
      </w:r>
      <w:r>
        <w:rPr>
          <w:rFonts w:cs="Calibri"/>
          <w:noProof/>
          <w:spacing w:val="3"/>
        </w:rPr>
        <w:t>  </w:t>
      </w:r>
      <w:r>
        <w:rPr>
          <w:noProof/>
          <w:spacing w:val="-4"/>
        </w:rPr>
        <w:t>POSEBNI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DIO</w:t>
      </w:r>
      <w:r>
        <w:rPr>
          <w:rFonts w:cs="Calibri"/>
          <w:noProof/>
          <w:spacing w:val="3"/>
        </w:rPr>
        <w:t> </w:t>
      </w:r>
      <w:r>
        <w:rPr>
          <w:noProof/>
          <w:spacing w:val="-4"/>
        </w:rPr>
        <w:t>NEKRETNINE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u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podrumu</w:t>
      </w:r>
      <w:r>
        <w:rPr>
          <w:rFonts w:cs="Calibri"/>
          <w:noProof/>
          <w:spacing w:val="6"/>
        </w:rPr>
        <w:t> </w:t>
      </w:r>
      <w:r>
        <w:rPr>
          <w:noProof/>
          <w:spacing w:val="-3"/>
        </w:rPr>
        <w:t>građevine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Parkirno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mjesto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P117</w:t>
      </w:r>
      <w:r>
        <w:rPr>
          <w:rFonts w:cs="Calibri"/>
          <w:noProof/>
          <w:spacing w:val="3"/>
        </w:rPr>
        <w:t> </w:t>
      </w:r>
      <w:r>
        <w:rPr>
          <w:noProof/>
          <w:spacing w:val="-3"/>
        </w:rPr>
        <w:t>sa15,00</w:t>
      </w:r>
      <w:r>
        <w:rPr>
          <w:rFonts w:cs="Calibri"/>
          <w:noProof/>
          <w:spacing w:val="3"/>
        </w:rPr>
        <w:t> </w:t>
      </w:r>
      <w:r>
        <w:rPr>
          <w:noProof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P119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(900/1000000)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(913/1000000)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sa17,00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(806/1000000)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sa15,00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(873/1000000)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sa16,25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(975/1000000)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sa18,15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(663/1000000)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P129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21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P139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P149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P159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(744/1000000)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(685/1000000)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(717/1000000)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sa13,35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(738/1000000)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sa13,75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(677/1000000)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podrumu</w:t>
      </w:r>
      <w:r>
        <w:rPr>
          <w:rFonts w:cs="Calibri"/>
          <w:noProof/>
          <w:color w:val="000000"/>
          <w:spacing w:val="6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sa12,60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P168sa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169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P169sa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P170sa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P171sa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P172sa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P173sa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P174sa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P175sa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P176sa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P177sa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P178sa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179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P179sa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P180sa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21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P181sa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P182sa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P183sa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P184sa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P185sa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P186 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P187sa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P188sa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189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P189sa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P190sa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4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P191sa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P192sa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P193sa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P194sa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195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(708/1000000)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P195sa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13,20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196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(827/1000000)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P196sa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15,40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197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P197sa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198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P198sa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199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P199sa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P200sa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lastRenderedPageBreak/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201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P201sa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202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P202sa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203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P203sa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spacing w:lineRule="exact" w:line="316"/>
        <w:ind w:firstLine="80" w:left="60"/>
        <w:jc w:val="both"/>
      </w:pPr>
      <w:r>
        <w:rPr>
          <w:noProof/>
          <w:color w:val="000000"/>
          <w:spacing w:val="-3"/>
        </w:rPr>
        <w:t>Etaža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204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(693/1000000)</w:t>
      </w:r>
      <w:r>
        <w:rPr>
          <w:rFonts w:cs="Calibri"/>
          <w:noProof/>
          <w:color w:val="000000"/>
          <w:spacing w:val="3"/>
        </w:rPr>
        <w:t>  </w:t>
      </w:r>
      <w:r>
        <w:rPr>
          <w:noProof/>
          <w:color w:val="000000"/>
          <w:spacing w:val="-4"/>
        </w:rPr>
        <w:t>POSEBNI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DIO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NEKRETNINE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u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prizemlju</w:t>
      </w:r>
      <w:r>
        <w:rPr>
          <w:rFonts w:cs="Calibri"/>
          <w:noProof/>
          <w:color w:val="000000"/>
          <w:spacing w:val="5"/>
        </w:rPr>
        <w:t> </w:t>
      </w:r>
      <w:r>
        <w:rPr>
          <w:noProof/>
          <w:color w:val="000000"/>
          <w:spacing w:val="-3"/>
        </w:rPr>
        <w:t>građevine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Parkirno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mjesto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P204sa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3"/>
        </w:rPr>
        <w:t>12,90</w:t>
      </w:r>
      <w:r>
        <w:rPr>
          <w:rFonts w:cs="Calibri"/>
          <w:noProof/>
          <w:color w:val="000000"/>
          <w:spacing w:val="3"/>
        </w:rPr>
        <w:t> </w:t>
      </w:r>
      <w:r>
        <w:rPr>
          <w:noProof/>
          <w:color w:val="000000"/>
          <w:spacing w:val="-4"/>
        </w:rPr>
        <w:t>m2</w:t>
      </w:r>
    </w:p>
    <w:p w:rsidRDefault="00571442" w:rsidP="00571442" w:rsidR="00571442">
      <w:pPr>
        <w:jc w:val="both"/>
      </w:pPr>
      <w:r>
        <w:t>Etaža 205 (693/1000000) - POSEBNI DIO NEKRETNINE u prizemlju građevine Parkirno mjesto P205 sa 12,90 m2</w:t>
      </w:r>
    </w:p>
    <w:p w:rsidRDefault="00571442" w:rsidP="00571442" w:rsidR="00571442">
      <w:pPr>
        <w:jc w:val="both"/>
      </w:pPr>
      <w:r>
        <w:t>Etaža 206 (693/1000000) - POSEBNI DIO NEKRETNINE u prizemlju građevine Parkirno mjesto P206sa 12,90 m2</w:t>
      </w:r>
    </w:p>
    <w:p w:rsidRDefault="00571442" w:rsidP="00571442" w:rsidR="00571442">
      <w:pPr>
        <w:jc w:val="both"/>
      </w:pPr>
      <w:r>
        <w:t>Etaža 207 (693/1000000) - POSEBNI DIO NEKRETNINE u prizemlju građevine Parkirno mjesto P207 sa 12,90 m2</w:t>
      </w:r>
    </w:p>
    <w:p w:rsidRDefault="00571442" w:rsidP="00571442" w:rsidR="00571442">
      <w:pPr>
        <w:jc w:val="both"/>
      </w:pPr>
      <w:r>
        <w:t>Etaža 208 (693/1000000) - POSEBNI DIO NEKRETNINE u prizemlju građevine Parkirno mjesto P208 sa 12,90 m2</w:t>
      </w:r>
    </w:p>
    <w:p w:rsidRDefault="00571442" w:rsidP="00571442" w:rsidR="00571442">
      <w:pPr>
        <w:jc w:val="both"/>
      </w:pPr>
      <w:r>
        <w:t>Etaža 209 (693/1000000) - POSEBNI DIO NEKRETNINE u prizemlju građevine Parkirno mjesto P209 sa 12,90 m2</w:t>
      </w:r>
    </w:p>
    <w:p w:rsidRDefault="00571442" w:rsidP="00571442" w:rsidR="00571442">
      <w:pPr>
        <w:jc w:val="both"/>
      </w:pPr>
      <w:r>
        <w:t>Etaža 210 (693/1000000) - POSEBNI DIO NEKRETNINE u prizemlju građevine Parkirno mjesto P210 sa 12,90 m2</w:t>
      </w:r>
    </w:p>
    <w:p w:rsidRDefault="00571442" w:rsidP="00571442" w:rsidR="00571442">
      <w:pPr>
        <w:jc w:val="both"/>
      </w:pPr>
      <w:r>
        <w:t>Etaža 211 (693/1000000) - POSEBNI DIO NEKRETNINE u prizemlju građevine Parkirno mjesto P211 sa 12,90 m2</w:t>
      </w:r>
    </w:p>
    <w:p w:rsidRDefault="00571442" w:rsidP="00571442" w:rsidR="00571442">
      <w:pPr>
        <w:jc w:val="both"/>
      </w:pPr>
      <w:r>
        <w:t>Etaža 212 (693/1000000) - POSEBNI DIO NEKRETNINE u prizemlju građevine Parkirno mjesto P212 sa 12,90 m2</w:t>
      </w:r>
    </w:p>
    <w:p w:rsidRDefault="00571442" w:rsidP="00571442" w:rsidR="00571442">
      <w:pPr>
        <w:jc w:val="both"/>
      </w:pPr>
      <w:r>
        <w:t>Etaža 213 (693/1000000) - POSEBNI DIO NEKRETNINE u prizemlju građevine Parkirno mjesto P213 sa 12,90 m2</w:t>
      </w:r>
    </w:p>
    <w:p w:rsidRDefault="00571442" w:rsidP="00571442" w:rsidR="00571442">
      <w:pPr>
        <w:jc w:val="both"/>
      </w:pPr>
      <w:r>
        <w:t>Etaža 214 (693/1000000) - POSEBNI DIO NEKRETNINE u prizemlju građevine Parkirno mjesto P214 sa 12,90 m2</w:t>
      </w:r>
    </w:p>
    <w:p w:rsidRDefault="00571442" w:rsidP="00571442" w:rsidR="00571442">
      <w:pPr>
        <w:jc w:val="both"/>
      </w:pPr>
      <w:r>
        <w:t>Etaža 215 (693/1000000) - POSEBNI DIO NEKRETNINE u prizemlju građevine Parkirno mjesto P215 sa 12,90 m2</w:t>
      </w:r>
    </w:p>
    <w:p w:rsidRDefault="00571442" w:rsidP="00571442" w:rsidR="00571442">
      <w:pPr>
        <w:jc w:val="both"/>
      </w:pPr>
      <w:r>
        <w:t>Etaža 216 (693/1000000) - POSEBNI DIO NEKRETNINE u prizemlju građevine Parkirno mjesto P216 sa 12,90 m2</w:t>
      </w:r>
    </w:p>
    <w:p w:rsidRDefault="00571442" w:rsidP="00571442" w:rsidR="00571442">
      <w:pPr>
        <w:jc w:val="both"/>
      </w:pPr>
      <w:r>
        <w:t>Etaža 217 (693/1000000) - POSEBNI DIO NEKRETNINE u prizemlju građevine Parkirno mjesto P217 sa 12,90 m2</w:t>
      </w:r>
    </w:p>
    <w:p w:rsidRDefault="00571442" w:rsidP="00571442" w:rsidR="00571442">
      <w:pPr>
        <w:jc w:val="both"/>
      </w:pPr>
      <w:r>
        <w:t>Etaža 218 (693/1000000) - POSEBNI DIO NEKRETNINE u prizemlju građevine Parkirno mjesto P218 sa 12,90 m2</w:t>
      </w:r>
    </w:p>
    <w:p w:rsidRDefault="00571442" w:rsidP="00571442" w:rsidR="00571442">
      <w:pPr>
        <w:jc w:val="both"/>
      </w:pPr>
      <w:r>
        <w:t>Etaža 219 (693/1000000) - POSEBNI DIO NEKRETNINE u prizemlju građevine Parkirno mjesto P219 sa 12,90 m2</w:t>
      </w:r>
    </w:p>
    <w:p w:rsidRDefault="00571442" w:rsidP="00571442" w:rsidR="00571442">
      <w:pPr>
        <w:jc w:val="both"/>
      </w:pPr>
      <w:r>
        <w:t>Etaža 220 (693/1000000) - POSEBNI DIO NEKRETNINE u prizemlju građevine Parkirno mjesto P220 sa 12,90 m2</w:t>
      </w:r>
    </w:p>
    <w:p w:rsidRDefault="00571442" w:rsidP="00571442" w:rsidR="00571442">
      <w:pPr>
        <w:jc w:val="both"/>
      </w:pPr>
      <w:r>
        <w:t>Etaža 221 (693/1000000) - POSEBNI DIO NEKRETNINE u prizemlju građevine Parkirno mjesto P221 sa 12,90 m2</w:t>
      </w:r>
    </w:p>
    <w:p w:rsidRDefault="00571442" w:rsidP="00571442" w:rsidR="00571442">
      <w:pPr>
        <w:jc w:val="both"/>
      </w:pPr>
      <w:r>
        <w:t>Etaža 222 (693/1000000) - POSEBNI DIO NEKRETNINE u prizemlju građevine Parkirno mjesto P222 sa 12,90 m2</w:t>
      </w:r>
    </w:p>
    <w:p w:rsidRDefault="00571442" w:rsidP="00571442" w:rsidR="00571442">
      <w:pPr>
        <w:jc w:val="both"/>
      </w:pPr>
      <w:r>
        <w:lastRenderedPageBreak/>
        <w:t>Etaža 223 (693/1000000) - POSEBNI DIO NEKRETNINE u prizemlju građevine Parkirno mjesto P223 sa 12,90 m2</w:t>
      </w:r>
    </w:p>
    <w:p w:rsidRDefault="00571442" w:rsidP="00571442" w:rsidR="00571442">
      <w:pPr>
        <w:jc w:val="both"/>
      </w:pPr>
      <w:r>
        <w:t>Etaža 224 (693/1000000) - POSEBNI DIO NEKRETNINE u prizemlju građevine Parkirno mjesto P224 sa 12,90 m2</w:t>
      </w:r>
    </w:p>
    <w:p w:rsidRDefault="00571442" w:rsidP="00571442" w:rsidR="00571442">
      <w:pPr>
        <w:jc w:val="both"/>
      </w:pPr>
      <w:r>
        <w:t>Etaža 225 (693/1000000) - POSEBNI DIO NEKRETNINE u prizemlju građevine Parkirno mjesto P225 sa 12,90 m2</w:t>
      </w:r>
    </w:p>
    <w:p w:rsidRDefault="00571442" w:rsidP="00571442" w:rsidR="00571442">
      <w:pPr>
        <w:jc w:val="both"/>
      </w:pPr>
      <w:r>
        <w:t>Etaža 226 (693/1000000) - POSEBNI DIO NEKRETNINE u prizemlju građevine Parkirno mjesto P226 sa 12,90 m2</w:t>
      </w:r>
    </w:p>
    <w:p w:rsidRDefault="00571442" w:rsidP="00571442" w:rsidR="00571442">
      <w:pPr>
        <w:jc w:val="both"/>
      </w:pPr>
      <w:r>
        <w:t>Etaža 227 (693/1000000) - POSEBNI DIO NEKRETNINE u prizemlju građevine Parkirno mjesto P227 sa 12,90 m2</w:t>
      </w:r>
    </w:p>
    <w:p w:rsidRDefault="00571442" w:rsidP="00571442" w:rsidR="00571442">
      <w:pPr>
        <w:jc w:val="both"/>
      </w:pPr>
      <w:r>
        <w:t>Etaža 228 (693/1000000) - POSEBNI DIO NEKRETNINE u prizemlju građevine Parkirno mjesto P228 sa 12,90 m2</w:t>
      </w:r>
    </w:p>
    <w:p w:rsidRDefault="00571442" w:rsidP="00571442" w:rsidR="00571442">
      <w:pPr>
        <w:jc w:val="both"/>
      </w:pPr>
      <w:r>
        <w:t>Etaža 229 (693/1000000) - POSEBNI DIO NEKRETNINE u prizemlju građevine Parkirno mjesto P229 sa 12,90 m2</w:t>
      </w:r>
    </w:p>
    <w:p w:rsidRDefault="00571442" w:rsidP="00571442" w:rsidR="00571442">
      <w:pPr>
        <w:jc w:val="both"/>
      </w:pPr>
      <w:r>
        <w:t>Etaža 230 (693/1000000) - POSEBNI DIO NEKRETNINE u prizemlju građevine Parkirno mjesto P230 sa 12,90 m2</w:t>
      </w:r>
    </w:p>
    <w:p w:rsidRDefault="00571442" w:rsidP="00571442" w:rsidR="00571442">
      <w:pPr>
        <w:jc w:val="both"/>
      </w:pPr>
      <w:r>
        <w:t>Etaža 231 (693/1000000) - POSEBNI DIO NEKRETNINE u prizemlju građevine Parkirno mjesto P231 sa 12,90 m2</w:t>
      </w:r>
    </w:p>
    <w:p w:rsidRDefault="00571442" w:rsidP="00571442" w:rsidR="00571442">
      <w:pPr>
        <w:jc w:val="both"/>
      </w:pPr>
      <w:r>
        <w:t>Etaža 232 (693/1000000) - POSEBNI DIO NEKRETNINE u prizemlju građevine Parkirno mjesto P232 sa 12,90 m2</w:t>
      </w:r>
    </w:p>
    <w:p w:rsidRDefault="00571442" w:rsidP="00571442" w:rsidR="00571442">
      <w:pPr>
        <w:jc w:val="both"/>
      </w:pPr>
      <w:r>
        <w:t>Etaža 233 (693/1000000) - POSEBNI DIO NEKRETNINE u prizemlju građevine Parkirno mjesto P233 sa 12,90 m2</w:t>
      </w:r>
    </w:p>
    <w:p w:rsidRDefault="00571442" w:rsidP="00571442" w:rsidR="00571442">
      <w:pPr>
        <w:jc w:val="both"/>
      </w:pPr>
      <w:r>
        <w:t>Etaža 234 (693/1000000) - POSEBNI DIO NEKRETNINE u prizemlju građevine Parkirno mjesto P234 sa 12,90 m2</w:t>
      </w:r>
    </w:p>
    <w:p w:rsidRDefault="00571442" w:rsidP="00571442" w:rsidR="00571442">
      <w:pPr>
        <w:jc w:val="both"/>
      </w:pPr>
      <w:r>
        <w:t>Etaža 235 (693/1000000) - POSEBNI DIO NEKRETNINE u prizemlju građevine Parkirno mjesto P235 sa 12,90 m2</w:t>
      </w:r>
    </w:p>
    <w:p w:rsidRDefault="00571442" w:rsidP="00571442" w:rsidR="00571442">
      <w:pPr>
        <w:jc w:val="both"/>
      </w:pPr>
      <w:r>
        <w:t>Etaža 236 (693/1000000) - POSEBNI DIO NEKRETNINE u prizemlju građevine Parkirno mjesto P236 sa 12,90 m2</w:t>
      </w:r>
    </w:p>
    <w:p w:rsidRDefault="00571442" w:rsidP="00571442" w:rsidR="00571442">
      <w:pPr>
        <w:jc w:val="both"/>
      </w:pPr>
      <w:r>
        <w:t>Etaža 237 (693/1000000) - POSEBNI DIO NEKRETNINE u prizemlju građevine Parkirno mjesto P237 sa 12,90 m2</w:t>
      </w:r>
    </w:p>
    <w:p w:rsidRDefault="00571442" w:rsidP="00571442" w:rsidR="00571442">
      <w:pPr>
        <w:jc w:val="both"/>
      </w:pPr>
      <w:r>
        <w:t>Etaža 238 (693/1000000) - POSEBNI DIO NEKRETNINE u prizemlju građevine Parkirno mjesto P238 sa 12,90 m2</w:t>
      </w:r>
    </w:p>
    <w:p w:rsidRDefault="00571442" w:rsidP="00571442" w:rsidR="00571442">
      <w:pPr>
        <w:jc w:val="both"/>
      </w:pPr>
      <w:r>
        <w:t>Etaža 239 (693/1000000) - POSEBNI DIO NEKRETNINE u prizemlju građevine Parkirno mjesto P239 sa 12,90 m2</w:t>
      </w:r>
    </w:p>
    <w:p w:rsidRDefault="00571442" w:rsidP="00571442" w:rsidR="00571442">
      <w:pPr>
        <w:jc w:val="both"/>
      </w:pPr>
      <w:r>
        <w:t>Etaža 240 (693/1000000) - POSEBNI DIO NEKRETNINE u prizemlju građevine Parkirno mjesto P240 sa 12,90 m2</w:t>
      </w:r>
    </w:p>
    <w:p w:rsidRDefault="00571442" w:rsidP="00571442" w:rsidR="00571442">
      <w:pPr>
        <w:jc w:val="both"/>
      </w:pPr>
      <w:r>
        <w:t>Etaža 241 (693/1000000) - POSEBNI DIO NEKRETNINE u prizemlju građevine Parkirno mjesto P241 sa 12,90 m2</w:t>
      </w:r>
    </w:p>
    <w:p w:rsidRDefault="00571442" w:rsidP="00571442" w:rsidR="00571442">
      <w:pPr>
        <w:jc w:val="both"/>
      </w:pPr>
      <w:r>
        <w:t>Etaža 242 (693/1000000) - POSEBNI DIO NEKRETNINE u prizemlju građevine Parkirno mjesto P242 sa 12,90 m2</w:t>
      </w:r>
    </w:p>
    <w:p w:rsidRDefault="00571442" w:rsidP="00571442" w:rsidR="00571442">
      <w:pPr>
        <w:jc w:val="both"/>
      </w:pPr>
      <w:r>
        <w:t>Etaža 243 (693/1000000) - POSEBNI DIO NEKRETNINE u prizemlju građevine Parkirno mjesto P243 sa 12,90 m2</w:t>
      </w:r>
    </w:p>
    <w:p w:rsidRDefault="00571442" w:rsidP="00571442" w:rsidR="00571442">
      <w:pPr>
        <w:jc w:val="both"/>
      </w:pPr>
      <w:r>
        <w:t>Etaža 244 (693/1000000) - POSEBNI DIO NEKRETNINE u prizemlju građevine Parkirno mjesto P244 sa 12,90 m2</w:t>
      </w:r>
    </w:p>
    <w:p w:rsidRDefault="00571442" w:rsidP="00571442" w:rsidR="00571442">
      <w:pPr>
        <w:jc w:val="both"/>
      </w:pPr>
      <w:r>
        <w:t>Etaža 245 (693/1000000) - POSEBNI DIO NEKRETNINE u prizemlju građevine Parkirno mjesto P245 sa 12,90 m2</w:t>
      </w:r>
    </w:p>
    <w:p w:rsidRDefault="00571442" w:rsidP="00571442" w:rsidR="00571442">
      <w:pPr>
        <w:jc w:val="both"/>
      </w:pPr>
      <w:r>
        <w:lastRenderedPageBreak/>
        <w:t>Etaža 246 (693/1000000) - POSEBNI DIO NEKRETNINE u prizemlju građevine Parkirno mjesto P246 sa 12,90 m2</w:t>
      </w:r>
    </w:p>
    <w:p w:rsidRDefault="00571442" w:rsidP="00571442" w:rsidR="00571442">
      <w:pPr>
        <w:jc w:val="both"/>
      </w:pPr>
      <w:r>
        <w:t>Etaža 247 (693/1000000) - POSEBNI DIO NEKRETNINE u prizemlju građevine Parkirno mjesto P247 sa 12,90 m2</w:t>
      </w:r>
    </w:p>
    <w:p w:rsidRDefault="00571442" w:rsidP="00571442" w:rsidR="00571442">
      <w:pPr>
        <w:jc w:val="both"/>
      </w:pPr>
      <w:r>
        <w:t>Etaža 248 (693/1000000) - POSEBNI DIO NEKRETNINE u prizemlju građevine Parkirno mjesto P248 sa 12,90 m2</w:t>
      </w:r>
    </w:p>
    <w:p w:rsidRDefault="00571442" w:rsidP="00571442" w:rsidR="00571442">
      <w:pPr>
        <w:jc w:val="both"/>
      </w:pPr>
      <w:r>
        <w:t>Etaža 249 (693/1000000) - POSEBNI DIO NEKRETNINE u prizemlju građevine Parkirno mjesto P249 sa 12,90 m2</w:t>
      </w:r>
    </w:p>
    <w:p w:rsidRDefault="00571442" w:rsidP="00571442" w:rsidR="00571442">
      <w:pPr>
        <w:jc w:val="both"/>
      </w:pPr>
      <w:r>
        <w:t>Etaža 250 (693/1000000) - POSEBNI DIO NEKRETNINE u prizemlju građevine Parkirno mjesto P250 sa 12,90 m2</w:t>
      </w:r>
    </w:p>
    <w:p w:rsidRDefault="00571442" w:rsidP="00571442" w:rsidR="00571442">
      <w:pPr>
        <w:jc w:val="both"/>
      </w:pPr>
      <w:r>
        <w:t>Etaža 251 (693/1000000) - POSEBNI DIO NEKRETNINE u prizemlju građevine Parkirno mjesto P251 sa 12,90 m2</w:t>
      </w:r>
    </w:p>
    <w:p w:rsidRDefault="00571442" w:rsidP="00571442" w:rsidR="00571442">
      <w:pPr>
        <w:jc w:val="both"/>
      </w:pPr>
      <w:r>
        <w:t>Etaža 252 (693/1000000) - POSEBNI DIO NEKRETNINE u prizemlju građevine Parkirno mjesto P252 sa 12,90 m2</w:t>
      </w:r>
    </w:p>
    <w:p w:rsidRDefault="00571442" w:rsidP="00571442" w:rsidR="00571442">
      <w:pPr>
        <w:jc w:val="both"/>
      </w:pPr>
      <w:r>
        <w:t>Etaža 253 (693/1000000) - POSEBNI DIO NEKRETNINE u prizemlju građevine Parkirno mjesto P253 sa 12,90 m2</w:t>
      </w:r>
    </w:p>
    <w:p w:rsidRDefault="00571442" w:rsidP="00571442" w:rsidR="00571442">
      <w:pPr>
        <w:jc w:val="both"/>
      </w:pPr>
      <w:r>
        <w:t>Etaža 254 (693/1000000) - POSEBNI DIO NEKRETNINE u prizemlju građevine Parkirno mjesto P254 sa 12,90 m2</w:t>
      </w:r>
    </w:p>
    <w:p w:rsidRDefault="00571442" w:rsidP="00571442" w:rsidR="00571442">
      <w:pPr>
        <w:jc w:val="both"/>
      </w:pPr>
      <w:r>
        <w:t>Etaža 255 (738/1000000) - POSEBNI DIO NEKRETNINE u prizemlju građevine Parkirno mjesto P255 sa 13,75 m2</w:t>
      </w:r>
    </w:p>
    <w:p w:rsidRDefault="00571442" w:rsidP="00571442" w:rsidR="00571442">
      <w:pPr>
        <w:jc w:val="both"/>
      </w:pPr>
      <w:r>
        <w:t>Etaža 256 (631/1000000) - POSEBNI DIO NEKRETNINE u prizemlju građevine Parkirno mjesto P256 sa 11,75 m2</w:t>
      </w:r>
    </w:p>
    <w:p w:rsidRDefault="00571442" w:rsidP="00571442" w:rsidR="00571442">
      <w:pPr>
        <w:jc w:val="both"/>
      </w:pPr>
      <w:r>
        <w:t>Etaža 257 (631/1000000) - POSEBNI DIO NEKRETNINE u prizemlju građevine Parkirno mjesto P257 sa 11,75 m2</w:t>
      </w:r>
    </w:p>
    <w:p w:rsidRDefault="00571442" w:rsidP="00571442" w:rsidR="00571442">
      <w:pPr>
        <w:jc w:val="both"/>
      </w:pPr>
      <w:r>
        <w:t>Etaža 258 (631/1000000) - POSEBNI DIO NEKRETNINE u prizemlju građevine Parkirno mjesto P258 sa 11,75 m2</w:t>
      </w:r>
    </w:p>
    <w:p w:rsidRDefault="00571442" w:rsidP="00571442" w:rsidR="00571442">
      <w:pPr>
        <w:jc w:val="both"/>
      </w:pPr>
      <w:r>
        <w:t>Etaža 259 (631/1000000) - POSEBNI DIO NEKRETNINE u prizemlju građevine Parkirno mjesto P259 sa 11,75 m2</w:t>
      </w:r>
    </w:p>
    <w:p w:rsidRDefault="00571442" w:rsidP="00571442" w:rsidR="00571442">
      <w:pPr>
        <w:jc w:val="both"/>
      </w:pPr>
      <w:r>
        <w:t>Etaža 260 (631/1000000) - POSEBNI DIO NEKRETNINE u prizemlju građevine Parkirno mjesto P260 sa 11,75 m2</w:t>
      </w:r>
    </w:p>
    <w:p w:rsidRDefault="00571442" w:rsidP="00571442" w:rsidR="00571442">
      <w:pPr>
        <w:jc w:val="both"/>
      </w:pPr>
      <w:r>
        <w:t>Etaža 261 (631/1000000) - POSEBNI DIO NEKRETNINE u prizemlju građevine Parkirno mjesto P261 sa 11,75 m2</w:t>
      </w:r>
    </w:p>
    <w:p w:rsidRDefault="00571442" w:rsidP="00571442" w:rsidR="00571442">
      <w:pPr>
        <w:jc w:val="both"/>
      </w:pPr>
      <w:r>
        <w:t>Etaža 262 (631/1000000) - POSEBNI DIO NEKRETNINE u prizemlju građevine Parkirno mjesto P262 sa 11,75 m2</w:t>
      </w:r>
    </w:p>
    <w:p w:rsidRDefault="00571442" w:rsidP="00571442" w:rsidR="00571442">
      <w:pPr>
        <w:jc w:val="both"/>
      </w:pPr>
      <w:r>
        <w:t>Etaža 263 (631/1000000) - POSEBNI DIO NEKRETNINE u prizemlju građevine Parkirno mjesto P263 sa 11,75 m2</w:t>
      </w:r>
    </w:p>
    <w:p w:rsidRDefault="00571442" w:rsidP="00571442" w:rsidR="00571442">
      <w:pPr>
        <w:jc w:val="both"/>
      </w:pPr>
      <w:r>
        <w:t>Etaža 264 (631/1000000) - POSEBNI DIO NEKRETNINE u prizemlju građevine Parkirno mjesto P264 sa 11,75 m2</w:t>
      </w:r>
    </w:p>
    <w:p w:rsidRDefault="00571442" w:rsidP="00571442" w:rsidR="00571442">
      <w:pPr>
        <w:jc w:val="both"/>
      </w:pPr>
      <w:r>
        <w:t>Etaža 265 (631/1000000) - POSEBNI DIO NEKRETNINE u prizemlju građevine Parkirno mjesto P265 sa 11,75 m2</w:t>
      </w:r>
    </w:p>
    <w:p w:rsidRDefault="00571442" w:rsidP="00571442" w:rsidR="00571442">
      <w:pPr>
        <w:jc w:val="both"/>
      </w:pPr>
      <w:r>
        <w:t>Etaža 266 (631/1000000) - POSEBNI DIO NEKRETNINE u prizemlju građevine Parkirno mjesto P266 sa 11,75 m2</w:t>
      </w:r>
    </w:p>
    <w:p w:rsidRDefault="00571442" w:rsidP="00571442" w:rsidR="00571442">
      <w:pPr>
        <w:jc w:val="both"/>
      </w:pPr>
      <w:r>
        <w:t>Etaža 267 (631/1000000) - POSEBNI DIO NEKRETNINE u prizemlju građevine Parkirno mjesto P267 sa 11,75 m2</w:t>
      </w:r>
    </w:p>
    <w:p w:rsidRDefault="00571442" w:rsidP="00571442" w:rsidR="00571442">
      <w:pPr>
        <w:jc w:val="both"/>
      </w:pPr>
      <w:r>
        <w:t>Etaža 268 (631/1000000) - POSEBNI DIO NEKRETNINE u prizemlju građevine Parkirno mjesto P268 sa 11,75 m2</w:t>
      </w:r>
    </w:p>
    <w:p w:rsidRDefault="00571442" w:rsidP="00571442" w:rsidR="00571442">
      <w:pPr>
        <w:jc w:val="both"/>
      </w:pPr>
      <w:r>
        <w:lastRenderedPageBreak/>
        <w:t>Etaža 269 (631/1000000) - POSEBNI DIO NEKRETNINE u prizemlju građevine Parkirno mjesto P269 sa 11,75 m2</w:t>
      </w:r>
    </w:p>
    <w:p w:rsidRDefault="00571442" w:rsidP="00571442" w:rsidR="00571442">
      <w:pPr>
        <w:jc w:val="both"/>
      </w:pPr>
      <w:r>
        <w:t>Etaža 270 (631/1000000) - POSEBNI DIO NEKRETNINE u prizemlju građevine Parkirno mjesto P270 sa 11,75 m2</w:t>
      </w:r>
    </w:p>
    <w:p w:rsidRDefault="00571442" w:rsidP="00571442" w:rsidR="00571442">
      <w:pPr>
        <w:jc w:val="both"/>
      </w:pPr>
      <w:r>
        <w:t>Etaža 271 (631/1000000) - POSEBNI DIO NEKRETNINE u prizemlju građevine Parkirno mjesto P271 sa 11,75 m2</w:t>
      </w:r>
    </w:p>
    <w:p w:rsidRDefault="00571442" w:rsidP="00571442" w:rsidR="00571442">
      <w:pPr>
        <w:jc w:val="both"/>
      </w:pPr>
      <w:r>
        <w:t>Etaža 272 (631/1000000) - POSEBNI DIO NEKRETNINE u prizemlju građevine Parkirno mjesto P272 sa 11,75 m2</w:t>
      </w:r>
    </w:p>
    <w:p w:rsidRDefault="00571442" w:rsidP="00571442" w:rsidR="00571442">
      <w:pPr>
        <w:jc w:val="both"/>
      </w:pPr>
      <w:r>
        <w:t>Etaža 273 (631/1000000) - POSEBNI DIO NEKRETNINE u prizemlju građevine Parkirno mjesto P273 sa 11,75 m2</w:t>
      </w:r>
    </w:p>
    <w:p w:rsidRDefault="00571442" w:rsidP="00571442" w:rsidR="00571442">
      <w:pPr>
        <w:jc w:val="both"/>
      </w:pPr>
      <w:r>
        <w:t>Etaža 274 (70680/1000000) - POSEBNI DIO NEKRETNINE u prizemlju građevine (krilo A) POSLOVNO PROSTOR PP1 sa 1316,15 m2</w:t>
      </w:r>
    </w:p>
    <w:p w:rsidRDefault="00571442" w:rsidP="00571442" w:rsidR="00571442">
      <w:pPr>
        <w:jc w:val="both"/>
      </w:pPr>
      <w:r>
        <w:t>Etaža 275 (76899/1000000) - POSEBNI DIO NEKRETNINE na I katu građevine (krilo A) POSLOVNO PROSTOR PP2 sa 1431,95 m2</w:t>
      </w:r>
    </w:p>
    <w:p w:rsidRDefault="00571442" w:rsidP="00571442" w:rsidR="00571442">
      <w:r>
        <w:rPr>
          <w:b/>
        </w:rPr>
        <w:t>iznosi 30.479.825,11 kn.</w:t>
      </w:r>
    </w:p>
    <w:p w:rsidRDefault="00571442" w:rsidP="00571442" w:rsidR="00571442">
      <w:pPr>
        <w:pStyle w:val="Odlomakpopisa"/>
        <w:numPr>
          <w:ilvl w:val="0"/>
          <w:numId w:val="4"/>
        </w:numPr>
        <w:tabs>
          <w:tab w:pos="567" w:val="left"/>
        </w:tabs>
        <w:spacing w:after="0"/>
        <w:contextualSpacing/>
        <w:rPr>
          <w:rStyle w:val="Naglaeno"/>
          <w:b w:val="false"/>
        </w:rPr>
      </w:pPr>
      <w:r>
        <w:rPr>
          <w:rStyle w:val="Naglaeno"/>
          <w:b w:val="false"/>
        </w:rPr>
        <w:t>Nekretnine su  slobodne od osoba i stvari.</w:t>
      </w: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71442" w:rsidP="00571442" w:rsidR="0057144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hanging="425" w:left="567"/>
        <w:contextualSpacing/>
        <w:rPr>
          <w:rStyle w:val="Naglaeno"/>
          <w:b w:val="false"/>
        </w:rPr>
      </w:pPr>
      <w:r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571442" w:rsidP="00571442" w:rsidR="00571442">
      <w:pPr>
        <w:pStyle w:val="Odlomakpopisa"/>
        <w:ind w:left="567"/>
        <w:rPr>
          <w:rStyle w:val="Naglaeno"/>
          <w:b w:val="false"/>
        </w:rPr>
      </w:pPr>
    </w:p>
    <w:p w:rsidRDefault="00571442" w:rsidP="00571442" w:rsidR="0057144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ind w:firstLine="0" w:left="142"/>
        <w:contextualSpacing/>
      </w:pPr>
      <w:r>
        <w:t>a) UVJETI PRODAJE: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firstLine="0"/>
        <w:contextualSpacing/>
      </w:pPr>
      <w:r>
        <w:t>Nekretnine iz točke I.  a) ovog zaključka se ne mogu prodati:</w:t>
      </w:r>
    </w:p>
    <w:p w:rsidRDefault="00571442" w:rsidP="00571442" w:rsidR="00571442">
      <w:pPr>
        <w:pStyle w:val="Odlomakpopisa"/>
        <w:numPr>
          <w:ilvl w:val="0"/>
          <w:numId w:val="10"/>
        </w:numPr>
        <w:tabs>
          <w:tab w:pos="708" w:val="left"/>
        </w:tabs>
        <w:spacing w:after="0"/>
        <w:ind w:hanging="338" w:left="1418"/>
        <w:contextualSpacing/>
      </w:pPr>
      <w:r>
        <w:t>na prvoj dražbi ispod   22.859.868,00 kn odnosno ¾ utvrđene vrijednosti nekretnina iz točke II. ovog Zaključka;</w:t>
      </w:r>
    </w:p>
    <w:p w:rsidRDefault="00571442" w:rsidP="00571442" w:rsidR="00571442">
      <w:pPr>
        <w:pStyle w:val="Odlomakpopisa"/>
        <w:numPr>
          <w:ilvl w:val="0"/>
          <w:numId w:val="10"/>
        </w:numPr>
        <w:tabs>
          <w:tab w:pos="708" w:val="left"/>
        </w:tabs>
        <w:spacing w:after="0"/>
        <w:ind w:hanging="338" w:left="1418"/>
        <w:contextualSpacing/>
      </w:pPr>
      <w:r>
        <w:t>na drugoj dražbi ispod 15.239.912,00 kn odnosno ½ utvrđene vrijednosti nekretnina iz točke II. ovog Zaključka;</w:t>
      </w:r>
    </w:p>
    <w:p w:rsidRDefault="00571442" w:rsidP="00571442" w:rsidR="00571442">
      <w:pPr>
        <w:pStyle w:val="Odlomakpopisa"/>
        <w:numPr>
          <w:ilvl w:val="0"/>
          <w:numId w:val="10"/>
        </w:numPr>
        <w:tabs>
          <w:tab w:pos="708" w:val="left"/>
        </w:tabs>
        <w:spacing w:after="0"/>
        <w:ind w:hanging="338" w:left="1418"/>
        <w:contextualSpacing/>
      </w:pPr>
      <w:r>
        <w:t>na trećoj dražbi ispod   7.619.956,00 kn odnosno ¼ utvrđene vrijednosti nekretnina iz točke II. ovog Zaključka.</w:t>
      </w: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Iznos jamčevine koju treba platiti  za nekretnine iz točke I.  a) ovog zaključka iznosi  </w:t>
      </w:r>
      <w:r>
        <w:rPr>
          <w:b/>
        </w:rPr>
        <w:t xml:space="preserve">3.047.982,51 </w:t>
      </w:r>
      <w:r>
        <w:t>kn.</w:t>
      </w:r>
    </w:p>
    <w:p w:rsidRDefault="00571442" w:rsidP="00571442" w:rsidR="00571442">
      <w:pPr>
        <w:tabs>
          <w:tab w:pos="708" w:val="left"/>
        </w:tabs>
        <w:contextualSpacing/>
      </w:pPr>
      <w:r>
        <w:tab/>
        <w:t>Obzirom na ponuđenu cijenu, sud može prema okolnostima slučaja ocijeniti da li je prodaja svrhovita obzirom na visinu iznosa troškova stečajnog postupka i iznosa djelomičnog namirenja razlučnog vjerovnika (čl. 94. stavak 3 Ovršnog zakona), te  odbiti ponudu, ako ocjeni da prodaja nije svrhovita.</w:t>
      </w:r>
    </w:p>
    <w:p w:rsidRDefault="00571442" w:rsidP="00571442" w:rsidR="00571442">
      <w:pPr>
        <w:ind w:left="720"/>
      </w:pPr>
    </w:p>
    <w:p w:rsidRDefault="00571442" w:rsidP="00571442" w:rsidR="00571442">
      <w:pPr>
        <w:pStyle w:val="Odlomakpopisa"/>
      </w:pPr>
      <w:r>
        <w:t xml:space="preserve"> Sud zastaje s postupkom prodaje na četvrtoj javnoj dražbi zbog uloženog zahtjeva za ocjenu ustavnosti odredbe Zakona  koja regulira uvjete četvrte javne dražbe. </w:t>
      </w:r>
    </w:p>
    <w:p w:rsidRDefault="00571442" w:rsidP="00571442" w:rsidR="00571442">
      <w:pPr>
        <w:pStyle w:val="ListaeSPIS"/>
        <w:numPr>
          <w:ilvl w:val="0"/>
          <w:numId w:val="4"/>
        </w:numPr>
        <w:tabs>
          <w:tab w:pos="708" w:val="left"/>
        </w:tabs>
      </w:pPr>
      <w:r>
        <w:lastRenderedPageBreak/>
        <w:t xml:space="preserve">Ako razlučni vjerovnik prije završetaka dražbi pred Finom stavi prijedlog po čl. 247. stavak 7. Stečajnog zakona,  može se odlučit  o zastajanju s daljnjim tijekom javnih dražbi pred Finom  </w:t>
      </w:r>
    </w:p>
    <w:p w:rsidRDefault="00571442" w:rsidP="00571442" w:rsidR="00571442">
      <w:pPr>
        <w:ind w:firstLine="360"/>
        <w:rPr>
          <w:rStyle w:val="Naglaeno"/>
          <w:b w:val="false"/>
          <w:bCs w:val="false"/>
        </w:rPr>
      </w:pPr>
      <w:r>
        <w:t>1.Prikupljanje ponuda traje deset radnih dana. Ako se na prvoj</w:t>
      </w:r>
      <w:r>
        <w:rPr>
          <w:rStyle w:val="Naglaeno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>
        <w:t xml:space="preserve"> Ako se na drugoj</w:t>
      </w:r>
      <w:r>
        <w:rPr>
          <w:rStyle w:val="Naglaeno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>
        <w:t xml:space="preserve"> </w:t>
      </w:r>
    </w:p>
    <w:p w:rsidRDefault="00571442" w:rsidP="00571442" w:rsidR="00571442">
      <w:pPr>
        <w:pStyle w:val="Odlomakpopisa"/>
        <w:ind w:hanging="567" w:left="1276"/>
        <w:rPr>
          <w:rStyle w:val="Naglaeno"/>
          <w:b w:val="false"/>
        </w:rPr>
      </w:pP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 xml:space="preserve">Prvi razlučni vjerovnik u prednosnom redu može izjaviti da kupuje nekretninu i da stavlja u prijeboj svoju tražbinu s protutražbinom stečajnog dužnika po osnovi cijene u visini utvrđene vrijednosti nekretnine do završetka elektroničke javne dražbe. 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Kupac je dužan platiti porez  na kupoprodajnu cijenu i poreze i doprinose   ako ih je dužan platiti u skladu sa Zakonom.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Cijena ne uključuje poreze.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Nekretnina navedena u točki I. ovog zaključka prodaje se po načelu „viđeno-kupljeno“, te se neće priznati naknadne pritužbe na pravne ili materijalne nedostatke istih.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Kao kupci u elektroničkoj javnoj dražbi mogu sudjelovati samo osobe koje su prethodno dale jamčevinu u visini od 10% utvrđene vrijednosti nekretnina iz točke I. zaključka. Jamčevina se uplaćuje najkasnije zadnjeg dana objave poziva na sudjelovanje i to na poseban račun</w:t>
      </w:r>
      <w:r>
        <w:rPr>
          <w:rStyle w:val="Naglaeno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571442" w:rsidP="00571442" w:rsidR="00571442">
      <w:pPr>
        <w:pStyle w:val="Odlomakpopisa"/>
        <w:ind w:hanging="567" w:left="1276"/>
      </w:pP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Ponuditeljima čija ponuda nije prihvaćena Agencija će vratiti jamčevinu na temelju naloga suda za prijenos novčanih sredstava (čl. 99. st.4.OZ).</w:t>
      </w: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t>Jamčevina se ne vraća do isplate kupoprodajne cijene, odnosno do pravomoćnosti rješenja o oglašavanju prodaja temeljem javnih dražbi pred Finom  nevažećim. Jamčevina se izuzetno odmah vraća po zahtjevu , ako nije uplaćena na vrijeme, osim ako ponuditelj zatraži preknjiženje, te ako izjavi da odustaje od ponude.</w:t>
      </w: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t xml:space="preserve"> Jamčevina ponuditelja koji ne uplati cijenu u roku se zadržava i ne može se vratiti. Iz jamčevina ponuditelja koji ne uplati kupoprodajnu cijenu u roku, financira se trošak novih prodaja i  naknađuje razlika u postignutoj kupoprodajnoj cijeni. </w:t>
      </w: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  <w:r>
        <w:lastRenderedPageBreak/>
        <w:t>Ponuditelju se može vratiti  jamčevina i prije isplate kupoprodajne cijene, odnosno  prije pravomoćnosti   rješenja o oglašavanju prodaja temeljem javnih dražbi pred Finom  nevažećim, ako uz zahtjev za povrat jamčevine dostavi izjavu da odustaje od ponude. (U tom slučaju se više ne smatra ponuditeljem i gubi pravo na dosudu nekretnine.)</w:t>
      </w:r>
    </w:p>
    <w:p w:rsidRDefault="00571442" w:rsidP="00571442" w:rsidR="00571442">
      <w:pPr>
        <w:pStyle w:val="ListaeSPIS"/>
        <w:numPr>
          <w:ilvl w:val="0"/>
          <w:numId w:val="0"/>
        </w:numPr>
        <w:tabs>
          <w:tab w:pos="708" w:val="left"/>
        </w:tabs>
        <w:ind w:left="1276"/>
      </w:pP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  <w:rPr>
          <w:rStyle w:val="Naglaeno"/>
          <w:b w:val="false"/>
          <w:bCs w:val="false"/>
        </w:rPr>
      </w:pPr>
      <w:r>
        <w:t>Valjanom uplatom jamčevine i kupovnine smatrat će se uplata izvršena u roku i evidentirana na računu</w:t>
      </w:r>
      <w:r>
        <w:rPr>
          <w:rStyle w:val="Naglaeno"/>
        </w:rPr>
        <w:t xml:space="preserve"> Financijske agencije .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  <w:rPr>
          <w:rStyle w:val="Naglaeno"/>
          <w:b w:val="false"/>
          <w:bCs w:val="false"/>
        </w:rPr>
      </w:pPr>
      <w:r>
        <w:t xml:space="preserve">Kupac je dužan platiti kupovninu na poseban račun </w:t>
      </w:r>
      <w:r>
        <w:rPr>
          <w:rStyle w:val="Naglaeno"/>
        </w:rPr>
        <w:t>Financijske agencije otvoren za tu namjenu u roku od 30 dana od dana   pravomoćnosti rješenja o dosudi.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rPr>
          <w:rStyle w:val="Naglaeno"/>
        </w:rPr>
        <w:t xml:space="preserve"> Smatra se da je rješenje  o dosudi dostavljeno ponuditeljima, stečajnom upravitelju   i ostalim zainteresiranim osmog dana od dana objave istog rješenja na e oglasnoj ploči suda.  </w:t>
      </w: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 (čl. 103. st. 6. OZ).</w:t>
      </w:r>
    </w:p>
    <w:p w:rsidRDefault="00571442" w:rsidP="00571442" w:rsidR="00571442">
      <w:pPr>
        <w:pStyle w:val="Odlomakpopisa"/>
        <w:ind w:hanging="567" w:left="1276"/>
      </w:pP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Ako kupac u određenom roku ne položi kupovninu, a ne postoje uvjeti za dosudu nekretnine kupcu koji su ponudili nižu cijenu prema odredbi čl. 103. st. 6. OZ, te razlučni vjerovnik nije stavio zahtjev po čl. 247 stavak 7 Stečajnog zakona NN 71/15, 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571442" w:rsidP="00571442" w:rsidR="00571442">
      <w:pPr>
        <w:pStyle w:val="Odlomakpopisa"/>
        <w:ind w:hanging="567" w:left="1276"/>
      </w:pPr>
    </w:p>
    <w:p w:rsidRDefault="00571442" w:rsidP="00571442" w:rsidR="00571442">
      <w:pPr>
        <w:pStyle w:val="Odlomakpopisa"/>
        <w:numPr>
          <w:ilvl w:val="0"/>
          <w:numId w:val="8"/>
        </w:numPr>
        <w:tabs>
          <w:tab w:pos="708" w:val="left"/>
        </w:tabs>
        <w:spacing w:after="0"/>
        <w:ind w:hanging="567" w:left="1276"/>
        <w:contextualSpacing/>
      </w:pPr>
      <w:r>
        <w:t>Nakon što kupac položi kupovninu i rješenje o dosudi postane pravomoćno sud  će odrediti predaju nekretnine kupcu, upis prava vlasništva nekretnine u zemljišnim knjigama u korist kupca i brisanje založnih prava, na kupljenoj nekretnini.</w:t>
      </w:r>
    </w:p>
    <w:p w:rsidRDefault="00571442" w:rsidP="00571442" w:rsidR="00571442">
      <w:pPr>
        <w:pStyle w:val="Odlomakpopisa"/>
        <w:numPr>
          <w:ilvl w:val="0"/>
          <w:numId w:val="8"/>
        </w:numPr>
      </w:pPr>
      <w:r>
        <w:t>Razgledavanje nekretnine, uvid u poslovne knjige i dokumentaciju stečajnog dužnika te uvid u procjenu vrijednosti iste, može se obaviti uz prethodni dogovor sa stečajnim upraviteljem: Milanom Stanić, Slavonski Brod, M. Gupca 28, OIB: 01567983373, broj mobitela: 091/1301-962.</w:t>
      </w:r>
    </w:p>
    <w:p w:rsidRDefault="00571442" w:rsidP="00571442" w:rsidR="00571442">
      <w:pPr>
        <w:pStyle w:val="Odlomakpopisa"/>
        <w:ind w:firstLine="0" w:left="1070"/>
      </w:pPr>
    </w:p>
    <w:p w:rsidRDefault="00571442" w:rsidP="00571442" w:rsidR="001374AE">
      <w:pPr>
        <w:pStyle w:val="Odlomakpopisa"/>
        <w:numPr>
          <w:ilvl w:val="0"/>
          <w:numId w:val="8"/>
        </w:numPr>
      </w:pPr>
      <w:r>
        <w:lastRenderedPageBreak/>
        <w:t>Zainteresirani kupci mogu izvršiti uvid u e zemljišnu knjigu, uz naznaku da su originali zk izvadaka dostavljeni Fini na okolnost dokaza da imovina pripada stečajnom dužniku.</w:t>
      </w:r>
    </w:p>
    <w:p w:rsidRDefault="00FC3366" w:rsidP="00567AC7" w:rsidR="00FC3366">
      <w:pPr>
        <w:jc w:val="both"/>
      </w:pPr>
    </w:p>
    <w:p w:rsidRDefault="00F379A9" w:rsidP="004C0D1E" w:rsidR="00F81C46">
      <w:pPr>
        <w:jc w:val="center"/>
      </w:pPr>
      <w:r>
        <w:t>U Slavons</w:t>
      </w:r>
      <w:r w:rsidR="00D60799">
        <w:t xml:space="preserve">kom Brodu </w:t>
      </w:r>
      <w:r w:rsidR="001374AE">
        <w:t>21</w:t>
      </w:r>
      <w:r w:rsidR="008F0285">
        <w:t>.</w:t>
      </w:r>
      <w:r w:rsidR="007F7914">
        <w:t xml:space="preserve"> </w:t>
      </w:r>
      <w:r w:rsidR="007E6C3B">
        <w:t>svibnja</w:t>
      </w:r>
      <w:r w:rsidR="004C0D1E">
        <w:t xml:space="preserve"> 201</w:t>
      </w:r>
      <w:r w:rsidR="001374AE">
        <w:t>8</w:t>
      </w:r>
      <w:r w:rsidR="00C24CC3">
        <w:t>.</w:t>
      </w:r>
    </w:p>
    <w:p w:rsidRDefault="00F81C46" w:rsidR="00F81C46"/>
    <w:p w:rsidRDefault="00F81C46" w:rsidR="00F81C46"/>
    <w:p w:rsidRDefault="00950636" w:rsidR="00950636"/>
    <w:p w:rsidRDefault="00F81C46" w:rsidR="00F81C46">
      <w:r>
        <w:t xml:space="preserve">                                                                                      </w:t>
      </w:r>
      <w:r w:rsidR="00164841">
        <w:t xml:space="preserve">             </w:t>
      </w:r>
      <w:r>
        <w:t xml:space="preserve">       Sutkinja</w:t>
      </w:r>
    </w:p>
    <w:p w:rsidRDefault="004114F6" w:rsidR="004114F6"/>
    <w:p w:rsidRDefault="00D60799" w:rsidR="00D607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Daniela Martini Maoduš</w:t>
      </w:r>
    </w:p>
    <w:p w:rsidRDefault="007D6C46" w:rsidR="007D6C46"/>
    <w:p w:rsidRDefault="00571442" w:rsidR="00571442"/>
    <w:p w:rsidRDefault="00571442" w:rsidR="00571442">
      <w:r>
        <w:t>Objaviti na eOglasnoj ploči suda</w:t>
      </w:r>
    </w:p>
    <w:p w:rsidRDefault="00571442" w:rsidR="00571442">
      <w:r>
        <w:t>Dostaviti Fini uz zahtjev</w:t>
      </w:r>
    </w:p>
    <w:sectPr w:rsidR="005714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B9E6A7E"/>
    <w:multiLevelType w:val="hybridMultilevel"/>
    <w:tmpl w:val="722A56A4"/>
    <w:lvl w:tplc="52C85CEC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C46"/>
    <w:rsid w:val="00031D24"/>
    <w:rsid w:val="0008713B"/>
    <w:rsid w:val="00090FD0"/>
    <w:rsid w:val="001374AE"/>
    <w:rsid w:val="00164841"/>
    <w:rsid w:val="001D607F"/>
    <w:rsid w:val="00217A89"/>
    <w:rsid w:val="00236FB2"/>
    <w:rsid w:val="0028403C"/>
    <w:rsid w:val="002B5730"/>
    <w:rsid w:val="002D46CC"/>
    <w:rsid w:val="002E2958"/>
    <w:rsid w:val="002F2922"/>
    <w:rsid w:val="003111F5"/>
    <w:rsid w:val="003B1D76"/>
    <w:rsid w:val="003C67B6"/>
    <w:rsid w:val="003F7DEF"/>
    <w:rsid w:val="004114F6"/>
    <w:rsid w:val="00425F8D"/>
    <w:rsid w:val="00431368"/>
    <w:rsid w:val="00441143"/>
    <w:rsid w:val="00455266"/>
    <w:rsid w:val="004B4D23"/>
    <w:rsid w:val="004C0D1E"/>
    <w:rsid w:val="00547F7F"/>
    <w:rsid w:val="00553D19"/>
    <w:rsid w:val="00566FB0"/>
    <w:rsid w:val="00567AC7"/>
    <w:rsid w:val="00571442"/>
    <w:rsid w:val="00571726"/>
    <w:rsid w:val="005833CD"/>
    <w:rsid w:val="005B1531"/>
    <w:rsid w:val="005B7B50"/>
    <w:rsid w:val="005C3DCC"/>
    <w:rsid w:val="00611DFC"/>
    <w:rsid w:val="0061230D"/>
    <w:rsid w:val="00617919"/>
    <w:rsid w:val="00635BAD"/>
    <w:rsid w:val="00641A74"/>
    <w:rsid w:val="00667DAF"/>
    <w:rsid w:val="006720F6"/>
    <w:rsid w:val="00677FBB"/>
    <w:rsid w:val="00681735"/>
    <w:rsid w:val="00736377"/>
    <w:rsid w:val="007609F2"/>
    <w:rsid w:val="007D6C46"/>
    <w:rsid w:val="007E6C3B"/>
    <w:rsid w:val="007F7914"/>
    <w:rsid w:val="0080398D"/>
    <w:rsid w:val="00842C9E"/>
    <w:rsid w:val="0084523A"/>
    <w:rsid w:val="00857B46"/>
    <w:rsid w:val="008D14BF"/>
    <w:rsid w:val="008E0899"/>
    <w:rsid w:val="008F0285"/>
    <w:rsid w:val="00950636"/>
    <w:rsid w:val="009563ED"/>
    <w:rsid w:val="0095668C"/>
    <w:rsid w:val="0098648F"/>
    <w:rsid w:val="00A028C4"/>
    <w:rsid w:val="00A36DB7"/>
    <w:rsid w:val="00A4154F"/>
    <w:rsid w:val="00A760DC"/>
    <w:rsid w:val="00A81EEE"/>
    <w:rsid w:val="00A84B89"/>
    <w:rsid w:val="00B6051D"/>
    <w:rsid w:val="00B677B7"/>
    <w:rsid w:val="00BC7B2F"/>
    <w:rsid w:val="00BD2F12"/>
    <w:rsid w:val="00C029D1"/>
    <w:rsid w:val="00C20A3F"/>
    <w:rsid w:val="00C24CC3"/>
    <w:rsid w:val="00CB36F5"/>
    <w:rsid w:val="00CD2727"/>
    <w:rsid w:val="00CD7EDE"/>
    <w:rsid w:val="00D20C99"/>
    <w:rsid w:val="00D3240B"/>
    <w:rsid w:val="00D60799"/>
    <w:rsid w:val="00D8278A"/>
    <w:rsid w:val="00D82C12"/>
    <w:rsid w:val="00DD7242"/>
    <w:rsid w:val="00E525AE"/>
    <w:rsid w:val="00F379A9"/>
    <w:rsid w:val="00F40014"/>
    <w:rsid w:val="00F42573"/>
    <w:rsid w:val="00F5131C"/>
    <w:rsid w:val="00F81C46"/>
    <w:rsid w:val="00FC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1C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817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173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71442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71442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unhideWhenUsed/>
    <w:rsid w:val="005714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7144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4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442"/>
    <w:rPr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571442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71442"/>
    <w:pPr>
      <w:spacing w:after="240"/>
      <w:ind w:firstLine="567"/>
      <w:jc w:val="both"/>
    </w:pPr>
  </w:style>
  <w:style w:customStyle="true" w:styleId="ListaeSPISChar" w:type="character">
    <w:name w:val="Lista_eSPIS Char"/>
    <w:basedOn w:val="NormaleSPISChar"/>
    <w:link w:val="ListaeSPIS"/>
    <w:locked/>
    <w:rsid w:val="00571442"/>
    <w:rPr>
      <w:sz w:val="24"/>
      <w:szCs w:val="24"/>
    </w:rPr>
  </w:style>
  <w:style w:customStyle="true" w:styleId="ListaeSPIS" w:type="paragraph">
    <w:name w:val="Lista_eSPIS"/>
    <w:basedOn w:val="NormaleSPIS"/>
    <w:link w:val="ListaeSPISChar"/>
    <w:qFormat/>
    <w:rsid w:val="00571442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571442"/>
    <w:rPr>
      <w:color w:val="808080"/>
      <w:bdr w:space="0" w:sz="0" w:color="auto" w:val="none"/>
      <w:shd w:fill="auto" w:color="auto" w:val="clear"/>
    </w:r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57144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71442"/>
    <w:rPr>
      <w:sz w:val="24"/>
      <w:szCs w:val="24"/>
    </w:rPr>
  </w:style>
  <w:style w:customStyle="true" w:styleId="PozadinaSvijetloZelena" w:type="character">
    <w:name w:val="Pozadina_SvijetloZelena"/>
    <w:basedOn w:val="Zadanifontodlomka"/>
    <w:rsid w:val="00571442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571442"/>
    <w:rPr>
      <w:noProof/>
      <w:bdr w:frame="true" w:space="0" w:sz="0" w:color="auto" w:val="none"/>
      <w:shd w:fill="FF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571442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Crvena" w:type="character">
    <w:name w:val="Pozadina_SvijetloCrvena"/>
    <w:basedOn w:val="eSPISCCParagraphDefaultFont"/>
    <w:rsid w:val="00571442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571442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1C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817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173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71442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71442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unhideWhenUsed/>
    <w:rsid w:val="005714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7144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4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442"/>
    <w:rPr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571442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71442"/>
    <w:pPr>
      <w:spacing w:after="240"/>
      <w:ind w:firstLine="567"/>
      <w:jc w:val="both"/>
    </w:pPr>
  </w:style>
  <w:style w:customStyle="1" w:styleId="ListaeSPISChar" w:type="character">
    <w:name w:val="Lista_eSPIS Char"/>
    <w:basedOn w:val="NormaleSPISChar"/>
    <w:link w:val="ListaeSPIS"/>
    <w:locked/>
    <w:rsid w:val="00571442"/>
    <w:rPr>
      <w:sz w:val="24"/>
      <w:szCs w:val="24"/>
    </w:rPr>
  </w:style>
  <w:style w:customStyle="1" w:styleId="ListaeSPIS" w:type="paragraph">
    <w:name w:val="Lista_eSPIS"/>
    <w:basedOn w:val="NormaleSPIS"/>
    <w:link w:val="ListaeSPISChar"/>
    <w:qFormat/>
    <w:rsid w:val="00571442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571442"/>
    <w:rPr>
      <w:color w:val="808080"/>
      <w:bdr w:color="auto" w:space="0" w:sz="0" w:val="none"/>
      <w:shd w:color="auto" w:fill="auto" w:val="clear"/>
    </w:r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57144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71442"/>
    <w:rPr>
      <w:sz w:val="24"/>
      <w:szCs w:val="24"/>
    </w:rPr>
  </w:style>
  <w:style w:customStyle="1" w:styleId="PozadinaSvijetloZelena" w:type="character">
    <w:name w:val="Pozadina_SvijetloZelena"/>
    <w:basedOn w:val="Zadanifontodlomka"/>
    <w:rsid w:val="00571442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571442"/>
    <w:rPr>
      <w:noProof/>
      <w:bdr w:color="auto" w:frame="1" w:space="0" w:sz="0" w:val="none"/>
      <w:shd w:color="auto" w:fill="FF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571442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Crvena" w:type="character">
    <w:name w:val="Pozadina_SvijetloCrvena"/>
    <w:basedOn w:val="eSPISCCParagraphDefaultFont"/>
    <w:rsid w:val="00571442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styleId="Naglaeno" w:type="character">
    <w:name w:val="Strong"/>
    <w:basedOn w:val="Zadanifontodlomka"/>
    <w:uiPriority w:val="22"/>
    <w:qFormat/>
    <w:rsid w:val="005714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806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542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     spis u kal.  5.11.</izvorni_sadrzaj>
    <derivirana_varijabla naziv="DomainObject.Predmet.PrimjedbaSuca_1">prilozi kod Dubi.     spis u kal.  5.11.</derivirana_varijabla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18</properties:Pages>
  <properties:Words>5302</properties:Words>
  <properties:Characters>30761</properties:Characters>
  <properties:Lines>715</properties:Lines>
  <properties:Paragraphs>321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2018-05-21T11:33:00Z</dcterms:created>
  <dc:creator>alet</dc:creator>
  <cp:lastModifiedBy>wsadmin</cp:lastModifiedBy>
  <cp:lastPrinted>2018-05-21T11:29:00Z</cp:lastPrinted>
  <dcterms:modified xmlns:xsi="http://www.w3.org/2001/XMLSchema-instance" xsi:type="dcterms:W3CDTF">2018-05-21T11:41:00Z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TRG.docx)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