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4ce2" w14:paraId="37b4ce2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B56519" w:rsidP="002970AB" w:rsidR="00B56519">
      <w:pPr>
        <w:ind w:right="-2"/>
        <w:jc w:val="both"/>
      </w:pPr>
    </w:p>
    <w:p w:rsidRDefault="00B56519" w:rsidP="00D7501B" w:rsidR="00D7501B">
      <w:pPr>
        <w:ind w:right="-2"/>
        <w:jc w:val="both"/>
      </w:pPr>
      <w:r>
        <w:tab/>
      </w:r>
      <w:r w:rsidR="005562A9" w:rsidRPr="00DA15C9">
        <w:t xml:space="preserve">Trgovački sud u Pazinu, po </w:t>
      </w:r>
      <w:r w:rsidR="005562A9">
        <w:t>stečajnoj sutkinji Tijani Licul</w:t>
      </w:r>
      <w:r w:rsidR="005562A9" w:rsidRPr="00DA15C9">
        <w:t xml:space="preserve">, </w:t>
      </w:r>
      <w:r w:rsidR="005562A9">
        <w:t>po</w:t>
      </w:r>
      <w:r w:rsidR="005562A9" w:rsidRPr="00DA15C9">
        <w:t xml:space="preserve"> prijedlogu </w:t>
      </w:r>
      <w:r w:rsidR="005562A9" w:rsidRPr="00F15138">
        <w:t xml:space="preserve">predlagatelja </w:t>
      </w:r>
      <w:r w:rsidR="005562A9">
        <w:t>Financijske agencije, OIB: 85821130368, Regionalni centar Rijeka, Podružnica Pula, Giardini 5</w:t>
      </w:r>
      <w:r w:rsidR="005562A9" w:rsidRPr="00F15138">
        <w:t xml:space="preserve">, </w:t>
      </w:r>
      <w:r w:rsidR="005562A9">
        <w:t>radi otvaranja</w:t>
      </w:r>
      <w:r w:rsidR="005562A9" w:rsidRPr="00F15138">
        <w:t xml:space="preserve"> stečajnog postupka nad dužnikom </w:t>
      </w:r>
      <w:r w:rsidR="005562A9">
        <w:t xml:space="preserve">BUSINESS CLUB j.d.o.o. Krnica (Marčana), Krnica 38, OIB: </w:t>
      </w:r>
      <w:r w:rsidR="005562A9" w:rsidRPr="001F3D20">
        <w:t>23089699776</w:t>
      </w:r>
      <w:r w:rsidR="00CC47D9">
        <w:t>,</w:t>
      </w:r>
    </w:p>
    <w:p w:rsidRDefault="00D7501B" w:rsidP="00D7501B" w:rsidR="00D7501B">
      <w:pPr>
        <w:ind w:right="-2"/>
        <w:jc w:val="both"/>
      </w:pPr>
    </w:p>
    <w:p w:rsidRDefault="00EF513E" w:rsidP="00D7501B" w:rsidR="00EF513E" w:rsidRPr="0000569A">
      <w:pPr>
        <w:ind w:right="-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5562A9">
        <w:rPr>
          <w:lang w:val="sv-SE"/>
        </w:rPr>
        <w:t>Iri Blasco Brzović, Omiš, Četvrt Kralja Slavca 9, OIB: 52801386482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5562A9">
        <w:t xml:space="preserve">BUSINESS CLUB j.d.o.o. Krnica (Marčana), Krnica 38, OIB: </w:t>
      </w:r>
      <w:r w:rsidR="005562A9" w:rsidRPr="001F3D20">
        <w:t>23089699776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5562A9">
        <w:rPr>
          <w:szCs w:val="24"/>
          <w:lang w:val="hr-HR"/>
        </w:rPr>
        <w:t>121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5562A9">
        <w:rPr>
          <w:szCs w:val="24"/>
          <w:lang w:val="hr-HR"/>
        </w:rPr>
        <w:t>121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B25186">
        <w:rPr>
          <w:szCs w:val="24"/>
          <w:lang w:val="hr-HR"/>
        </w:rPr>
        <w:t>4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B25186">
        <w:rPr>
          <w:szCs w:val="24"/>
          <w:lang w:val="hr-HR"/>
        </w:rPr>
        <w:t>svibnja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784" w:rsidP="00E95B75" w:rsidR="000F2784">
      <w:r>
        <w:separator/>
      </w:r>
    </w:p>
  </w:endnote>
  <w:endnote w:id="0" w:type="continuationSeparator">
    <w:p w:rsidRDefault="000F2784" w:rsidP="00E95B75" w:rsidR="000F2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784" w:rsidP="00E95B75" w:rsidR="000F2784">
      <w:r>
        <w:separator/>
      </w:r>
    </w:p>
  </w:footnote>
  <w:footnote w:id="0" w:type="continuationSeparator">
    <w:p w:rsidRDefault="000F2784" w:rsidP="00E95B75" w:rsidR="000F27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0F2784" w:rsidP="005562A9" w:rsidR="005562A9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3463C" w:rsidRPr="0083463C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="005562A9" w:rsidRPr="00E95B75">
          <w:t>Posl.</w:t>
        </w:r>
        <w:r w:rsidR="005562A9">
          <w:t xml:space="preserve"> </w:t>
        </w:r>
        <w:r w:rsidR="005562A9" w:rsidRPr="00E95B75">
          <w:t>br</w:t>
        </w:r>
        <w:r w:rsidR="005562A9">
          <w:t>oj: 4</w:t>
        </w:r>
        <w:r w:rsidR="005562A9" w:rsidRPr="00E95B75">
          <w:t xml:space="preserve"> St-</w:t>
        </w:r>
        <w:r w:rsidR="005562A9">
          <w:t>121/2018-5</w:t>
        </w:r>
      </w:p>
      <w:p w:rsidRDefault="000F2784" w:rsidP="00515E98" w:rsidR="000F2784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0F2784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0F2784" w:rsidP="00452E08" w:rsidR="000F2784">
        <w:pPr>
          <w:rPr>
            <w:rFonts w:eastAsia="MS Mincho" w:hAnsi="Cambria" w:ascii="Cambria"/>
            <w:lang w:eastAsia="en-US"/>
          </w:rPr>
        </w:pPr>
      </w:p>
      <w:p w:rsidRDefault="000F2784" w:rsidP="00515E98" w:rsidR="000F2784">
        <w:pPr>
          <w:pStyle w:val="Zaglavlje"/>
          <w:jc w:val="right"/>
        </w:pPr>
      </w:p>
      <w:p w:rsidRDefault="0083463C" w:rsidP="00E30495" w:rsidR="000F2784">
        <w:pPr>
          <w:pStyle w:val="Zaglavlje"/>
          <w:jc w:val="right"/>
        </w:pPr>
      </w:p>
    </w:sdtContent>
  </w:sdt>
  <w:p w:rsidRDefault="000F2784" w:rsidR="000F27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784" w:rsidP="0000569A" w:rsidR="000F2784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5562A9">
      <w:t>121/2018-5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2784"/>
    <w:rsid w:val="000F6671"/>
    <w:rsid w:val="000F6A01"/>
    <w:rsid w:val="00105FCC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A4171"/>
    <w:rsid w:val="004A5210"/>
    <w:rsid w:val="004B5C5A"/>
    <w:rsid w:val="004B6AC9"/>
    <w:rsid w:val="004C3950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94377"/>
    <w:rsid w:val="00595FE3"/>
    <w:rsid w:val="005B492A"/>
    <w:rsid w:val="005C3774"/>
    <w:rsid w:val="005D6912"/>
    <w:rsid w:val="005F311A"/>
    <w:rsid w:val="0061715F"/>
    <w:rsid w:val="00621D9E"/>
    <w:rsid w:val="00626F43"/>
    <w:rsid w:val="0064063A"/>
    <w:rsid w:val="00640A79"/>
    <w:rsid w:val="00640C2C"/>
    <w:rsid w:val="00657301"/>
    <w:rsid w:val="0065788C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0B23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321BE"/>
    <w:rsid w:val="0083463C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B26A5"/>
    <w:rsid w:val="009E328F"/>
    <w:rsid w:val="00A014E4"/>
    <w:rsid w:val="00A135D0"/>
    <w:rsid w:val="00A65686"/>
    <w:rsid w:val="00A703F5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713"/>
    <w:rsid w:val="00BE49FC"/>
    <w:rsid w:val="00BE697F"/>
    <w:rsid w:val="00BF1477"/>
    <w:rsid w:val="00BF18A2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15B41"/>
    <w:rsid w:val="00D42CB5"/>
    <w:rsid w:val="00D45D38"/>
    <w:rsid w:val="00D518E2"/>
    <w:rsid w:val="00D5493E"/>
    <w:rsid w:val="00D54C0C"/>
    <w:rsid w:val="00D6349D"/>
    <w:rsid w:val="00D657AB"/>
    <w:rsid w:val="00D67BA0"/>
    <w:rsid w:val="00D7501B"/>
    <w:rsid w:val="00D8407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81273"/>
    <w:rsid w:val="00E95B75"/>
    <w:rsid w:val="00E969CE"/>
    <w:rsid w:val="00EA2A0B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7387B"/>
    <w:rsid w:val="00F7446D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3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6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3463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346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346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3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6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463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46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46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BUSINESS CLUB j.d.o.o. KRNICA zastupanog po punomoćniku Ira Blasco Brzović</izvorni_sadrzaj>
    <derivirana_varijabla naziv="DomainObject.Predmet.ProtustrankaFormated_1">  BUSINESS CLUB j.d.o.o. KRNICA zastupanog po punomoćniku Ira Blasco Brzović</derivirana_varijabla>
  </DomainObject.Predmet.ProtustrankaFormated>
  <DomainObject.Predmet.ProtustrankaFormatedOIB>
    <izvorni_sadrzaj>  BUSINESS CLUB j.d.o.o. KRNICA, OIB 23089699776 zastupanog po punomoćniku Ira Blasco Brzović</izvorni_sadrzaj>
    <derivirana_varijabla naziv="DomainObject.Predmet.ProtustrankaFormatedOIB_1">  BUSINESS CLUB j.d.o.o. KRNICA, OIB 23089699776 zastupanog po punomoćniku Ira Blasco Brzović</derivirana_varijabla>
  </DomainObject.Predmet.ProtustrankaFormatedOIB>
  <DomainObject.Predmet.ProtustrankaFormatedWithAdress>
    <izvorni_sadrzaj> BUSINESS CLUB j.d.o.o. KRNICA, Krnica 38, 52207 Krnica zastupanog po punomoćniku Ira Blasco Brzović</izvorni_sadrzaj>
    <derivirana_varijabla naziv="DomainObject.Predmet.ProtustrankaFormatedWithAdress_1"> BUSINESS CLUB j.d.o.o. KRNICA, Krnica 38, 52207 Krnica zastupanog po punomoćniku Ira Blasco Brzović</derivirana_varijabla>
  </DomainObject.Predmet.ProtustrankaFormatedWithAdress>
  <DomainObject.Predmet.ProtustrankaFormatedWithAdressOIB>
    <izvorni_sadrzaj> BUSINESS CLUB j.d.o.o. KRNICA, OIB 23089699776, Krnica 38, 52207 Krnica zastupanog po punomoćniku Ira Blasco Brzović</izvorni_sadrzaj>
    <derivirana_varijabla naziv="DomainObject.Predmet.ProtustrankaFormatedWithAdressOIB_1"> BUSINESS CLUB j.d.o.o. KRNICA, OIB 23089699776, Krnica 38, 52207 Krnica zastupanog po punomoćniku Ira Blasco Brzović</derivirana_varijabla>
  </DomainObject.Predmet.ProtustrankaFormatedWithAdressOIB>
  <DomainObject.Predmet.ProtustrankaWithAdress>
    <izvorni_sadrzaj>BUSINESS CLUB j.d.o.o. KRNICA Krnica 38, 52207 Krnica</izvorni_sadrzaj>
    <derivirana_varijabla naziv="DomainObject.Predmet.ProtustrankaWithAdress_1">BUSINESS CLUB j.d.o.o. KRNICA Krnica 38, 52207 Krnica</derivirana_varijabla>
  </DomainObject.Predmet.ProtustrankaWithAdress>
  <DomainObject.Predmet.ProtustrankaWithAdressOIB>
    <izvorni_sadrzaj>BUSINESS CLUB j.d.o.o. KRNICA, OIB 23089699776, Krnica 38, 52207 Krnica</izvorni_sadrzaj>
    <derivirana_varijabla naziv="DomainObject.Predmet.ProtustrankaWithAdressOIB_1">BUSINESS CLUB j.d.o.o. KRNICA, OIB 23089699776, Krnica 38, 52207 Krnica</derivirana_varijabla>
  </DomainObject.Predmet.ProtustrankaWithAdressOIB>
  <DomainObject.Predmet.ProtustrankaNazivFormated>
    <izvorni_sadrzaj>BUSINESS CLUB j.d.o.o. KRNICA</izvorni_sadrzaj>
    <derivirana_varijabla naziv="DomainObject.Predmet.ProtustrankaNazivFormated_1">BUSINESS CLUB j.d.o.o. KRNICA</derivirana_varijabla>
  </DomainObject.Predmet.ProtustrankaNazivFormated>
  <DomainObject.Predmet.ProtustrankaNazivFormatedOIB>
    <izvorni_sadrzaj>BUSINESS CLUB j.d.o.o. KRNICA, OIB 23089699776</izvorni_sadrzaj>
    <derivirana_varijabla naziv="DomainObject.Predmet.ProtustrankaNazivFormatedOIB_1">BUSINESS CLUB j.d.o.o. KRNICA, OIB 23089699776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69256.41</izvorni_sadrzaj>
    <derivirana_varijabla naziv="DomainObject.Predmet.TrenutnaVrijednost_1">69256.41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BUSINESS CLUB j.d.o.o. KRNICA zastupanog po punomoćniku Ira Blasco Brzović</item>
    </izvorni_sadrzaj>
    <derivirana_varijabla naziv="DomainObject.Predmet.ProtuStrankaListFormated_1">
      <item>BUSINESS CLUB j.d.o.o. KRNICA zastupanog po punomoćniku Ira Blasco Brzović</item>
    </derivirana_varijabla>
  </DomainObject.Predmet.ProtuStrankaListFormated>
  <DomainObject.Predmet.ProtuStrankaListFormatedOIB>
    <izvorni_sadrzaj>
      <item>BUSINESS CLUB j.d.o.o. KRNICA, OIB 23089699776 zastupanog po punomoćniku Ira Blasco Brzović</item>
    </izvorni_sadrzaj>
    <derivirana_varijabla naziv="DomainObject.Predmet.ProtuStrankaListFormatedOIB_1">
      <item>BUSINESS CLUB j.d.o.o. KRNICA, OIB 23089699776 zastupanog po punomoćniku Ira Blasco Brzović</item>
    </derivirana_varijabla>
  </DomainObject.Predmet.ProtuStrankaListFormatedOIB>
  <DomainObject.Predmet.ProtuStrankaListFormatedWithAdress>
    <izvorni_sadrzaj>
      <item>BUSINESS CLUB j.d.o.o. KRNICA, Krnica 38, 52207 Krnica zastupanog po punomoćniku Ira Blasco Brzović</item>
    </izvorni_sadrzaj>
    <derivirana_varijabla naziv="DomainObject.Predmet.ProtuStrankaListFormatedWithAdress_1">
      <item>BUSINESS CLUB j.d.o.o. KRNICA, Krnica 38, 52207 Krnica zastupanog po punomoćniku Ira Blasco Brzović</item>
    </derivirana_varijabla>
  </DomainObject.Predmet.ProtuStrankaListFormatedWithAdress>
  <DomainObject.Predmet.ProtuStrankaListFormatedWithAdressOIB>
    <izvorni_sadrzaj>
      <item>BUSINESS CLUB j.d.o.o. KRNICA, OIB 23089699776, Krnica 38, 52207 Krnica zastupanog po punomoćniku Ira Blasco Brzović</item>
    </izvorni_sadrzaj>
    <derivirana_varijabla naziv="DomainObject.Predmet.ProtuStrankaListFormatedWithAdressOIB_1">
      <item>BUSINESS CLUB j.d.o.o. KRNICA, OIB 23089699776, Krnica 38, 52207 Krnica zastupanog po punomoćniku Ira Blasco Brzović</item>
    </derivirana_varijabla>
  </DomainObject.Predmet.ProtuStrankaListFormatedWithAdressOIB>
  <DomainObject.Predmet.ProtuStrankaListNazivFormated>
    <izvorni_sadrzaj>
      <item>BUSINESS CLUB j.d.o.o. KRNICA</item>
    </izvorni_sadrzaj>
    <derivirana_varijabla naziv="DomainObject.Predmet.ProtuStrankaListNazivFormated_1">
      <item>BUSINESS CLUB j.d.o.o. KRNICA</item>
    </derivirana_varijabla>
  </DomainObject.Predmet.ProtuStrankaListNazivFormated>
  <DomainObject.Predmet.ProtuStrankaListNazivFormatedOIB>
    <izvorni_sadrzaj>
      <item>BUSINESS CLUB j.d.o.o. KRNICA, OIB 23089699776</item>
    </izvorni_sadrzaj>
    <derivirana_varijabla naziv="DomainObject.Predmet.ProtuStrankaListNazivFormatedOIB_1">
      <item>BUSINESS CLUB j.d.o.o. KRNICA, OIB 23089699776</item>
    </derivirana_varijabla>
  </DomainObject.Predmet.ProtuStrankaListNazivFormatedOIB>
  <DomainObject.Predmet.OstaliListFormated>
    <izvorni_sadrzaj>
      <item>Ira Blasco Brzović punomoćnik sudionika u postupku BUSINESS CLUB j.d.o.o. KRNICA</item>
    </izvorni_sadrzaj>
    <derivirana_varijabla naziv="DomainObject.Predmet.OstaliListFormated_1">
      <item>Ira Blasco Brzović punomoćnik sudionika u postupku BUSINESS CLUB j.d.o.o. KRNICA</item>
    </derivirana_varijabla>
  </DomainObject.Predmet.OstaliListFormated>
  <DomainObject.Predmet.OstaliListFormatedOIB>
    <izvorni_sadrzaj>
      <item>Ira Blasco Brzović, OIB 52801386482 punomoćnik sudionika u postupku BUSINESS CLUB j.d.o.o. KRNICA</item>
    </izvorni_sadrzaj>
    <derivirana_varijabla naziv="DomainObject.Predmet.OstaliListFormatedOIB_1">
      <item>Ira Blasco Brzović, OIB 52801386482 punomoćnik sudionika u postupku BUSINESS CLUB j.d.o.o. KRNICA</item>
    </derivirana_varijabla>
  </DomainObject.Predmet.OstaliListFormatedOIB>
  <DomainObject.Predmet.OstaliListFormatedWithAdress>
    <izvorni_sadrzaj>
      <item>Ira Blasco Brzović, Četvrt Kralja Slavca 9, 21310 Omiš punomoćnik sudionika u postupku BUSINESS CLUB j.d.o.o. KRNICA</item>
    </izvorni_sadrzaj>
    <derivirana_varijabla naziv="DomainObject.Predmet.OstaliListFormatedWithAdress_1">
      <item>Ira Blasco Brzović, Četvrt Kralja Slavca 9, 21310 Omiš punomoćnik sudionika u postupku BUSINESS CLUB j.d.o.o. KRNICA</item>
    </derivirana_varijabla>
  </DomainObject.Predmet.OstaliListFormatedWithAdress>
  <DomainObject.Predmet.OstaliListFormatedWithAdressOIB>
    <izvorni_sadrzaj>
      <item>Ira Blasco Brzović, OIB 52801386482, Četvrt Kralja Slavca 9, 21310 Omiš punomoćnik sudionika u postupku BUSINESS CLUB j.d.o.o. KRNICA</item>
    </izvorni_sadrzaj>
    <derivirana_varijabla naziv="DomainObject.Predmet.OstaliListFormatedWithAdressOIB_1">
      <item>Ira Blasco Brzović, OIB 52801386482, Četvrt Kralja Slavca 9, 21310 Omiš punomoćnik sudionika u postupku BUSINESS CLUB j.d.o.o. KRNICA</item>
    </derivirana_varijabla>
  </DomainObject.Predmet.OstaliListFormatedWithAdressOIB>
  <DomainObject.Predmet.OstaliListNazivFormated>
    <izvorni_sadrzaj>
      <item>Ira Blasco Brzović</item>
    </izvorni_sadrzaj>
    <derivirana_varijabla naziv="DomainObject.Predmet.OstaliListNazivFormated_1">
      <item>Ira Blasco Brzović</item>
    </derivirana_varijabla>
  </DomainObject.Predmet.OstaliListNazivFormated>
  <DomainObject.Predmet.OstaliListNazivFormatedOIB>
    <izvorni_sadrzaj>
      <item>Ira Blasco Brzović, OIB 52801386482</item>
    </izvorni_sadrzaj>
    <derivirana_varijabla naziv="DomainObject.Predmet.OstaliListNazivFormatedOIB_1">
      <item>Ira Blasco Brzović, OIB 52801386482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BUSINESS CLUB j.d.o.o. KRNICA</izvorni_sadrzaj>
    <derivirana_varijabla naziv="DomainObject.Predmet.ProtustrankaIDrugi_1">BUSINESS CLUB j.d.o.o. KRNICA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BUSINESS CLUB j.d.o.o. KRNICA, OIB 23089699776, Krnica 38, 52207 Krnica</izvorni_sadrzaj>
    <derivirana_varijabla naziv="DomainObject.Predmet.ProtustrankaIDrugiAdressOIB_1">BUSINESS CLUB j.d.o.o. KRNICA, OIB 23089699776, Krnica 38,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BUSINESS CLUB j.d.o.o. KRNICA</item>
      <item>Ira Blasco Brzović</item>
    </izvorni_sadrzaj>
    <derivirana_varijabla naziv="DomainObject.Predmet.SudioniciListNaziv_1">
      <item>FINANCIJSKA AGENCIJA, RC RIJEKA, PODRUŽNICA PULA, PULA</item>
      <item>BUSINESS CLUB j.d.o.o. KRNICA</item>
      <item>Ira Blasco Brzović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BUSINESS CLUB j.d.o.o. KRNICA, OIB 23089699776, Krnica 38,52207 Krnica</item>
      <item>Ira Blasco Brzović, OIB 52801386482, Četvrt Kralja Slavca 9,21310 Omiš</item>
    </izvorni_sadrzaj>
    <derivirana_varijabla naziv="DomainObject.Predmet.SudioniciListAdressOIB_1">
      <item>FINANCIJSKA AGENCIJA, RC RIJEKA, PODRUŽNICA PULA, PULA, OIB 85821130368, Ulica grada Vukovara 70,10000 Zagreb</item>
      <item>BUSINESS CLUB j.d.o.o. KRNICA, OIB 23089699776, Krnica 38,52207 Krnica</item>
      <item>Ira Blasco Brzović, OIB 52801386482, Četvrt Kralja Slavca 9,21310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23089699776</item>
      <item>, OIB 52801386482</item>
    </izvorni_sadrzaj>
    <derivirana_varijabla naziv="DomainObject.Predmet.SudioniciListNazivOIB_1">
      <item>, OIB 85821130368</item>
      <item>, OIB 23089699776</item>
      <item>, OIB 52801386482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EBB417-6FE7-41F5-AB7D-E840E344E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5163</properties:Characters>
  <properties:Lines>116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2018-05-04T07:41:00Z</dcterms:created>
  <dc:creator>Jasmina Matika</dc:creator>
  <cp:lastModifiedBy>Sanja Prodan</cp:lastModifiedBy>
  <cp:lastPrinted>2018-05-04T12:08:00Z</cp:lastPrinted>
  <dcterms:modified xmlns:xsi="http://www.w3.org/2001/XMLSchema-instance" xsi:type="dcterms:W3CDTF">2018-05-04T12:09:00Z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(st-121-2018-5-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