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c756" w14:paraId="475c756" w:rsidRDefault="00D67CD7" w:rsidP="00D67CD7" w:rsidR="00D67CD7" w:rsidRPr="004E743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4E7435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  <w:t xml:space="preserve"> </w:t>
      </w:r>
    </w:p>
    <w:p w:rsidRDefault="00D67CD7" w:rsidP="00D67CD7" w:rsidR="00D67CD7" w:rsidRPr="004E7435">
      <w:pPr>
        <w:rPr>
          <w:b/>
        </w:rPr>
      </w:pPr>
      <w:r w:rsidRPr="004E7435">
        <w:rPr>
          <w:color w:val="000000"/>
        </w:rPr>
        <w:t xml:space="preserve">        </w:t>
      </w:r>
      <w:r w:rsidRPr="004E7435">
        <w:rPr>
          <w:b/>
        </w:rPr>
        <w:t>REPUBLIKA HRVATSKA</w:t>
      </w:r>
    </w:p>
    <w:p w:rsidRDefault="00D67CD7" w:rsidP="00D67CD7" w:rsidR="00D67CD7" w:rsidRPr="004E7435">
      <w:pPr>
        <w:rPr>
          <w:b/>
        </w:rPr>
      </w:pPr>
      <w:r w:rsidRPr="004E7435">
        <w:rPr>
          <w:b/>
        </w:rPr>
        <w:t xml:space="preserve">     TRGOVAČKI SUD U SPLITU</w:t>
      </w:r>
    </w:p>
    <w:p w:rsidRDefault="00D67CD7" w:rsidP="00D67CD7" w:rsidR="00D67CD7" w:rsidRPr="004E7435">
      <w:pPr>
        <w:rPr>
          <w:b/>
        </w:rPr>
      </w:pPr>
      <w:r w:rsidRPr="004E7435">
        <w:rPr>
          <w:b/>
        </w:rPr>
        <w:t xml:space="preserve">   STALNA SLUŽBA DUBROVNIK</w:t>
      </w:r>
    </w:p>
    <w:p w:rsidRDefault="00D67CD7" w:rsidP="00D67CD7" w:rsidR="00D67CD7" w:rsidRPr="004E7435">
      <w:pPr>
        <w:rPr>
          <w:b/>
        </w:rPr>
      </w:pPr>
      <w:r w:rsidRPr="004E7435">
        <w:t xml:space="preserve">     </w:t>
      </w:r>
      <w:r w:rsidRPr="004E7435">
        <w:rPr>
          <w:b/>
        </w:rPr>
        <w:t>Dr. A. Starčevića 23, Dubrovnik</w:t>
      </w:r>
    </w:p>
    <w:p w:rsidRDefault="009B6353" w:rsidP="00D67CD7" w:rsidR="00D67CD7" w:rsidRPr="004E7435">
      <w:pPr>
        <w:jc w:val="right"/>
        <w:rPr>
          <w:b/>
        </w:rPr>
      </w:pPr>
      <w:r>
        <w:rPr>
          <w:b/>
        </w:rPr>
        <w:t>Posl. br. 7-St.</w:t>
      </w:r>
      <w:r w:rsidR="00B91058">
        <w:rPr>
          <w:b/>
        </w:rPr>
        <w:t>1896</w:t>
      </w:r>
      <w:r w:rsidR="004E7435" w:rsidRPr="004E7435">
        <w:rPr>
          <w:b/>
        </w:rPr>
        <w:t>/</w:t>
      </w:r>
      <w:r w:rsidR="00D67CD7" w:rsidRPr="004E7435">
        <w:rPr>
          <w:b/>
        </w:rPr>
        <w:t>16</w:t>
      </w:r>
    </w:p>
    <w:p w:rsidRDefault="00D67CD7" w:rsidP="00D67CD7" w:rsidR="00D67CD7" w:rsidRPr="004E7435">
      <w:pPr>
        <w:jc w:val="right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E P U B L I K A    H R V A T S K A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J E Š E N J E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</w:p>
    <w:p w:rsidRDefault="00D67CD7" w:rsidP="00D67CD7" w:rsidR="00D67CD7" w:rsidRPr="003266FB">
      <w:pPr>
        <w:jc w:val="both"/>
      </w:pPr>
      <w:r w:rsidRPr="003266FB">
        <w:tab/>
        <w:t>Trgovački sud u Splitu, Stalna služba u Dubrovniku, po stečajnom sucu tog suda Diani Butigan Granić, kao sucu pojedincu, u stečajnom postupku nad dužnikom</w:t>
      </w:r>
      <w:r w:rsidR="004E7435" w:rsidRPr="003266FB">
        <w:t xml:space="preserve"> </w:t>
      </w:r>
      <w:r w:rsidR="00B91058">
        <w:rPr>
          <w:sz w:val="22"/>
          <w:szCs w:val="22"/>
        </w:rPr>
        <w:t>MOREŠKA d.o.o. u stečaju,  20267 Kućište, Viganj 191, OIB: 07461925733</w:t>
      </w:r>
      <w:r w:rsidR="007E0FC6">
        <w:t>,</w:t>
      </w:r>
      <w:r w:rsidR="007E0FC6" w:rsidRPr="00FA1EA0">
        <w:t xml:space="preserve"> zastupanog po stečajnom upravitelju </w:t>
      </w:r>
      <w:r w:rsidR="001B1AD5">
        <w:t>Draženu Vidman</w:t>
      </w:r>
      <w:r w:rsidR="007E0FC6">
        <w:t xml:space="preserve"> iz</w:t>
      </w:r>
      <w:r w:rsidR="001B1AD5">
        <w:t xml:space="preserve"> Ivanca</w:t>
      </w:r>
      <w:r w:rsidR="007E0FC6">
        <w:t xml:space="preserve">, </w:t>
      </w:r>
      <w:r w:rsidR="004E7435" w:rsidRPr="003266FB">
        <w:t xml:space="preserve">izvan </w:t>
      </w:r>
      <w:r w:rsidR="00721B68" w:rsidRPr="003266FB">
        <w:t xml:space="preserve">ročišta, dana </w:t>
      </w:r>
      <w:r w:rsidR="00A51F29">
        <w:t>1</w:t>
      </w:r>
      <w:r w:rsidR="007E0FC6">
        <w:t xml:space="preserve">8. </w:t>
      </w:r>
      <w:r w:rsidR="00A51F29">
        <w:t>travnja</w:t>
      </w:r>
      <w:r w:rsidR="003266FB" w:rsidRPr="003266FB">
        <w:t xml:space="preserve"> 2017</w:t>
      </w:r>
      <w:r w:rsidRPr="003266FB">
        <w:t>. godine</w:t>
      </w:r>
    </w:p>
    <w:p w:rsidRDefault="00D67CD7" w:rsidP="00D67CD7" w:rsidR="00D67CD7" w:rsidRPr="003266FB">
      <w:pPr>
        <w:jc w:val="both"/>
      </w:pPr>
    </w:p>
    <w:p w:rsidRDefault="00D67CD7" w:rsidP="00D67CD7" w:rsidR="00D67CD7" w:rsidRPr="003266FB">
      <w:pPr>
        <w:jc w:val="both"/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r i j e š i o    j e</w:t>
      </w:r>
    </w:p>
    <w:p w:rsidRDefault="00D67CD7" w:rsidP="00D67CD7" w:rsidR="00D67CD7" w:rsidRPr="003266FB">
      <w:pPr>
        <w:jc w:val="center"/>
        <w:rPr>
          <w:b/>
        </w:rPr>
      </w:pPr>
    </w:p>
    <w:p w:rsidRDefault="009B6353" w:rsidP="009B6353" w:rsidR="009B6353" w:rsidRPr="003266FB">
      <w:pPr>
        <w:jc w:val="both"/>
      </w:pPr>
    </w:p>
    <w:p w:rsidRDefault="00D67CD7" w:rsidP="003266FB" w:rsidR="003266FB" w:rsidRPr="003266FB">
      <w:pPr>
        <w:pStyle w:val="Odlomakpopisa"/>
        <w:numPr>
          <w:ilvl w:val="0"/>
          <w:numId w:val="3"/>
        </w:numPr>
        <w:jc w:val="both"/>
        <w:rPr>
          <w:b/>
        </w:rPr>
      </w:pPr>
      <w:r w:rsidRPr="003266FB">
        <w:t xml:space="preserve">Obustavlja se i zaključuje stečajni postupak nad dužnikom </w:t>
      </w:r>
      <w:r w:rsidR="00B91058">
        <w:rPr>
          <w:sz w:val="22"/>
          <w:szCs w:val="22"/>
        </w:rPr>
        <w:t>MOREŠKA d.o.o. u stečaju,  20267 Kućište, Viganj 191, OIB: 07461925733</w:t>
      </w:r>
      <w:r w:rsidR="00480330">
        <w:t>,</w:t>
      </w:r>
      <w:r w:rsidR="007E0FC6" w:rsidRPr="00FA1EA0">
        <w:t xml:space="preserve"> zastupanog po stečajnom upravitelju </w:t>
      </w:r>
      <w:r w:rsidR="00B91058">
        <w:t xml:space="preserve">Draženu Vidmanu </w:t>
      </w:r>
      <w:r w:rsidR="007E0FC6">
        <w:t xml:space="preserve">iz </w:t>
      </w:r>
      <w:r w:rsidR="00B91058">
        <w:t>Ivanca</w:t>
      </w:r>
      <w:r w:rsidR="009B6353" w:rsidRPr="003266FB">
        <w:t>.</w:t>
      </w:r>
    </w:p>
    <w:p w:rsidRDefault="009B6353" w:rsidP="009B6353" w:rsidR="009B6353" w:rsidRPr="003266FB">
      <w:pPr>
        <w:pStyle w:val="Odlomakpopisa"/>
        <w:ind w:left="705"/>
        <w:jc w:val="both"/>
        <w:rPr>
          <w:b/>
        </w:rPr>
      </w:pPr>
    </w:p>
    <w:p w:rsidRDefault="003266FB" w:rsidP="00B91058" w:rsidR="00B91058" w:rsidRPr="003266FB">
      <w:pPr>
        <w:pStyle w:val="Odlomakpopisa"/>
        <w:numPr>
          <w:ilvl w:val="0"/>
          <w:numId w:val="3"/>
        </w:numPr>
        <w:jc w:val="both"/>
        <w:rPr>
          <w:b/>
        </w:rPr>
      </w:pPr>
      <w:r w:rsidRPr="003266FB">
        <w:t xml:space="preserve">Nastavlja se postupak u korist stečajne mase stečajnog dužnika u stečajnom postupku nad dužnikom </w:t>
      </w:r>
      <w:r w:rsidR="00B91058">
        <w:rPr>
          <w:sz w:val="22"/>
          <w:szCs w:val="22"/>
        </w:rPr>
        <w:t>MOREŠKA d.o.o. u stečaju,  20267 Kućište, Viganj 191, OIB: 07461925733</w:t>
      </w:r>
      <w:r w:rsidR="00B91058">
        <w:t>,</w:t>
      </w:r>
      <w:r w:rsidR="00B91058" w:rsidRPr="00FA1EA0">
        <w:t xml:space="preserve"> zastupanog po stečajnom upravitelju </w:t>
      </w:r>
      <w:r w:rsidR="00B91058">
        <w:t>Draženu Vidmanu iz Ivanca</w:t>
      </w:r>
      <w:r w:rsidR="00B91058" w:rsidRPr="003266FB">
        <w:t>.</w:t>
      </w:r>
    </w:p>
    <w:p w:rsidRDefault="003266FB" w:rsidP="00B91058" w:rsidR="003266FB" w:rsidRPr="003266FB">
      <w:pPr>
        <w:pStyle w:val="Odlomakpopisa"/>
        <w:ind w:left="1080"/>
        <w:jc w:val="both"/>
        <w:rPr>
          <w:b/>
        </w:rPr>
      </w:pPr>
    </w:p>
    <w:p w:rsidRDefault="003266FB" w:rsidP="003266FB" w:rsidR="003266FB">
      <w:pPr>
        <w:pStyle w:val="Odlomakpopisa"/>
        <w:ind w:left="1080"/>
        <w:jc w:val="both"/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Ovo rješenje i osnova zaključenja stečajnog postupka objavit će se na e oglasnoj ploči.</w:t>
      </w:r>
    </w:p>
    <w:p w:rsidRDefault="00D67CD7" w:rsidP="00D67CD7" w:rsidR="00D67CD7" w:rsidRPr="003266FB">
      <w:pPr>
        <w:ind w:hanging="705"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Po pravomoćnosti ovog rješenja registarski odjel Trgovačkog suda u Splitu, Stalna služba u Dubrovniku provest će brisanje dužnika iz registra.</w:t>
      </w:r>
    </w:p>
    <w:p w:rsidRDefault="00D67CD7" w:rsidP="00D67CD7" w:rsidR="00D67CD7" w:rsidRPr="003266FB">
      <w:pPr>
        <w:ind w:hanging="705" w:left="705"/>
        <w:jc w:val="both"/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D67CD7" w:rsidP="00D67CD7" w:rsidR="00D67CD7" w:rsidRPr="003266FB">
      <w:pPr>
        <w:jc w:val="both"/>
      </w:pPr>
    </w:p>
    <w:p w:rsidRDefault="003266FB" w:rsidP="007E0FC6" w:rsidR="003266FB">
      <w:pPr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Obrazloženje</w:t>
      </w:r>
    </w:p>
    <w:p w:rsidRDefault="00D67CD7" w:rsidP="00D67CD7" w:rsidR="00D67CD7" w:rsidRPr="003266FB">
      <w:pPr>
        <w:jc w:val="center"/>
        <w:rPr>
          <w:b/>
        </w:rPr>
      </w:pPr>
    </w:p>
    <w:p w:rsidRDefault="00A51F29" w:rsidP="00D67CD7" w:rsidR="00D67CD7" w:rsidRPr="003266FB">
      <w:pPr>
        <w:jc w:val="both"/>
      </w:pPr>
      <w:r>
        <w:t xml:space="preserve">             </w:t>
      </w:r>
      <w:r w:rsidR="00D67CD7" w:rsidRPr="003266FB">
        <w:t>Rješen</w:t>
      </w:r>
      <w:r w:rsidR="009B6353" w:rsidRPr="003266FB">
        <w:t>jem ovog suda posl. br. 7-St.</w:t>
      </w:r>
      <w:r w:rsidR="00B91058">
        <w:t>1896</w:t>
      </w:r>
      <w:r w:rsidR="00DE5D2B" w:rsidRPr="003266FB">
        <w:t xml:space="preserve">/2016 od </w:t>
      </w:r>
      <w:r>
        <w:t>8</w:t>
      </w:r>
      <w:r w:rsidR="00D67CD7" w:rsidRPr="003266FB">
        <w:t xml:space="preserve">. </w:t>
      </w:r>
      <w:r>
        <w:t>veljače 2017</w:t>
      </w:r>
      <w:r w:rsidR="00D67CD7" w:rsidRPr="003266FB">
        <w:t xml:space="preserve">. godine otvoren je stečajni postupak nad dužnikom </w:t>
      </w:r>
      <w:r>
        <w:t xml:space="preserve"> </w:t>
      </w:r>
      <w:r w:rsidRPr="00A51F29">
        <w:rPr>
          <w:sz w:val="22"/>
          <w:szCs w:val="22"/>
        </w:rPr>
        <w:t>MOREŠKA d.o.o.,  20267 Kućište, Viganj 191, OIB: 07461925733</w:t>
      </w:r>
      <w:r>
        <w:t>.</w:t>
      </w:r>
      <w:r w:rsidRPr="003266FB">
        <w:t xml:space="preserve"> </w:t>
      </w:r>
    </w:p>
    <w:p w:rsidRDefault="00D67CD7" w:rsidP="00D67CD7" w:rsidR="00D67CD7" w:rsidRPr="003266FB">
      <w:pPr>
        <w:ind w:firstLine="708"/>
        <w:jc w:val="both"/>
      </w:pPr>
      <w:r w:rsidRPr="003266FB">
        <w:lastRenderedPageBreak/>
        <w:t>Prema izvješću stečajnog upravitelj</w:t>
      </w:r>
      <w:r w:rsidR="00A51F29">
        <w:t xml:space="preserve">a dostavio u spis </w:t>
      </w:r>
      <w:r w:rsidRPr="003266FB">
        <w:t xml:space="preserve"> proizlazi da dužnik nema imovine koja ulazi u stečajnu masu, pa je stečajni upravitelj predložio sukladno čl. 293. Stečajnog zakona obustaviti i zaključiti ovaj stečajni postupak.</w:t>
      </w:r>
    </w:p>
    <w:p w:rsidRDefault="00D67CD7" w:rsidP="00D67CD7" w:rsidR="00D67CD7" w:rsidRPr="003266FB">
      <w:pPr>
        <w:jc w:val="both"/>
      </w:pPr>
      <w:r w:rsidRPr="003266FB">
        <w:t xml:space="preserve">  </w:t>
      </w:r>
    </w:p>
    <w:p w:rsidRDefault="00D67CD7" w:rsidP="00D67CD7" w:rsidR="00D67CD7" w:rsidRPr="003266FB">
      <w:pPr>
        <w:ind w:firstLine="708"/>
        <w:jc w:val="both"/>
      </w:pPr>
      <w:r w:rsidRPr="003266FB"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D67CD7" w:rsidP="00D67CD7" w:rsidR="00D67CD7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 xml:space="preserve">Na </w:t>
      </w:r>
      <w:r w:rsidR="009B6353" w:rsidRPr="003266FB">
        <w:t>skupštini vjerovnika</w:t>
      </w:r>
      <w:r w:rsidRPr="003266FB">
        <w:t xml:space="preserve"> održano</w:t>
      </w:r>
      <w:r w:rsidR="00D70023">
        <w:t xml:space="preserve">j </w:t>
      </w:r>
      <w:r w:rsidR="00A51F29">
        <w:t>26</w:t>
      </w:r>
      <w:r w:rsidRPr="003266FB">
        <w:t xml:space="preserve">. </w:t>
      </w:r>
      <w:r w:rsidR="00A51F29">
        <w:t>travnja</w:t>
      </w:r>
      <w:r w:rsidR="00D70023">
        <w:t xml:space="preserve"> 2017</w:t>
      </w:r>
      <w:r w:rsidRPr="003266FB">
        <w:t>. godine stečajni vjerovnici donijeli su</w:t>
      </w:r>
      <w:r w:rsidR="00F15681" w:rsidRPr="003266FB">
        <w:t xml:space="preserve"> </w:t>
      </w:r>
      <w:r w:rsidRPr="003266FB">
        <w:t>odluku da se stečajni postupak obustavi i zaključi sukladno čl. 293. Stečajnog zakona.</w:t>
      </w:r>
      <w:r w:rsidR="00F15681" w:rsidRPr="003266FB">
        <w:t xml:space="preserve"> S obzirom da se svi vjerovnici nisu izjasnili o prijedlogu za obustavu i zaključenje postupka sud je rješenj</w:t>
      </w:r>
      <w:r w:rsidR="00D70023">
        <w:t xml:space="preserve">em od </w:t>
      </w:r>
      <w:r w:rsidR="009B6353" w:rsidRPr="003266FB">
        <w:t>2</w:t>
      </w:r>
      <w:r w:rsidR="00F15681" w:rsidRPr="003266FB">
        <w:t xml:space="preserve">. </w:t>
      </w:r>
      <w:r w:rsidR="00A51F29">
        <w:t>svibnja</w:t>
      </w:r>
      <w:r w:rsidR="00D70023">
        <w:t xml:space="preserve"> 2017</w:t>
      </w:r>
      <w:r w:rsidR="00F15681" w:rsidRPr="003266FB">
        <w:t xml:space="preserve">. godine pozvao na izjašnjenje vjerovnike stečajne mase, stečajnog upravitelja i skupštinu vjerovnika. </w:t>
      </w:r>
    </w:p>
    <w:p w:rsidRDefault="009B6353" w:rsidP="00D67CD7" w:rsidR="009B6353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>Zbog izloženog, na temelju spomenutih propisa, odlučeno je kao u izreci.</w:t>
      </w:r>
    </w:p>
    <w:p w:rsidRDefault="004E7435" w:rsidP="00D67CD7" w:rsidR="004E7435" w:rsidRPr="003266FB">
      <w:pPr>
        <w:ind w:firstLine="708"/>
        <w:jc w:val="both"/>
      </w:pPr>
    </w:p>
    <w:p w:rsidRDefault="00D67CD7" w:rsidP="00D67CD7" w:rsidR="00D67CD7" w:rsidRPr="003266FB">
      <w:pPr>
        <w:tabs>
          <w:tab w:pos="360" w:val="left"/>
        </w:tabs>
        <w:jc w:val="both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 xml:space="preserve">U Dubrovniku, </w:t>
      </w:r>
      <w:r w:rsidR="00A51F29">
        <w:rPr>
          <w:b/>
        </w:rPr>
        <w:t>1</w:t>
      </w:r>
      <w:r w:rsidR="007E0FC6">
        <w:rPr>
          <w:b/>
        </w:rPr>
        <w:t xml:space="preserve">8. </w:t>
      </w:r>
      <w:r w:rsidR="00A51F29">
        <w:rPr>
          <w:b/>
        </w:rPr>
        <w:t>travnja</w:t>
      </w:r>
      <w:r w:rsidR="004E7435" w:rsidRPr="003266FB">
        <w:rPr>
          <w:b/>
        </w:rPr>
        <w:t xml:space="preserve"> </w:t>
      </w:r>
      <w:r w:rsidR="003266FB" w:rsidRPr="003266FB">
        <w:rPr>
          <w:b/>
        </w:rPr>
        <w:t xml:space="preserve"> 2017</w:t>
      </w:r>
      <w:r w:rsidRPr="003266FB">
        <w:rPr>
          <w:b/>
        </w:rPr>
        <w:t>. godine</w:t>
      </w:r>
    </w:p>
    <w:p w:rsidRDefault="004E7435" w:rsidP="00D67CD7" w:rsidR="004E7435" w:rsidRPr="003266FB">
      <w:pPr>
        <w:jc w:val="center"/>
        <w:rPr>
          <w:b/>
        </w:rPr>
      </w:pPr>
    </w:p>
    <w:p w:rsidRDefault="00D67CD7" w:rsidP="00D67CD7" w:rsidR="00D67CD7" w:rsidRPr="003266FB">
      <w:pPr>
        <w:jc w:val="both"/>
      </w:pPr>
    </w:p>
    <w:p w:rsidRDefault="00A861F3" w:rsidP="00D67CD7" w:rsidR="00D67CD7" w:rsidRPr="003266FB">
      <w:pPr>
        <w:jc w:val="both"/>
        <w:rPr>
          <w:b/>
        </w:rPr>
      </w:pP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="00D67CD7" w:rsidRPr="003266FB">
        <w:rPr>
          <w:b/>
        </w:rPr>
        <w:t>Stečajni sudac:</w:t>
      </w:r>
    </w:p>
    <w:p w:rsidRDefault="00D67CD7" w:rsidP="00D67CD7" w:rsidR="00D67CD7" w:rsidRPr="003266FB">
      <w:pPr>
        <w:jc w:val="both"/>
        <w:rPr>
          <w:b/>
        </w:rPr>
      </w:pPr>
    </w:p>
    <w:p w:rsidRDefault="00A861F3" w:rsidP="00D67CD7" w:rsidR="00D67CD7" w:rsidRPr="003266FB">
      <w:pPr>
        <w:jc w:val="both"/>
        <w:rPr>
          <w:b/>
        </w:rPr>
      </w:pP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="004E7435" w:rsidRPr="003266FB">
        <w:rPr>
          <w:b/>
        </w:rPr>
        <w:t>Diana Butigan Granić</w:t>
      </w:r>
      <w:r w:rsidR="001427D6">
        <w:rPr>
          <w:b/>
        </w:rPr>
        <w:t xml:space="preserve">, v.r. 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POUKA O PRAVNOM LIJEKU</w:t>
      </w:r>
    </w:p>
    <w:p w:rsidRDefault="00D67CD7" w:rsidP="00D67CD7" w:rsidR="00D67CD7" w:rsidRPr="003266FB">
      <w:pPr>
        <w:jc w:val="both"/>
      </w:pPr>
      <w:r w:rsidRPr="003266FB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DN-a :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predlagatelju FINA, e-oglasna ploče,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stečajnom upravitelju,</w:t>
      </w:r>
    </w:p>
    <w:p w:rsidRDefault="007E311D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>
        <w:t>Porezna uprava Dubrovnik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 xml:space="preserve">ŽDO Dubrovnik, Građansko-upravni odjel, 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mrežna stranica e-Oglasna ploča sudova,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registru ovog suda.</w:t>
      </w:r>
    </w:p>
    <w:p w:rsidRDefault="003D45F9" w:rsidR="003D45F9" w:rsidRPr="003266FB"/>
    <w:sectPr w:rsidSect="004E7435" w:rsidR="003D45F9" w:rsidRPr="003266F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435" w:rsidP="004E7435" w:rsidR="004E7435">
      <w:r>
        <w:separator/>
      </w:r>
    </w:p>
  </w:endnote>
  <w:endnote w:id="0" w:type="continuationSeparator">
    <w:p w:rsidRDefault="004E7435" w:rsidP="004E7435" w:rsidR="004E7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435" w:rsidP="004E7435" w:rsidR="004E7435">
      <w:r>
        <w:separator/>
      </w:r>
    </w:p>
  </w:footnote>
  <w:footnote w:id="0" w:type="continuationSeparator">
    <w:p w:rsidRDefault="004E7435" w:rsidP="004E7435" w:rsidR="004E74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6883171"/>
      <w:docPartObj>
        <w:docPartGallery w:val="Page Numbers (Top of Page)"/>
        <w:docPartUnique/>
      </w:docPartObj>
    </w:sdtPr>
    <w:sdtEndPr/>
    <w:sdtContent>
      <w:p w:rsidRDefault="004E7435" w:rsidP="004E7435" w:rsidR="004E743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ACF">
          <w:rPr>
            <w:noProof/>
          </w:rPr>
          <w:t>2</w:t>
        </w:r>
        <w:r>
          <w:fldChar w:fldCharType="end"/>
        </w:r>
        <w:r w:rsidR="00A51F29">
          <w:t xml:space="preserve"> </w:t>
        </w:r>
        <w:r w:rsidR="00A51F29">
          <w:tab/>
        </w:r>
        <w:r w:rsidR="00A51F29">
          <w:tab/>
          <w:t>Posl.br. 7.St.1896</w:t>
        </w:r>
        <w:r>
          <w:t>/16</w:t>
        </w:r>
      </w:p>
    </w:sdtContent>
  </w:sdt>
  <w:p w:rsidRDefault="004E7435" w:rsidR="004E74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77A88"/>
    <w:multiLevelType w:val="hybridMultilevel"/>
    <w:tmpl w:val="C8CCDC5C"/>
    <w:lvl w:tplc="5FE8E61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230EFD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CE0D59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7CD7"/>
    <w:rsid w:val="001427D6"/>
    <w:rsid w:val="001B1AD5"/>
    <w:rsid w:val="003266FB"/>
    <w:rsid w:val="003D45F9"/>
    <w:rsid w:val="00480330"/>
    <w:rsid w:val="004E7435"/>
    <w:rsid w:val="00721B68"/>
    <w:rsid w:val="007E0FC6"/>
    <w:rsid w:val="007E311D"/>
    <w:rsid w:val="009B6353"/>
    <w:rsid w:val="00A51F29"/>
    <w:rsid w:val="00A82ACF"/>
    <w:rsid w:val="00A861F3"/>
    <w:rsid w:val="00B91058"/>
    <w:rsid w:val="00D67CD7"/>
    <w:rsid w:val="00D70023"/>
    <w:rsid w:val="00DE5D2B"/>
    <w:rsid w:val="00F15681"/>
    <w:rsid w:val="00F5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7CD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AC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AC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AC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AC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7CD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AC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AC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AC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AC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190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1896</izvorni_sadrzaj>
    <derivirana_varijabla naziv="DomainObject.Predmet.Broj_1">1896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St-1896/2016</izvorni_sadrzaj>
    <derivirana_varijabla naziv="DomainObject.Predmet.OznakaBroj_1">St-1896/2016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MOREŠKA d.o.o. za trgovinu i ekološke usluge</izvorni_sadrzaj>
    <derivirana_varijabla naziv="DomainObject.Predmet.ProtustrankaFormated_1">  MOREŠKA d.o.o. za trgovinu i ekološke usluge</derivirana_varijabla>
  </DomainObject.Predmet.ProtustrankaFormated>
  <DomainObject.Predmet.ProtustrankaFormatedOIB>
    <izvorni_sadrzaj>  MOREŠKA d.o.o. za trgovinu i ekološke usluge, OIB 07461925733</izvorni_sadrzaj>
    <derivirana_varijabla naziv="DomainObject.Predmet.ProtustrankaFormatedOIB_1">  MOREŠKA d.o.o. za trgovinu i ekološke usluge, OIB 07461925733</derivirana_varijabla>
  </DomainObject.Predmet.ProtustrankaFormatedOIB>
  <DomainObject.Predmet.ProtustrankaFormatedWithAdress>
    <izvorni_sadrzaj> MOREŠKA d.o.o. za trgovinu i ekološke usluge, Viganj 191/1, 20267 Kučište</izvorni_sadrzaj>
    <derivirana_varijabla naziv="DomainObject.Predmet.ProtustrankaFormatedWithAdress_1"> MOREŠKA d.o.o. za trgovinu i ekološke usluge, Viganj 191/1, 20267 Kučište</derivirana_varijabla>
  </DomainObject.Predmet.ProtustrankaFormatedWithAdress>
  <DomainObject.Predmet.ProtustrankaFormatedWithAdressOIB>
    <izvorni_sadrzaj> MOREŠKA d.o.o. za trgovinu i ekološke usluge, OIB 07461925733, Viganj 191/1, 20267 Kučište</izvorni_sadrzaj>
    <derivirana_varijabla naziv="DomainObject.Predmet.ProtustrankaFormatedWithAdressOIB_1"> MOREŠKA d.o.o. za trgovinu i ekološke usluge, OIB 07461925733, Viganj 191/1, 20267 Kučište</derivirana_varijabla>
  </DomainObject.Predmet.ProtustrankaFormatedWithAdressOIB>
  <DomainObject.Predmet.ProtustrankaWithAdress>
    <izvorni_sadrzaj>MOREŠKA d.o.o. za trgovinu i ekološke usluge Viganj 191/1, 20267 Kučište</izvorni_sadrzaj>
    <derivirana_varijabla naziv="DomainObject.Predmet.ProtustrankaWithAdress_1">MOREŠKA d.o.o. za trgovinu i ekološke usluge Viganj 191/1, 20267 Kučište</derivirana_varijabla>
  </DomainObject.Predmet.ProtustrankaWithAdress>
  <DomainObject.Predmet.ProtustrankaWithAdressOIB>
    <izvorni_sadrzaj>MOREŠKA d.o.o. za trgovinu i ekološke usluge, OIB 07461925733, Viganj 191/1, 20267 Kučište</izvorni_sadrzaj>
    <derivirana_varijabla naziv="DomainObject.Predmet.ProtustrankaWithAdressOIB_1">MOREŠKA d.o.o. za trgovinu i ekološke usluge, OIB 07461925733, Viganj 191/1, 20267 Kučište</derivirana_varijabla>
  </DomainObject.Predmet.ProtustrankaWithAdressOIB>
  <DomainObject.Predmet.ProtustrankaNazivFormated>
    <izvorni_sadrzaj>MOREŠKA d.o.o. za trgovinu i ekološke usluge</izvorni_sadrzaj>
    <derivirana_varijabla naziv="DomainObject.Predmet.ProtustrankaNazivFormated_1">MOREŠKA d.o.o. za trgovinu i ekološke usluge</derivirana_varijabla>
  </DomainObject.Predmet.ProtustrankaNazivFormated>
  <DomainObject.Predmet.ProtustrankaNazivFormatedOIB>
    <izvorni_sadrzaj>MOREŠKA d.o.o. za trgovinu i ekološke usluge, OIB 07461925733</izvorni_sadrzaj>
    <derivirana_varijabla naziv="DomainObject.Predmet.ProtustrankaNazivFormatedOIB_1">MOREŠKA d.o.o. za trgovinu i ekološke usluge, OIB 07461925733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80172.26</izvorni_sadrzaj>
    <derivirana_varijabla naziv="DomainObject.Predmet.TrenutnaVrijednost_1">80172.26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MOREŠKA d.o.o. za trgovinu i ekološke usluge</item>
    </izvorni_sadrzaj>
    <derivirana_varijabla naziv="DomainObject.Predmet.ProtuStrankaListFormated_1">
      <item>MOREŠKA d.o.o. za trgovinu i ekološke usluge</item>
    </derivirana_varijabla>
  </DomainObject.Predmet.ProtuStrankaListFormated>
  <DomainObject.Predmet.ProtuStrankaListFormatedOIB>
    <izvorni_sadrzaj>
      <item>MOREŠKA d.o.o. za trgovinu i ekološke usluge, OIB 07461925733</item>
    </izvorni_sadrzaj>
    <derivirana_varijabla naziv="DomainObject.Predmet.ProtuStrankaListFormatedOIB_1">
      <item>MOREŠKA d.o.o. za trgovinu i ekološke usluge, OIB 07461925733</item>
    </derivirana_varijabla>
  </DomainObject.Predmet.ProtuStrankaListFormatedOIB>
  <DomainObject.Predmet.ProtuStrankaListFormatedWithAdress>
    <izvorni_sadrzaj>
      <item>MOREŠKA d.o.o. za trgovinu i ekološke usluge, Viganj 191/1, 20267 Kučište</item>
    </izvorni_sadrzaj>
    <derivirana_varijabla naziv="DomainObject.Predmet.ProtuStrankaListFormatedWithAdress_1">
      <item>MOREŠKA d.o.o. za trgovinu i ekološke usluge, Viganj 191/1, 20267 Kučište</item>
    </derivirana_varijabla>
  </DomainObject.Predmet.ProtuStrankaListFormatedWithAdress>
  <DomainObject.Predmet.ProtuStrankaListFormatedWithAdressOIB>
    <izvorni_sadrzaj>
      <item>MOREŠKA d.o.o. za trgovinu i ekološke usluge, OIB 07461925733, Viganj 191/1, 20267 Kučište</item>
    </izvorni_sadrzaj>
    <derivirana_varijabla naziv="DomainObject.Predmet.ProtuStrankaListFormatedWithAdressOIB_1">
      <item>MOREŠKA d.o.o. za trgovinu i ekološke usluge, OIB 07461925733, Viganj 191/1, 20267 Kučište</item>
    </derivirana_varijabla>
  </DomainObject.Predmet.ProtuStrankaListFormatedWithAdressOIB>
  <DomainObject.Predmet.ProtuStrankaListNazivFormated>
    <izvorni_sadrzaj>
      <item>MOREŠKA d.o.o. za trgovinu i ekološke usluge</item>
    </izvorni_sadrzaj>
    <derivirana_varijabla naziv="DomainObject.Predmet.ProtuStrankaListNazivFormated_1">
      <item>MOREŠKA d.o.o. za trgovinu i ekološke usluge</item>
    </derivirana_varijabla>
  </DomainObject.Predmet.ProtuStrankaListNazivFormated>
  <DomainObject.Predmet.ProtuStrankaListNazivFormatedOIB>
    <izvorni_sadrzaj>
      <item>MOREŠKA d.o.o. za trgovinu i ekološke usluge, OIB 07461925733</item>
    </izvorni_sadrzaj>
    <derivirana_varijabla naziv="DomainObject.Predmet.ProtuStrankaListNazivFormatedOIB_1">
      <item>MOREŠKA d.o.o. za trgovinu i ekološke usluge, OIB 07461925733</item>
    </derivirana_varijabla>
  </DomainObject.Predmet.ProtuStrankaListNazivFormatedOIB>
  <DomainObject.Predmet.OstaliListFormated>
    <izvorni_sadrzaj>
      <item>Slaven Šoša</item>
      <item>Senka Opačak</item>
      <item>Tihan Hilje</item>
    </izvorni_sadrzaj>
    <derivirana_varijabla naziv="DomainObject.Predmet.OstaliListFormated_1">
      <item>Slaven Šoša</item>
      <item>Senka Opačak</item>
      <item>Tihan Hilje</item>
    </derivirana_varijabla>
  </DomainObject.Predmet.OstaliListFormated>
  <DomainObject.Predmet.OstaliListFormatedOIB>
    <izvorni_sadrzaj>
      <item>Slaven Šoša</item>
      <item>Senka Opačak</item>
      <item>Tihan Hilje</item>
    </izvorni_sadrzaj>
    <derivirana_varijabla naziv="DomainObject.Predmet.OstaliListFormatedOIB_1">
      <item>Slaven Šoša</item>
      <item>Senka Opačak</item>
      <item>Tihan Hilje</item>
    </derivirana_varijabla>
  </DomainObject.Predmet.OstaliListFormatedOIB>
  <DomainObject.Predmet.OstaliListFormatedWithAdress>
    <izvorni_sadrzaj>
      <item>Slaven Šoša</item>
      <item>Senka Opačak</item>
      <item>Tihan Hilje</item>
    </izvorni_sadrzaj>
    <derivirana_varijabla naziv="DomainObject.Predmet.OstaliListFormatedWithAdress_1">
      <item>Slaven Šoša</item>
      <item>Senka Opačak</item>
      <item>Tihan Hilje</item>
    </derivirana_varijabla>
  </DomainObject.Predmet.OstaliListFormatedWithAdress>
  <DomainObject.Predmet.OstaliListFormatedWithAdressOIB>
    <izvorni_sadrzaj>
      <item>Slaven Šoša</item>
      <item>Senka Opačak</item>
      <item>Tihan Hilje</item>
    </izvorni_sadrzaj>
    <derivirana_varijabla naziv="DomainObject.Predmet.OstaliListFormatedWithAdressOIB_1">
      <item>Slaven Šoša</item>
      <item>Senka Opačak</item>
      <item>Tihan Hilje</item>
    </derivirana_varijabla>
  </DomainObject.Predmet.OstaliListFormatedWithAdressOIB>
  <DomainObject.Predmet.OstaliListNazivFormated>
    <izvorni_sadrzaj>
      <item>Slaven Šoša</item>
      <item>Senka Opačak</item>
      <item>Tihan Hilje</item>
    </izvorni_sadrzaj>
    <derivirana_varijabla naziv="DomainObject.Predmet.OstaliListNazivFormated_1">
      <item>Slaven Šoša</item>
      <item>Senka Opačak</item>
      <item>Tihan Hilje</item>
    </derivirana_varijabla>
  </DomainObject.Predmet.OstaliListNazivFormated>
  <DomainObject.Predmet.OstaliListNazivFormatedOIB>
    <izvorni_sadrzaj>
      <item>Slaven Šoša</item>
      <item>Senka Opačak</item>
      <item>Tihan Hilje</item>
    </izvorni_sadrzaj>
    <derivirana_varijabla naziv="DomainObject.Predmet.OstaliListNazivFormatedOIB_1">
      <item>Slaven Šoša</item>
      <item>Senka Opačak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MOREŠKA d.o.o. za trgovinu i ekološke usluge</izvorni_sadrzaj>
    <derivirana_varijabla naziv="DomainObject.Predmet.ProtustrankaIDrugi_1">MOREŠKA d.o.o. za trgovinu i ekološke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MOREŠKA d.o.o. za trgovinu i ekološke usluge, OIB 07461925733, Viganj 191/1, 20267 Kučište</izvorni_sadrzaj>
    <derivirana_varijabla naziv="DomainObject.Predmet.ProtustrankaIDrugiAdressOIB_1">MOREŠKA d.o.o. za trgovinu i ekološke usluge, OIB 07461925733, Viganj 191/1, 20267 Kučište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MOREŠKA d.o.o. za trgovinu i ekološke usluge</item>
      <item>Slaven Šoša</item>
      <item>Senka Opačak</item>
      <item>Tihan Hilje</item>
    </izvorni_sadrzaj>
    <derivirana_varijabla naziv="DomainObject.Predmet.SudioniciListNaziv_1">
      <item>FINA, RC Split, Podružnica Dubrovnik</item>
      <item>MOREŠKA d.o.o. za trgovinu i ekološke usluge</item>
      <item>Slaven Šoša</item>
      <item>Senka Opačak</item>
      <item>Tihan Hilje</item>
    </derivirana_varijabla>
  </DomainObject.Predmet.SudioniciListNaziv>
  <DomainObject.Predmet.SudioniciListAdressOIB>
    <izvorni_sadrzaj>
      <item>FINA, RC Split, Podružnica Dubrovnik, OIB 85821130368, Vukovarska 2,20000 Dubrovnik</item>
      <item>MOREŠKA d.o.o. za trgovinu i ekološke usluge, OIB 07461925733, Viganj 191/1,20267 Kučište</item>
      <item>Slaven Šoša</item>
      <item>Senka Opačak</item>
      <item>Tihan Hilje</item>
    </izvorni_sadrzaj>
    <derivirana_varijabla naziv="DomainObject.Predmet.SudioniciListAdressOIB_1">
      <item>FINA, RC Split, Podružnica Dubrovnik, OIB 85821130368, Vukovarska 2,20000 Dubrovnik</item>
      <item>MOREŠKA d.o.o. za trgovinu i ekološke usluge, OIB 07461925733, Viganj 191/1,20267 Kučište</item>
      <item>Slaven Šoša</item>
      <item>Senka Opačak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07461925733</item>
      <item>, OIB null</item>
      <item>, OIB null</item>
      <item>, OIB null</item>
    </izvorni_sadrzaj>
    <derivirana_varijabla naziv="DomainObject.Predmet.SudioniciListNazivOIB_1">
      <item>, OIB 85821130368</item>
      <item>, OIB 07461925733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C13B09-B8AF-4DE2-8731-75E6E95CAE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3066</properties:Characters>
  <properties:Lines>93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2017-05-18T09:07:00Z</dcterms:created>
  <dc:creator>Diana Butigan Granić</dc:creator>
  <cp:lastModifiedBy>Diana Butigan Granić</cp:lastModifiedBy>
  <cp:lastPrinted>2017-03-28T12:14:00Z</cp:lastPrinted>
  <dcterms:modified xmlns:xsi="http://www.w3.org/2001/XMLSchema-instance" xsi:type="dcterms:W3CDTF">2017-05-18T09:11:00Z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