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2d2c0a" w14:paraId="62d2c0a" w:rsidRDefault="00AB4602" w:rsidP="004371F1" w:rsidR="004371F1">
      <w:pPr>
        <w:pStyle w:val="NormaleSPIS"/>
        <w15:collapsed w:val="false"/>
        <w:rPr>
          <w:sz w:val="20"/>
          <w:szCs w:val="20"/>
        </w:rPr>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hidden="true"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rsidR="004371F1">
        <w:rPr>
          <w:sz w:val="20"/>
          <w:szCs w:val="20"/>
        </w:rPr>
        <w:t xml:space="preserve">                                                                             Obrazac 20.</w:t>
      </w:r>
    </w:p>
    <w:p w:rsidRDefault="004371F1" w:rsidP="004371F1" w:rsidR="004371F1">
      <w:pPr>
        <w:jc w:val="both"/>
        <w:rPr>
          <w:sz w:val="20"/>
          <w:szCs w:val="20"/>
        </w:rPr>
      </w:pPr>
      <w:r>
        <w:rPr>
          <w:sz w:val="20"/>
          <w:szCs w:val="20"/>
        </w:rPr>
        <w:t xml:space="preserve">                      IZVJEŠĆE STEČAJNOG UPRAVITELJA O TIJEKU STEČAJNOG POSTUPKA I O STANJU</w:t>
      </w:r>
    </w:p>
    <w:p w:rsidRDefault="004371F1" w:rsidP="004371F1" w:rsidR="004371F1">
      <w:pPr>
        <w:jc w:val="both"/>
        <w:rPr>
          <w:sz w:val="20"/>
          <w:szCs w:val="20"/>
        </w:rPr>
      </w:pPr>
      <w:r>
        <w:rPr>
          <w:sz w:val="20"/>
          <w:szCs w:val="20"/>
        </w:rPr>
        <w:t xml:space="preserve">                           STEČAJNE MASE NA TEMELJU ČLANKA 89. STAVKA 2. STEČAJNOG ZAKONA</w:t>
      </w:r>
    </w:p>
    <w:p w:rsidRDefault="004371F1" w:rsidP="004371F1" w:rsidR="004371F1">
      <w:pPr>
        <w:jc w:val="both"/>
        <w:rPr>
          <w:sz w:val="20"/>
          <w:szCs w:val="20"/>
        </w:rPr>
      </w:pPr>
    </w:p>
    <w:p w:rsidRDefault="004371F1" w:rsidP="004371F1" w:rsidR="004371F1">
      <w:pPr>
        <w:jc w:val="both"/>
      </w:pPr>
      <w:r>
        <w:t xml:space="preserve">                                       IZVJEŠĆE STEČAJNOG UPRAVITELJA O TIJEKU</w:t>
      </w:r>
    </w:p>
    <w:p w:rsidRDefault="004371F1" w:rsidP="004371F1" w:rsidR="004371F1">
      <w:pPr>
        <w:jc w:val="both"/>
      </w:pPr>
      <w:r>
        <w:t xml:space="preserve">                                    STEČAJNOG POSTUPKA I STANJU STEČAJNE MASE </w:t>
      </w:r>
    </w:p>
    <w:p w:rsidRDefault="004371F1" w:rsidP="004371F1" w:rsidR="004371F1">
      <w:pPr>
        <w:jc w:val="both"/>
      </w:pPr>
    </w:p>
    <w:p w:rsidRDefault="004371F1" w:rsidP="004371F1" w:rsidR="004371F1">
      <w:pPr>
        <w:jc w:val="both"/>
        <w:rPr>
          <w:b/>
        </w:rPr>
      </w:pPr>
      <w:r>
        <w:t xml:space="preserve">Nadležni trgovački sud: </w:t>
      </w:r>
      <w:r>
        <w:rPr>
          <w:b/>
        </w:rPr>
        <w:t>Trgovački sud u Bjelovaru</w:t>
      </w:r>
    </w:p>
    <w:p w:rsidRDefault="004371F1" w:rsidP="004371F1" w:rsidR="004371F1">
      <w:pPr>
        <w:jc w:val="both"/>
        <w:rPr>
          <w:b/>
        </w:rPr>
      </w:pPr>
      <w:r>
        <w:t xml:space="preserve">Poslovni broj spisa: </w:t>
      </w:r>
      <w:r>
        <w:rPr>
          <w:b/>
        </w:rPr>
        <w:t>St-296/2017</w:t>
      </w:r>
    </w:p>
    <w:p w:rsidRDefault="004371F1" w:rsidP="004371F1" w:rsidR="004371F1">
      <w:pPr>
        <w:ind w:right="-425"/>
        <w:jc w:val="both"/>
      </w:pPr>
      <w:r>
        <w:t xml:space="preserve">Dužnik: </w:t>
      </w:r>
      <w:r>
        <w:rPr>
          <w:b/>
        </w:rPr>
        <w:t xml:space="preserve">RIBA  d.d. u stečaju, </w:t>
      </w:r>
      <w:proofErr w:type="spellStart"/>
      <w:r>
        <w:rPr>
          <w:b/>
        </w:rPr>
        <w:t>Kaniška</w:t>
      </w:r>
      <w:proofErr w:type="spellEnd"/>
      <w:r>
        <w:rPr>
          <w:b/>
        </w:rPr>
        <w:t xml:space="preserve"> Iva </w:t>
      </w:r>
      <w:proofErr w:type="spellStart"/>
      <w:r>
        <w:rPr>
          <w:b/>
        </w:rPr>
        <w:t>bb</w:t>
      </w:r>
      <w:proofErr w:type="spellEnd"/>
      <w:r>
        <w:rPr>
          <w:b/>
        </w:rPr>
        <w:t xml:space="preserve">,  </w:t>
      </w:r>
      <w:proofErr w:type="spellStart"/>
      <w:r>
        <w:rPr>
          <w:b/>
        </w:rPr>
        <w:t>Kaniška</w:t>
      </w:r>
      <w:proofErr w:type="spellEnd"/>
      <w:r>
        <w:rPr>
          <w:b/>
        </w:rPr>
        <w:t xml:space="preserve"> Iva, OIB: 52199410731</w:t>
      </w:r>
    </w:p>
    <w:p w:rsidRDefault="004371F1" w:rsidP="004371F1" w:rsidR="004371F1">
      <w:pPr>
        <w:ind w:right="-425"/>
        <w:jc w:val="both"/>
        <w:rPr>
          <w:b/>
        </w:rPr>
      </w:pPr>
      <w:r>
        <w:t xml:space="preserve">Predmet: </w:t>
      </w:r>
      <w:r>
        <w:rPr>
          <w:b/>
        </w:rPr>
        <w:t>Izvješće stečajnog upravitelja o tijeku stečajnog postupka  i stanju stečajne mase</w:t>
      </w:r>
    </w:p>
    <w:p w:rsidRDefault="004371F1" w:rsidP="004371F1" w:rsidR="004371F1">
      <w:pPr>
        <w:ind w:right="-425"/>
        <w:jc w:val="both"/>
        <w:rPr>
          <w:b/>
        </w:rPr>
      </w:pPr>
    </w:p>
    <w:p w:rsidRDefault="004371F1" w:rsidP="004371F1" w:rsidR="004371F1">
      <w:pPr>
        <w:ind w:right="-425"/>
        <w:jc w:val="both"/>
      </w:pPr>
      <w:r>
        <w:rPr>
          <w:b/>
        </w:rPr>
        <w:t xml:space="preserve">I) </w:t>
      </w:r>
      <w:r>
        <w:t xml:space="preserve">Sukladno čl. 89. st. 2. Stečajnog zakona, stečajni upravitelj dužnika RIBA d.d. u stečaju iz </w:t>
      </w:r>
    </w:p>
    <w:p w:rsidRDefault="004371F1" w:rsidP="004371F1" w:rsidR="004371F1">
      <w:pPr>
        <w:ind w:right="-425"/>
        <w:jc w:val="both"/>
      </w:pPr>
      <w:proofErr w:type="spellStart"/>
      <w:r>
        <w:t>Kaniške</w:t>
      </w:r>
      <w:proofErr w:type="spellEnd"/>
      <w:r>
        <w:t xml:space="preserve"> Ive, </w:t>
      </w:r>
      <w:proofErr w:type="spellStart"/>
      <w:r>
        <w:t>Kaniška</w:t>
      </w:r>
      <w:proofErr w:type="spellEnd"/>
      <w:r>
        <w:t xml:space="preserve"> Iva </w:t>
      </w:r>
      <w:proofErr w:type="spellStart"/>
      <w:r>
        <w:t>bb</w:t>
      </w:r>
      <w:proofErr w:type="spellEnd"/>
      <w:r>
        <w:t xml:space="preserve">, podnosi stečajnom sudu ovo izvješće o tijeku stečajnog </w:t>
      </w:r>
    </w:p>
    <w:p w:rsidRDefault="004371F1" w:rsidP="004371F1" w:rsidR="004371F1">
      <w:pPr>
        <w:ind w:right="-425"/>
        <w:jc w:val="both"/>
      </w:pPr>
      <w:r>
        <w:t>postupka i stanju stečajne mase na dan 23.10.2018. godine.</w:t>
      </w:r>
    </w:p>
    <w:p w:rsidRDefault="004371F1" w:rsidP="004371F1" w:rsidR="004371F1">
      <w:pPr>
        <w:ind w:right="-425"/>
        <w:jc w:val="both"/>
      </w:pPr>
    </w:p>
    <w:p w:rsidRDefault="004371F1" w:rsidP="004371F1" w:rsidR="004371F1">
      <w:pPr>
        <w:ind w:right="-425"/>
        <w:jc w:val="both"/>
      </w:pPr>
      <w:r>
        <w:t>U dosadašnjem tijeku stečajnog postupka (na dan 23.10.2018.) ukupni dužnikov prihod iznosio je</w:t>
      </w:r>
    </w:p>
    <w:p w:rsidRDefault="004371F1" w:rsidP="004371F1" w:rsidR="004371F1">
      <w:pPr>
        <w:ind w:right="-425"/>
        <w:jc w:val="both"/>
      </w:pPr>
      <w:r>
        <w:t>3.017.280,69 kuna i odnosio se na priliv od prodaje ribe (270.809,28 kuna), naplate potraživanja</w:t>
      </w:r>
    </w:p>
    <w:p w:rsidRDefault="004371F1" w:rsidP="004371F1" w:rsidR="004371F1">
      <w:pPr>
        <w:ind w:right="-425"/>
        <w:jc w:val="both"/>
      </w:pPr>
      <w:r>
        <w:t>(254.945,85 kuna), uplate poticaja (68.325,73 kuna), prodaje nekretnina (1.575.000,00 kuna), prodaje</w:t>
      </w:r>
      <w:r>
        <w:t xml:space="preserve"> </w:t>
      </w:r>
      <w:r>
        <w:t>pokretnina (752.588,46 kuna) i provedbi kompenzacija (73.957,37 kuna).</w:t>
      </w:r>
    </w:p>
    <w:p w:rsidRDefault="004371F1" w:rsidP="004371F1" w:rsidR="004371F1">
      <w:pPr>
        <w:ind w:right="-425"/>
        <w:jc w:val="both"/>
      </w:pPr>
      <w:r>
        <w:t>U isto vrijeme rashod sredstava ukupno je iznosio 875.393,72 kuna i odnosio se na trošak PDV-a</w:t>
      </w:r>
    </w:p>
    <w:p w:rsidRDefault="004371F1" w:rsidP="004371F1" w:rsidR="004371F1">
      <w:pPr>
        <w:ind w:right="-425"/>
        <w:jc w:val="both"/>
      </w:pPr>
      <w:r>
        <w:t>(160.687,37 kuna), trošak neto plaća(161.273,24 kuna), trošak poreza i doprinosa (111.911,21 kuna),</w:t>
      </w:r>
      <w:r>
        <w:t xml:space="preserve"> </w:t>
      </w:r>
      <w:r>
        <w:t>putni trošak radnika (50.402,50 kuna), trošak ugovora o djelu (26.000,00 kuna), trošak vještačenja</w:t>
      </w:r>
      <w:r>
        <w:t xml:space="preserve"> </w:t>
      </w:r>
      <w:r>
        <w:t>vrijednosti imovine (26.268,63 kuna), trošak hrane za ribe (65.477,50 kuna), trošak čuvarske službe</w:t>
      </w:r>
      <w:r>
        <w:t xml:space="preserve"> </w:t>
      </w:r>
      <w:r>
        <w:t>(69.510,00 kuna), trošak računovodstvenih usluga (16.000,00 kuna), režijske troškove (17.541,15</w:t>
      </w:r>
      <w:r>
        <w:t xml:space="preserve"> </w:t>
      </w:r>
      <w:r>
        <w:t>kuna), trošak dobavljača rez. dijelova, goriva, maziva, popravaka i dr. (31.501,08 kuna), trošak oglašavanja (6.596,00 kuna), naknade SKDD-a (8.910,80 kuna), trošak bankarskih usluga (5.805,34</w:t>
      </w:r>
      <w:r>
        <w:t xml:space="preserve"> </w:t>
      </w:r>
      <w:r>
        <w:t>kuna), trošak osiguranja imovine (1.426,88 kuna), odvjetnički trošak (5.468,75 kuna), provedbe</w:t>
      </w:r>
      <w:r>
        <w:t xml:space="preserve"> </w:t>
      </w:r>
      <w:r>
        <w:t>kompenzacija (73.957,37 kuna), trošak koncesije (3.720,00 kuna), trošak oglašavanja (19.132,90</w:t>
      </w:r>
      <w:r>
        <w:t xml:space="preserve"> </w:t>
      </w:r>
      <w:r>
        <w:t>kuna), trošak pohrane arh. gradiva (12.000,00 kuna)  i trošak j. bilježnika (1.115,00 kuna).</w:t>
      </w:r>
    </w:p>
    <w:p w:rsidRDefault="004371F1" w:rsidP="004371F1" w:rsidR="004371F1">
      <w:pPr>
        <w:ind w:right="-425"/>
        <w:jc w:val="both"/>
      </w:pPr>
    </w:p>
    <w:p w:rsidRDefault="004371F1" w:rsidP="004371F1" w:rsidR="004371F1">
      <w:pPr>
        <w:ind w:right="-425"/>
        <w:jc w:val="both"/>
      </w:pPr>
      <w:r>
        <w:t>Sukladno naprijed navedenom na dan 23.10.2018. godine dužnik na raspolaganju ima iznos od</w:t>
      </w:r>
    </w:p>
    <w:p w:rsidRDefault="004371F1" w:rsidP="004371F1" w:rsidR="004371F1">
      <w:pPr>
        <w:ind w:right="-425"/>
        <w:jc w:val="both"/>
      </w:pPr>
      <w:r>
        <w:t>2.141.886,97 kuna.</w:t>
      </w:r>
    </w:p>
    <w:p w:rsidRDefault="004371F1" w:rsidP="004371F1" w:rsidR="004371F1">
      <w:pPr>
        <w:ind w:right="-425"/>
        <w:jc w:val="both"/>
      </w:pPr>
    </w:p>
    <w:p w:rsidRDefault="004371F1" w:rsidP="004371F1" w:rsidR="004371F1">
      <w:pPr>
        <w:ind w:right="-425"/>
        <w:jc w:val="both"/>
      </w:pPr>
      <w:r>
        <w:t>Prema odredbama Zakona o osiguranju radničkih tražbina Agencija za osiguranje radničkih tražbina</w:t>
      </w:r>
      <w:r>
        <w:t xml:space="preserve"> </w:t>
      </w:r>
      <w:r>
        <w:t>doznačila je na  dužnikov račun za posebne namjene iznos od 297.328,68 kuna, te je isti odmah isplaćen dužnikovim bivšim radnicima.</w:t>
      </w:r>
    </w:p>
    <w:p w:rsidRDefault="004371F1" w:rsidP="004371F1" w:rsidR="004371F1">
      <w:pPr>
        <w:ind w:right="-425"/>
        <w:jc w:val="both"/>
      </w:pPr>
      <w:r>
        <w:t>Na ispitnom ročištu održanom 27. listopada 2017. godine utvrđene su tražbine 24 stečajna vjerovnika</w:t>
      </w:r>
      <w:r>
        <w:t xml:space="preserve"> </w:t>
      </w:r>
      <w:r>
        <w:t xml:space="preserve">prvog višeg isplatnog reda u ukupnom iznosu od 1.169.639,03 kuna i tražbine 11 stečajnih vjerovnika drugog višeg isplatnog reda u ukupnom iznosu od  26.206.456,78 kuna, kao i postojanje uknjiženih </w:t>
      </w:r>
      <w:proofErr w:type="spellStart"/>
      <w:r>
        <w:t>razlučnih</w:t>
      </w:r>
      <w:proofErr w:type="spellEnd"/>
      <w:r>
        <w:t xml:space="preserve"> prava na dužnikovim nekretninama u ukupnom iznosu od 6.924.308,43 kuna.</w:t>
      </w:r>
    </w:p>
    <w:p w:rsidRDefault="004371F1" w:rsidP="004371F1" w:rsidR="004371F1">
      <w:pPr>
        <w:ind w:right="-425"/>
        <w:jc w:val="both"/>
      </w:pPr>
    </w:p>
    <w:p w:rsidRDefault="004371F1" w:rsidP="004371F1" w:rsidR="004371F1">
      <w:pPr>
        <w:ind w:right="-425"/>
        <w:jc w:val="both"/>
      </w:pPr>
      <w:r>
        <w:t xml:space="preserve">Stečajni dužnik ne obavlja </w:t>
      </w:r>
      <w:proofErr w:type="spellStart"/>
      <w:r>
        <w:t>nikakove</w:t>
      </w:r>
      <w:proofErr w:type="spellEnd"/>
      <w:r>
        <w:t xml:space="preserve"> proizvodne aktivnosti, te ima četiri radnika kojima ugovori o </w:t>
      </w:r>
    </w:p>
    <w:p w:rsidRDefault="004371F1" w:rsidP="004371F1" w:rsidR="004371F1">
      <w:pPr>
        <w:ind w:right="-425"/>
        <w:jc w:val="both"/>
      </w:pPr>
      <w:r>
        <w:t xml:space="preserve">radu ističu 31.07.2018. godine, bez potrebe za daljim produžavanjem istih, jer je unovčena </w:t>
      </w:r>
    </w:p>
    <w:p w:rsidRDefault="004371F1" w:rsidP="004371F1" w:rsidR="004371F1">
      <w:pPr>
        <w:ind w:right="-425"/>
        <w:jc w:val="both"/>
      </w:pPr>
      <w:r>
        <w:t>cjelokupna dužnikova imovina.</w:t>
      </w:r>
    </w:p>
    <w:p w:rsidRDefault="004371F1" w:rsidP="004371F1" w:rsidR="004371F1">
      <w:pPr>
        <w:ind w:right="-425"/>
        <w:jc w:val="both"/>
      </w:pPr>
      <w:r>
        <w:t xml:space="preserve">Sukladno odluci Skupštine vjerovnika od 23. svibnja 2018. godine kojom je stečajnom upravitelju </w:t>
      </w:r>
    </w:p>
    <w:p w:rsidRDefault="004371F1" w:rsidP="004371F1" w:rsidR="004371F1">
      <w:pPr>
        <w:ind w:right="-425"/>
        <w:jc w:val="both"/>
      </w:pPr>
      <w:r>
        <w:t>odobrena prodaja dužnikove imovine neposrednom pogodbom, stečajni upravitelj zaključio je</w:t>
      </w:r>
    </w:p>
    <w:p w:rsidRDefault="004371F1" w:rsidP="004371F1" w:rsidR="004371F1">
      <w:pPr>
        <w:ind w:right="-425"/>
        <w:jc w:val="both"/>
      </w:pPr>
      <w:r>
        <w:t xml:space="preserve">dana 25.05.2018. godine s kupcem, POLJOPRIVREDNO PODUZEĆE ORAHOVICA d.o.o. </w:t>
      </w:r>
    </w:p>
    <w:p w:rsidRDefault="004371F1" w:rsidP="004371F1" w:rsidR="004371F1">
      <w:pPr>
        <w:ind w:right="-425"/>
        <w:jc w:val="both"/>
      </w:pPr>
      <w:r>
        <w:t>Zdenci, Pustara 1, OIB: 70427199569, ugovor o kupoprodaji nekretnina i pokretnina za kupoprodajnu</w:t>
      </w:r>
      <w:r>
        <w:t xml:space="preserve"> </w:t>
      </w:r>
      <w:r>
        <w:t>cijenu u iznosu od 2.075.000,00 kuna, i to na sljedeći način:</w:t>
      </w:r>
    </w:p>
    <w:p w:rsidRDefault="004371F1" w:rsidP="004371F1" w:rsidR="004371F1">
      <w:pPr>
        <w:ind w:right="-426"/>
        <w:jc w:val="both"/>
      </w:pPr>
      <w:r>
        <w:t xml:space="preserve">a)  Nekretnine upisane u  z.k.ul.br. 1385 k.o. </w:t>
      </w:r>
      <w:proofErr w:type="spellStart"/>
      <w:r>
        <w:t>Kaniška</w:t>
      </w:r>
      <w:proofErr w:type="spellEnd"/>
      <w:r>
        <w:t xml:space="preserve"> Iva,  i to </w:t>
      </w:r>
      <w:proofErr w:type="spellStart"/>
      <w:r>
        <w:t>čkbr</w:t>
      </w:r>
      <w:proofErr w:type="spellEnd"/>
      <w:r>
        <w:t xml:space="preserve">. 389/5 „Pilot“ </w:t>
      </w:r>
      <w:proofErr w:type="spellStart"/>
      <w:r>
        <w:t>objekat</w:t>
      </w:r>
      <w:proofErr w:type="spellEnd"/>
      <w:r>
        <w:t xml:space="preserve"> za </w:t>
      </w:r>
    </w:p>
    <w:p w:rsidRDefault="004371F1" w:rsidP="004371F1" w:rsidR="004371F1">
      <w:pPr>
        <w:ind w:right="-426"/>
        <w:jc w:val="both"/>
      </w:pPr>
      <w:r>
        <w:t xml:space="preserve">     proizvodnju ribljeg mlađa površine 615 </w:t>
      </w:r>
      <w:proofErr w:type="spellStart"/>
      <w:r>
        <w:t>čhv</w:t>
      </w:r>
      <w:proofErr w:type="spellEnd"/>
      <w:r>
        <w:t xml:space="preserve"> i </w:t>
      </w:r>
      <w:proofErr w:type="spellStart"/>
      <w:r>
        <w:t>čkbr</w:t>
      </w:r>
      <w:proofErr w:type="spellEnd"/>
      <w:r>
        <w:t xml:space="preserve">. 392/2 oranica Kućište površine 1 j 1226 </w:t>
      </w:r>
      <w:proofErr w:type="spellStart"/>
      <w:r>
        <w:t>čhv</w:t>
      </w:r>
      <w:proofErr w:type="spellEnd"/>
      <w:r>
        <w:t>., za cijenu od 1.350.000,00 kuna.</w:t>
      </w:r>
    </w:p>
    <w:p w:rsidRDefault="004371F1" w:rsidP="004371F1" w:rsidR="004371F1">
      <w:pPr>
        <w:ind w:right="-426"/>
        <w:jc w:val="both"/>
      </w:pPr>
      <w:r>
        <w:t xml:space="preserve">b)  Nekretnine upisane u z.k.ul.br. 1366 k.o. </w:t>
      </w:r>
      <w:proofErr w:type="spellStart"/>
      <w:r>
        <w:t>Kaniška</w:t>
      </w:r>
      <w:proofErr w:type="spellEnd"/>
      <w:r>
        <w:t xml:space="preserve"> Iva,  i to </w:t>
      </w:r>
      <w:proofErr w:type="spellStart"/>
      <w:r>
        <w:t>čkbr</w:t>
      </w:r>
      <w:proofErr w:type="spellEnd"/>
      <w:r>
        <w:t xml:space="preserve">. 1221 pašnjak u selu površine </w:t>
      </w:r>
    </w:p>
    <w:p w:rsidRDefault="004371F1" w:rsidP="004371F1" w:rsidR="004371F1">
      <w:pPr>
        <w:ind w:right="-426"/>
        <w:jc w:val="both"/>
      </w:pPr>
      <w:r>
        <w:t xml:space="preserve">     107 </w:t>
      </w:r>
      <w:proofErr w:type="spellStart"/>
      <w:r>
        <w:t>čhv</w:t>
      </w:r>
      <w:proofErr w:type="spellEnd"/>
      <w:r>
        <w:t xml:space="preserve">, </w:t>
      </w:r>
      <w:proofErr w:type="spellStart"/>
      <w:r>
        <w:t>čkbr</w:t>
      </w:r>
      <w:proofErr w:type="spellEnd"/>
      <w:r>
        <w:t xml:space="preserve">. 1222/1 oranica u selu površine 9 </w:t>
      </w:r>
      <w:proofErr w:type="spellStart"/>
      <w:r>
        <w:t>čhv</w:t>
      </w:r>
      <w:proofErr w:type="spellEnd"/>
      <w:r>
        <w:t xml:space="preserve">, </w:t>
      </w:r>
      <w:proofErr w:type="spellStart"/>
      <w:r>
        <w:t>čkbr</w:t>
      </w:r>
      <w:proofErr w:type="spellEnd"/>
      <w:r>
        <w:t xml:space="preserve">. 1222/2 oranica u selu površine 41 </w:t>
      </w:r>
      <w:proofErr w:type="spellStart"/>
      <w:r>
        <w:t>čhv</w:t>
      </w:r>
      <w:proofErr w:type="spellEnd"/>
      <w:r>
        <w:t>,</w:t>
      </w:r>
    </w:p>
    <w:p w:rsidRDefault="004371F1" w:rsidP="004371F1" w:rsidR="004371F1">
      <w:pPr>
        <w:ind w:right="-426"/>
        <w:jc w:val="both"/>
      </w:pPr>
      <w:r>
        <w:t xml:space="preserve">     </w:t>
      </w:r>
      <w:proofErr w:type="spellStart"/>
      <w:r>
        <w:t>čkbr</w:t>
      </w:r>
      <w:proofErr w:type="spellEnd"/>
      <w:r>
        <w:t xml:space="preserve">. 1367/1 pašnjak </w:t>
      </w:r>
      <w:proofErr w:type="spellStart"/>
      <w:r>
        <w:t>Osušak</w:t>
      </w:r>
      <w:proofErr w:type="spellEnd"/>
      <w:r>
        <w:t xml:space="preserve"> površine 1309 </w:t>
      </w:r>
      <w:proofErr w:type="spellStart"/>
      <w:r>
        <w:t>čhv</w:t>
      </w:r>
      <w:proofErr w:type="spellEnd"/>
      <w:r>
        <w:t xml:space="preserve">, </w:t>
      </w:r>
      <w:proofErr w:type="spellStart"/>
      <w:r>
        <w:t>čkbr</w:t>
      </w:r>
      <w:proofErr w:type="spellEnd"/>
      <w:r>
        <w:t xml:space="preserve">.  1367/2 pašnjak </w:t>
      </w:r>
      <w:proofErr w:type="spellStart"/>
      <w:r>
        <w:t>Osušak</w:t>
      </w:r>
      <w:proofErr w:type="spellEnd"/>
      <w:r>
        <w:t xml:space="preserve"> površine 6 j 994 </w:t>
      </w:r>
      <w:proofErr w:type="spellStart"/>
      <w:r>
        <w:t>čhv</w:t>
      </w:r>
      <w:proofErr w:type="spellEnd"/>
      <w:r>
        <w:t>,</w:t>
      </w:r>
    </w:p>
    <w:p w:rsidRDefault="004371F1" w:rsidP="004371F1" w:rsidR="004371F1">
      <w:pPr>
        <w:ind w:right="-426"/>
        <w:jc w:val="both"/>
      </w:pPr>
      <w:r>
        <w:t xml:space="preserve">     </w:t>
      </w:r>
      <w:proofErr w:type="spellStart"/>
      <w:r>
        <w:t>čkbr</w:t>
      </w:r>
      <w:proofErr w:type="spellEnd"/>
      <w:r>
        <w:t xml:space="preserve">. 1367/3 pašnjak </w:t>
      </w:r>
      <w:proofErr w:type="spellStart"/>
      <w:r>
        <w:t>Osušak</w:t>
      </w:r>
      <w:proofErr w:type="spellEnd"/>
      <w:r>
        <w:t xml:space="preserve"> površine 11 j 500 </w:t>
      </w:r>
      <w:proofErr w:type="spellStart"/>
      <w:r>
        <w:t>čhv</w:t>
      </w:r>
      <w:proofErr w:type="spellEnd"/>
      <w:r>
        <w:t xml:space="preserve">, </w:t>
      </w:r>
      <w:proofErr w:type="spellStart"/>
      <w:r>
        <w:t>čkbr</w:t>
      </w:r>
      <w:proofErr w:type="spellEnd"/>
      <w:r>
        <w:t xml:space="preserve">. 1367/5 pašnjak </w:t>
      </w:r>
      <w:proofErr w:type="spellStart"/>
      <w:r>
        <w:t>Osušak</w:t>
      </w:r>
      <w:proofErr w:type="spellEnd"/>
      <w:r>
        <w:t xml:space="preserve"> površine 189 </w:t>
      </w:r>
      <w:proofErr w:type="spellStart"/>
      <w:r>
        <w:t>čhv</w:t>
      </w:r>
      <w:proofErr w:type="spellEnd"/>
      <w:r>
        <w:t>,</w:t>
      </w:r>
    </w:p>
    <w:p w:rsidRDefault="004371F1" w:rsidP="004371F1" w:rsidR="004371F1">
      <w:pPr>
        <w:ind w:right="-426"/>
        <w:jc w:val="both"/>
      </w:pPr>
      <w:r>
        <w:lastRenderedPageBreak/>
        <w:t xml:space="preserve">     </w:t>
      </w:r>
      <w:proofErr w:type="spellStart"/>
      <w:r>
        <w:t>čkbr</w:t>
      </w:r>
      <w:proofErr w:type="spellEnd"/>
      <w:r>
        <w:t xml:space="preserve">. 1368/5 pašnjak </w:t>
      </w:r>
      <w:proofErr w:type="spellStart"/>
      <w:r>
        <w:t>Osušak</w:t>
      </w:r>
      <w:proofErr w:type="spellEnd"/>
      <w:r>
        <w:t xml:space="preserve"> površine 459 </w:t>
      </w:r>
      <w:proofErr w:type="spellStart"/>
      <w:r>
        <w:t>čhv</w:t>
      </w:r>
      <w:proofErr w:type="spellEnd"/>
      <w:r>
        <w:t xml:space="preserve">, </w:t>
      </w:r>
      <w:proofErr w:type="spellStart"/>
      <w:r>
        <w:t>čkbr</w:t>
      </w:r>
      <w:proofErr w:type="spellEnd"/>
      <w:r>
        <w:t xml:space="preserve">. 1369 pašnjak </w:t>
      </w:r>
      <w:proofErr w:type="spellStart"/>
      <w:r>
        <w:t>Osušak</w:t>
      </w:r>
      <w:proofErr w:type="spellEnd"/>
      <w:r>
        <w:t xml:space="preserve"> površine 1 j 564 </w:t>
      </w:r>
      <w:proofErr w:type="spellStart"/>
      <w:r>
        <w:t>čhv</w:t>
      </w:r>
      <w:proofErr w:type="spellEnd"/>
      <w:r>
        <w:t xml:space="preserve">, </w:t>
      </w:r>
    </w:p>
    <w:p w:rsidRDefault="004371F1" w:rsidP="004371F1" w:rsidR="004371F1">
      <w:pPr>
        <w:ind w:right="-426"/>
        <w:jc w:val="both"/>
      </w:pPr>
      <w:r>
        <w:t xml:space="preserve">     </w:t>
      </w:r>
      <w:proofErr w:type="spellStart"/>
      <w:r>
        <w:t>čkbr</w:t>
      </w:r>
      <w:proofErr w:type="spellEnd"/>
      <w:r>
        <w:t xml:space="preserve">. 1448 pašnjak </w:t>
      </w:r>
      <w:proofErr w:type="spellStart"/>
      <w:r>
        <w:t>Đulenki</w:t>
      </w:r>
      <w:proofErr w:type="spellEnd"/>
      <w:r>
        <w:t xml:space="preserve"> površine 135 </w:t>
      </w:r>
      <w:proofErr w:type="spellStart"/>
      <w:r>
        <w:t>čhv</w:t>
      </w:r>
      <w:proofErr w:type="spellEnd"/>
      <w:r>
        <w:t xml:space="preserve">, </w:t>
      </w:r>
      <w:proofErr w:type="spellStart"/>
      <w:r>
        <w:t>čkbr</w:t>
      </w:r>
      <w:proofErr w:type="spellEnd"/>
      <w:r>
        <w:t xml:space="preserve">. 1450/1 livada </w:t>
      </w:r>
      <w:proofErr w:type="spellStart"/>
      <w:r>
        <w:t>Đulenki</w:t>
      </w:r>
      <w:proofErr w:type="spellEnd"/>
      <w:r>
        <w:t xml:space="preserve"> površine 183 </w:t>
      </w:r>
      <w:proofErr w:type="spellStart"/>
      <w:r>
        <w:t>čhv</w:t>
      </w:r>
      <w:proofErr w:type="spellEnd"/>
      <w:r>
        <w:t>,</w:t>
      </w:r>
    </w:p>
    <w:p w:rsidRDefault="004371F1" w:rsidP="004371F1" w:rsidR="004371F1">
      <w:pPr>
        <w:ind w:right="-426"/>
        <w:jc w:val="both"/>
      </w:pPr>
      <w:r>
        <w:t xml:space="preserve">     </w:t>
      </w:r>
      <w:proofErr w:type="spellStart"/>
      <w:r>
        <w:t>čkbr</w:t>
      </w:r>
      <w:proofErr w:type="spellEnd"/>
      <w:r>
        <w:t xml:space="preserve">. 1451 pašnjak </w:t>
      </w:r>
      <w:proofErr w:type="spellStart"/>
      <w:r>
        <w:t>Ploščina</w:t>
      </w:r>
      <w:proofErr w:type="spellEnd"/>
      <w:r>
        <w:t xml:space="preserve"> površine 173 </w:t>
      </w:r>
      <w:proofErr w:type="spellStart"/>
      <w:r>
        <w:t>čhv</w:t>
      </w:r>
      <w:proofErr w:type="spellEnd"/>
      <w:r>
        <w:t xml:space="preserve">, </w:t>
      </w:r>
      <w:proofErr w:type="spellStart"/>
      <w:r>
        <w:t>čkbr</w:t>
      </w:r>
      <w:proofErr w:type="spellEnd"/>
      <w:r>
        <w:t xml:space="preserve">. 1452/2 pašnjak </w:t>
      </w:r>
      <w:proofErr w:type="spellStart"/>
      <w:r>
        <w:t>Ploščine</w:t>
      </w:r>
      <w:proofErr w:type="spellEnd"/>
      <w:r>
        <w:t xml:space="preserve"> površine 14 j 330 </w:t>
      </w:r>
      <w:proofErr w:type="spellStart"/>
      <w:r>
        <w:t>čhv</w:t>
      </w:r>
      <w:proofErr w:type="spellEnd"/>
      <w:r>
        <w:t xml:space="preserve">,  </w:t>
      </w:r>
    </w:p>
    <w:p w:rsidRDefault="004371F1" w:rsidP="004371F1" w:rsidR="004371F1">
      <w:pPr>
        <w:ind w:right="-426"/>
        <w:jc w:val="both"/>
      </w:pPr>
      <w:r>
        <w:t xml:space="preserve">     </w:t>
      </w:r>
      <w:proofErr w:type="spellStart"/>
      <w:r>
        <w:t>čkbr</w:t>
      </w:r>
      <w:proofErr w:type="spellEnd"/>
      <w:r>
        <w:t xml:space="preserve">. 1453 pašnjak </w:t>
      </w:r>
      <w:proofErr w:type="spellStart"/>
      <w:r>
        <w:t>Ploščina</w:t>
      </w:r>
      <w:proofErr w:type="spellEnd"/>
      <w:r>
        <w:t xml:space="preserve"> površine 2 j 330 </w:t>
      </w:r>
      <w:proofErr w:type="spellStart"/>
      <w:r>
        <w:t>čhv</w:t>
      </w:r>
      <w:proofErr w:type="spellEnd"/>
      <w:r>
        <w:t xml:space="preserve">,  </w:t>
      </w:r>
      <w:proofErr w:type="spellStart"/>
      <w:r>
        <w:t>čkbr</w:t>
      </w:r>
      <w:proofErr w:type="spellEnd"/>
      <w:r>
        <w:t xml:space="preserve">. 1454/1 pašnjak </w:t>
      </w:r>
      <w:proofErr w:type="spellStart"/>
      <w:r>
        <w:t>Ploščine</w:t>
      </w:r>
      <w:proofErr w:type="spellEnd"/>
      <w:r>
        <w:t xml:space="preserve"> površine 10 j </w:t>
      </w:r>
    </w:p>
    <w:p w:rsidRDefault="004371F1" w:rsidP="004371F1" w:rsidR="004371F1">
      <w:pPr>
        <w:ind w:right="-426"/>
        <w:jc w:val="both"/>
      </w:pPr>
      <w:r>
        <w:t xml:space="preserve">     1455 </w:t>
      </w:r>
      <w:proofErr w:type="spellStart"/>
      <w:r>
        <w:t>čhv</w:t>
      </w:r>
      <w:proofErr w:type="spellEnd"/>
      <w:r>
        <w:t xml:space="preserve">, </w:t>
      </w:r>
      <w:proofErr w:type="spellStart"/>
      <w:r>
        <w:t>čkbr</w:t>
      </w:r>
      <w:proofErr w:type="spellEnd"/>
      <w:r>
        <w:t xml:space="preserve">. 1456 pašnjak </w:t>
      </w:r>
      <w:proofErr w:type="spellStart"/>
      <w:r>
        <w:t>Ploščine</w:t>
      </w:r>
      <w:proofErr w:type="spellEnd"/>
      <w:r>
        <w:t xml:space="preserve"> površine 2 j 63 </w:t>
      </w:r>
      <w:proofErr w:type="spellStart"/>
      <w:r>
        <w:t>čhv</w:t>
      </w:r>
      <w:proofErr w:type="spellEnd"/>
      <w:r>
        <w:t xml:space="preserve">, </w:t>
      </w:r>
      <w:proofErr w:type="spellStart"/>
      <w:r>
        <w:t>čkbr</w:t>
      </w:r>
      <w:proofErr w:type="spellEnd"/>
      <w:r>
        <w:t xml:space="preserve">. 1982/2 pašnjak u Malom </w:t>
      </w:r>
    </w:p>
    <w:p w:rsidRDefault="004371F1" w:rsidP="004371F1" w:rsidR="004371F1">
      <w:pPr>
        <w:ind w:right="-426"/>
        <w:jc w:val="both"/>
      </w:pPr>
      <w:r>
        <w:t xml:space="preserve">     </w:t>
      </w:r>
      <w:proofErr w:type="spellStart"/>
      <w:r>
        <w:t>Žirovnjaku</w:t>
      </w:r>
      <w:proofErr w:type="spellEnd"/>
      <w:r>
        <w:t xml:space="preserve"> površine 5 j 303 </w:t>
      </w:r>
      <w:proofErr w:type="spellStart"/>
      <w:r>
        <w:t>čhv</w:t>
      </w:r>
      <w:proofErr w:type="spellEnd"/>
      <w:r>
        <w:t>., za cijenu od 200.000,00 kuna.</w:t>
      </w:r>
    </w:p>
    <w:p w:rsidRDefault="004371F1" w:rsidP="004371F1" w:rsidR="004371F1">
      <w:pPr>
        <w:ind w:right="-426"/>
        <w:jc w:val="both"/>
      </w:pPr>
      <w:r>
        <w:t xml:space="preserve"> c) Nekretnine upisane u z.k.ul.br.  551 k.o. </w:t>
      </w:r>
      <w:proofErr w:type="spellStart"/>
      <w:r>
        <w:t>Kaniška</w:t>
      </w:r>
      <w:proofErr w:type="spellEnd"/>
      <w:r>
        <w:t xml:space="preserve"> Iva, i to </w:t>
      </w:r>
      <w:proofErr w:type="spellStart"/>
      <w:r>
        <w:t>čkbr</w:t>
      </w:r>
      <w:proofErr w:type="spellEnd"/>
      <w:r>
        <w:t xml:space="preserve">. 1623/1 livada Nova livada površine  1 j 1444 </w:t>
      </w:r>
      <w:proofErr w:type="spellStart"/>
      <w:r>
        <w:t>čhv</w:t>
      </w:r>
      <w:proofErr w:type="spellEnd"/>
      <w:r>
        <w:t xml:space="preserve">., nekretnine upisane u  z.k.ul.br. 1089 k.o. </w:t>
      </w:r>
      <w:proofErr w:type="spellStart"/>
      <w:r>
        <w:t>Kaniška</w:t>
      </w:r>
      <w:proofErr w:type="spellEnd"/>
      <w:r>
        <w:t xml:space="preserve"> Iva, i to </w:t>
      </w:r>
      <w:proofErr w:type="spellStart"/>
      <w:r>
        <w:t>čkbr</w:t>
      </w:r>
      <w:proofErr w:type="spellEnd"/>
      <w:r>
        <w:t xml:space="preserve">. 354/1 šuma </w:t>
      </w:r>
      <w:proofErr w:type="spellStart"/>
      <w:r>
        <w:t>Gaić</w:t>
      </w:r>
      <w:proofErr w:type="spellEnd"/>
      <w:r>
        <w:t xml:space="preserve"> površine 2 j 717 </w:t>
      </w:r>
      <w:proofErr w:type="spellStart"/>
      <w:r>
        <w:t>čhv</w:t>
      </w:r>
      <w:proofErr w:type="spellEnd"/>
      <w:r>
        <w:t xml:space="preserve">., nekretnine upisane u z.k.ul.br. 888 k.o. </w:t>
      </w:r>
      <w:proofErr w:type="spellStart"/>
      <w:r>
        <w:t>Kostanjevac</w:t>
      </w:r>
      <w:proofErr w:type="spellEnd"/>
      <w:r>
        <w:t xml:space="preserve">, i to </w:t>
      </w:r>
      <w:proofErr w:type="spellStart"/>
      <w:r>
        <w:t>čkbr</w:t>
      </w:r>
      <w:proofErr w:type="spellEnd"/>
      <w:r>
        <w:t xml:space="preserve">. 1086/4 livada Mala </w:t>
      </w:r>
      <w:proofErr w:type="spellStart"/>
      <w:r>
        <w:t>begovača</w:t>
      </w:r>
      <w:proofErr w:type="spellEnd"/>
      <w:r>
        <w:t xml:space="preserve"> površine 162 </w:t>
      </w:r>
      <w:proofErr w:type="spellStart"/>
      <w:r>
        <w:t>čhv</w:t>
      </w:r>
      <w:proofErr w:type="spellEnd"/>
      <w:r>
        <w:t>., za cijenu od 25.000,00 kuna.</w:t>
      </w:r>
    </w:p>
    <w:p w:rsidRDefault="004371F1" w:rsidP="004371F1" w:rsidR="004371F1">
      <w:pPr>
        <w:jc w:val="both"/>
      </w:pPr>
      <w:r>
        <w:t>d) Pokretnine sadržane  u Prilogu 3: Popis pokretnina, za cijenu od 500.000,00 kuna (s uključenim   PDV-om).</w:t>
      </w:r>
    </w:p>
    <w:p w:rsidRDefault="004371F1" w:rsidP="004371F1" w:rsidR="004371F1">
      <w:pPr>
        <w:jc w:val="both"/>
      </w:pPr>
      <w:r>
        <w:t xml:space="preserve">Kako je kupac u ugovorenom roku uplatio cjelokupni iznos </w:t>
      </w:r>
      <w:proofErr w:type="spellStart"/>
      <w:r>
        <w:t>kupovnine</w:t>
      </w:r>
      <w:proofErr w:type="spellEnd"/>
      <w:r>
        <w:t xml:space="preserve"> od 2.075.000,00 kuna dana 11. srpnja 2018. godine izvršena je primopredaja prodanih nekretnina i pokretnina u posjed kupca.</w:t>
      </w:r>
    </w:p>
    <w:p w:rsidRDefault="004371F1" w:rsidP="004371F1" w:rsidR="004371F1">
      <w:pPr>
        <w:jc w:val="both"/>
      </w:pPr>
      <w:r>
        <w:t xml:space="preserve">Prije sklapanja naprijed navedenog ugovora o kupoprodaji nekretnina i pokretnina  dio dužnikovih pokretnina prodan je prikupljanjem pisanih ponuda (javna objava u „Jutarnjem listu“ dana 03. travnja 2018. godine) i otvaranjem istih kod j. bilježnika Sandre </w:t>
      </w:r>
      <w:proofErr w:type="spellStart"/>
      <w:r>
        <w:t>Naumovske</w:t>
      </w:r>
      <w:proofErr w:type="spellEnd"/>
      <w:r>
        <w:t xml:space="preserve"> iz Slatine, te je na</w:t>
      </w:r>
      <w:r>
        <w:t xml:space="preserve"> </w:t>
      </w:r>
      <w:r>
        <w:t xml:space="preserve">takav način </w:t>
      </w:r>
      <w:proofErr w:type="spellStart"/>
      <w:r>
        <w:t>uprihodovan</w:t>
      </w:r>
      <w:proofErr w:type="spellEnd"/>
      <w:r>
        <w:t xml:space="preserve"> iznos od </w:t>
      </w:r>
      <w:proofErr w:type="spellStart"/>
      <w:r>
        <w:t>cca</w:t>
      </w:r>
      <w:proofErr w:type="spellEnd"/>
      <w:r>
        <w:t xml:space="preserve"> 250.000,00 kuna (s uključenim PDV-om).</w:t>
      </w:r>
    </w:p>
    <w:p w:rsidRDefault="004371F1" w:rsidP="004371F1" w:rsidR="004371F1">
      <w:pPr>
        <w:ind w:right="-425"/>
        <w:jc w:val="both"/>
      </w:pPr>
      <w:r>
        <w:rPr>
          <w:b/>
        </w:rPr>
        <w:t xml:space="preserve">II) </w:t>
      </w:r>
      <w:r>
        <w:t>Radnje koje će se poduzeti u narednom razdoblju od tri mjeseca</w:t>
      </w:r>
    </w:p>
    <w:p w:rsidRDefault="004371F1" w:rsidP="004371F1" w:rsidR="004371F1">
      <w:pPr>
        <w:ind w:right="-425"/>
        <w:jc w:val="both"/>
      </w:pPr>
      <w:r>
        <w:t>Obzirom da je u dosadašnjem tijeku stečajnog postupka unovčena cjelokupna dužnikova st. masa</w:t>
      </w:r>
    </w:p>
    <w:p w:rsidRDefault="004371F1" w:rsidP="004371F1" w:rsidR="004371F1">
      <w:pPr>
        <w:ind w:right="-425"/>
        <w:jc w:val="both"/>
      </w:pPr>
      <w:r>
        <w:t xml:space="preserve">u navedenom razdoblju od tri mjeseca potrebno je provesti diobu </w:t>
      </w:r>
      <w:proofErr w:type="spellStart"/>
      <w:r>
        <w:t>kupovnine</w:t>
      </w:r>
      <w:proofErr w:type="spellEnd"/>
      <w:r>
        <w:t xml:space="preserve"> ostvarene prodajom</w:t>
      </w:r>
    </w:p>
    <w:p w:rsidRDefault="004371F1" w:rsidP="004371F1" w:rsidR="004371F1">
      <w:pPr>
        <w:ind w:right="-425"/>
        <w:jc w:val="both"/>
      </w:pPr>
      <w:r>
        <w:t>dužnikovih opterećenih nekretnina, te potom namiriti nastale troškove st. postupka i ostale obveze</w:t>
      </w:r>
    </w:p>
    <w:p w:rsidRDefault="004371F1" w:rsidP="004371F1" w:rsidR="004371F1">
      <w:pPr>
        <w:ind w:right="-425"/>
        <w:jc w:val="both"/>
      </w:pPr>
      <w:r>
        <w:t>stečajne mase i nakon toga provesti završnu diobu i zaključenje ovog st. postupka.</w:t>
      </w:r>
    </w:p>
    <w:p w:rsidRDefault="004371F1" w:rsidP="004371F1" w:rsidR="004371F1">
      <w:pPr>
        <w:ind w:right="-425"/>
        <w:jc w:val="both"/>
      </w:pPr>
      <w:bookmarkStart w:name="_GoBack" w:id="0"/>
      <w:bookmarkEnd w:id="0"/>
    </w:p>
    <w:p w:rsidRDefault="004371F1" w:rsidP="004371F1" w:rsidR="004371F1">
      <w:pPr>
        <w:ind w:right="-425"/>
        <w:jc w:val="both"/>
      </w:pPr>
      <w:r>
        <w:t>Virovitica, 26.10.2018.</w:t>
      </w:r>
    </w:p>
    <w:p w:rsidRDefault="004371F1" w:rsidP="004371F1" w:rsidR="004371F1">
      <w:pPr>
        <w:jc w:val="both"/>
      </w:pPr>
      <w:r>
        <w:t xml:space="preserve">                                                                                                            Stečajni upravitelj</w:t>
      </w:r>
    </w:p>
    <w:p w:rsidRDefault="004371F1" w:rsidP="004371F1" w:rsidR="004371F1">
      <w:pPr>
        <w:jc w:val="both"/>
        <w:rPr>
          <w:b/>
        </w:rPr>
      </w:pPr>
      <w:r>
        <w:t xml:space="preserve">                                                                                                              Branko Valentić                                  </w:t>
      </w:r>
    </w:p>
    <w:sectPr w:rsidSect="0032366B" w:rsidR="004371F1">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1F1"/>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6222220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studenog 2018.</izvorni_sadrzaj>
    <derivirana_varijabla naziv="DomainObject.DatumDonosenjaOdluke_1">5.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St-296/2017-89</izvorni_sadrzaj>
    <derivirana_varijabla naziv="DomainObject.Oznaka_1">St-296/2017-89</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296</izvorni_sadrzaj>
    <derivirana_varijabla naziv="DomainObject.Predmet.Broj_1">296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lipnja 2017.</izvorni_sadrzaj>
    <derivirana_varijabla naziv="DomainObject.Predmet.DatumOsnivanja_1">9.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St-296/2017</izvorni_sadrzaj>
    <derivirana_varijabla naziv="DomainObject.Predmet.OznakaBroj_1">St-296/2017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RIBA dioničko društvo za proizvodnju i uzgoj ribe i riblje mlađi zastupanog po punomoćniku Goran Borčić</izvorni_sadrzaj>
    <derivirana_varijabla naziv="DomainObject.Predmet.ProtustrankaFormated_1">  RIBA dioničko društvo za proizvodnju i uzgoj ribe i riblje mlađi zastupanog po punomoćniku Goran Borčić</derivirana_varijabla>
  </DomainObject.Predmet.ProtustrankaFormated>
  <DomainObject.Predmet.ProtustrankaFormatedOIB>
    <izvorni_sadrzaj>  RIBA dioničko društvo za proizvodnju i uzgoj ribe i riblje mlađi, OIB 52199410731 zastupanog po punomoćniku Goran Borčić</izvorni_sadrzaj>
    <derivirana_varijabla naziv="DomainObject.Predmet.ProtustrankaFormatedOIB_1">  RIBA dioničko društvo za proizvodnju i uzgoj ribe i riblje mlađi, OIB 52199410731 zastupanog po punomoćniku Goran Borčić</derivirana_varijabla>
  </DomainObject.Predmet.ProtustrankaFormatedOIB>
  <DomainObject.Predmet.ProtustrankaFormatedWithAdress>
    <izvorni_sadrzaj> RIBA dioničko društvo za proizvodnju i uzgoj ribe i riblje mlađi, Kaniška Iva/bb, 43280 Kaniška Iva zastupanog po punomoćniku Goran Borčić</izvorni_sadrzaj>
    <derivirana_varijabla naziv="DomainObject.Predmet.ProtustrankaFormatedWithAdress_1"> RIBA dioničko društvo za proizvodnju i uzgoj ribe i riblje mlađi, Kaniška Iva/bb, 43280 Kaniška Iva zastupanog po punomoćniku Goran Borčić</derivirana_varijabla>
  </DomainObject.Predmet.ProtustrankaFormatedWithAdress>
  <DomainObject.Predmet.ProtustrankaFormatedWithAdressOIB>
    <izvorni_sadrzaj> RIBA dioničko društvo za proizvodnju i uzgoj ribe i riblje mlađi, OIB 52199410731, Kaniška Iva/bb, 43280 Kaniška Iva zastupanog po punomoćniku Goran Borčić</izvorni_sadrzaj>
    <derivirana_varijabla naziv="DomainObject.Predmet.ProtustrankaFormatedWithAdressOIB_1"> RIBA dioničko društvo za proizvodnju i uzgoj ribe i riblje mlađi, OIB 52199410731, Kaniška Iva/bb, 43280 Kaniška Iva zastupanog po punomoćniku Goran Borčić</derivirana_varijabla>
  </DomainObject.Predmet.ProtustrankaFormatedWithAdressOIB>
  <DomainObject.Predmet.ProtustrankaWithAdress>
    <izvorni_sadrzaj>RIBA dioničko društvo za proizvodnju i uzgoj ribe i riblje mlađi Kaniška Iva/bb, 43280 Kaniška Iva</izvorni_sadrzaj>
    <derivirana_varijabla naziv="DomainObject.Predmet.ProtustrankaWithAdress_1">RIBA dioničko društvo za proizvodnju i uzgoj ribe i riblje mlađi Kaniška Iva/bb, 43280 Kaniška Iva</derivirana_varijabla>
  </DomainObject.Predmet.ProtustrankaWithAdress>
  <DomainObject.Predmet.ProtustrankaWithAdressOIB>
    <izvorni_sadrzaj>RIBA dioničko društvo za proizvodnju i uzgoj ribe i riblje mlađi, OIB 52199410731, Kaniška Iva/bb, 43280 Kaniška Iva</izvorni_sadrzaj>
    <derivirana_varijabla naziv="DomainObject.Predmet.ProtustrankaWithAdressOIB_1">RIBA dioničko društvo za proizvodnju i uzgoj ribe i riblje mlađi, OIB 52199410731, Kaniška Iva/bb, 43280 Kaniška Iva</derivirana_varijabla>
  </DomainObject.Predmet.ProtustrankaWithAdressOIB>
  <DomainObject.Predmet.ProtustrankaNazivFormated>
    <izvorni_sadrzaj>RIBA dioničko društvo za proizvodnju i uzgoj ribe i riblje mlađi</izvorni_sadrzaj>
    <derivirana_varijabla naziv="DomainObject.Predmet.ProtustrankaNazivFormated_1">RIBA dioničko društvo za proizvodnju i uzgoj ribe i riblje mlađi</derivirana_varijabla>
  </DomainObject.Predmet.ProtustrankaNazivFormated>
  <DomainObject.Predmet.ProtustrankaNazivFormatedOIB>
    <izvorni_sadrzaj>RIBA dioničko društvo za proizvodnju i uzgoj ribe i riblje mlađi, OIB 52199410731</izvorni_sadrzaj>
    <derivirana_varijabla naziv="DomainObject.Predmet.ProtustrankaNazivFormatedOIB_1">RIBA dioničko društvo za proizvodnju i uzgoj ribe i riblje mlađi, OIB 52199410731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TIHOMIR MIROSLAVIĆ zastupanog po punomoćniku DAVOR VRBEK, Sindikat zaposlenih u poljoprivredi...; ZORAN FILIPOVIĆ zastupanog po punomoćniku DAVOR VRBEK, Sindikat zaposlenih u poljoprivredi...; IVAN MIROSLAVIĆ zastupanog po punomoćniku DAVOR VRBEK, Sindikat zaposlenih u poljoprivredi...; ŽELJKO NAGLIĆ zastupanog po punomoćniku DAVOR VRBEK, Sindikat zaposlenih u poljoprivredi...; IVAN TURKOVIĆ zastupanog po punomoćniku DAVOR VRBEK, Sindikat zaposlenih u poljoprivredi...; STEVO LOBOR zastupanog po punomoćniku DAVOR VRBEK, Sindikat zaposlenih u poljoprivredi...; DRAŽEN GAŠLJEVIĆ zastupanog po punomoćniku DAVOR VRBEK, Sindikat zaposlenih u poljoprivredi...; JOSIP ROGULJA zastupanog po punomoćniku DAVOR VRBEK, Sindikat zaposlenih u poljoprivredi...; IVAN PIZENT zastupanog po punomoćniku DAVOR VRBEK, Sindikat zaposlenih u poljoprivredi...; FINANCIJSKA AGENCIJA, RC ZAGREB, Podružnica Bjelovar</izvorni_sadrzaj>
    <derivirana_varijabla naziv="DomainObject.Predmet.StrankaFormated_1">  TIHOMIR MIROSLAVIĆ zastupanog po punomoćniku DAVOR VRBEK, Sindikat zaposlenih u poljoprivredi...; ZORAN FILIPOVIĆ zastupanog po punomoćniku DAVOR VRBEK, Sindikat zaposlenih u poljoprivredi...; IVAN MIROSLAVIĆ zastupanog po punomoćniku DAVOR VRBEK, Sindikat zaposlenih u poljoprivredi...; ŽELJKO NAGLIĆ zastupanog po punomoćniku DAVOR VRBEK, Sindikat zaposlenih u poljoprivredi...; IVAN TURKOVIĆ zastupanog po punomoćniku DAVOR VRBEK, Sindikat zaposlenih u poljoprivredi...; STEVO LOBOR zastupanog po punomoćniku DAVOR VRBEK, Sindikat zaposlenih u poljoprivredi...; DRAŽEN GAŠLJEVIĆ zastupanog po punomoćniku DAVOR VRBEK, Sindikat zaposlenih u poljoprivredi...; JOSIP ROGULJA zastupanog po punomoćniku DAVOR VRBEK, Sindikat zaposlenih u poljoprivredi...; IVAN PIZENT zastupanog po punomoćniku DAVOR VRBEK, Sindikat zaposlenih u poljoprivredi...; FINANCIJSKA AGENCIJA, RC ZAGREB, Podružnica Bjelovar</derivirana_varijabla>
  </DomainObject.Predmet.StrankaFormated>
  <DomainObject.Predmet.StrankaFormatedOIB>
    <izvorni_sadrzaj>  TIHOMIR MIROSLAVIĆ, OIB 10200321425 zastupanog po punomoćniku DAVOR VRBEK, Sindikat zaposlenih u poljoprivredi...; ZORAN FILIPOVIĆ, OIB 09688478260 zastupanog po punomoćniku DAVOR VRBEK, Sindikat zaposlenih u poljoprivredi...; IVAN MIROSLAVIĆ, OIB 91666776052 zastupanog po punomoćniku DAVOR VRBEK, Sindikat zaposlenih u poljoprivredi...; ŽELJKO NAGLIĆ, OIB 64969882699 zastupanog po punomoćniku DAVOR VRBEK, Sindikat zaposlenih u poljoprivredi...; IVAN TURKOVIĆ, OIB 90836196276 zastupanog po punomoćniku DAVOR VRBEK, Sindikat zaposlenih u poljoprivredi...; STEVO LOBOR, OIB 16342392788 zastupanog po punomoćniku DAVOR VRBEK, Sindikat zaposlenih u poljoprivredi...; DRAŽEN GAŠLJEVIĆ, OIB 11162300528 zastupanog po punomoćniku DAVOR VRBEK, Sindikat zaposlenih u poljoprivredi...; JOSIP ROGULJA, OIB 20553429352 zastupanog po punomoćniku DAVOR VRBEK, Sindikat zaposlenih u poljoprivredi...; IVAN PIZENT, OIB 78885585078 zastupanog po punomoćniku DAVOR VRBEK, Sindikat zaposlenih u poljoprivredi...; FINANCIJSKA AGENCIJA, RC ZAGREB, Podružnica Bjelovar, OIB 85821130368</izvorni_sadrzaj>
    <derivirana_varijabla naziv="DomainObject.Predmet.StrankaFormatedOIB_1">  TIHOMIR MIROSLAVIĆ, OIB 10200321425 zastupanog po punomoćniku DAVOR VRBEK, Sindikat zaposlenih u poljoprivredi...; ZORAN FILIPOVIĆ, OIB 09688478260 zastupanog po punomoćniku DAVOR VRBEK, Sindikat zaposlenih u poljoprivredi...; IVAN MIROSLAVIĆ, OIB 91666776052 zastupanog po punomoćniku DAVOR VRBEK, Sindikat zaposlenih u poljoprivredi...; ŽELJKO NAGLIĆ, OIB 64969882699 zastupanog po punomoćniku DAVOR VRBEK, Sindikat zaposlenih u poljoprivredi...; IVAN TURKOVIĆ, OIB 90836196276 zastupanog po punomoćniku DAVOR VRBEK, Sindikat zaposlenih u poljoprivredi...; STEVO LOBOR, OIB 16342392788 zastupanog po punomoćniku DAVOR VRBEK, Sindikat zaposlenih u poljoprivredi...; DRAŽEN GAŠLJEVIĆ, OIB 11162300528 zastupanog po punomoćniku DAVOR VRBEK, Sindikat zaposlenih u poljoprivredi...; JOSIP ROGULJA, OIB 20553429352 zastupanog po punomoćniku DAVOR VRBEK, Sindikat zaposlenih u poljoprivredi...; IVAN PIZENT, OIB 78885585078 zastupanog po punomoćniku DAVOR VRBEK, Sindikat zaposlenih u poljoprivredi...; FINANCIJSKA AGENCIJA, RC ZAGREB, Podružnica Bjelovar, OIB 85821130368</derivirana_varijabla>
  </DomainObject.Predmet.StrankaFormatedOIB>
  <DomainObject.Predmet.StrankaFormatedWithAdress>
    <izvorni_sadrzaj> TIHOMIR MIROSLAVIĆ, Veliko Vukovje 70, 43280 Veliko Vukovje zastupanog po punomoćniku DAVOR VRBEK, Sindikat zaposlenih u poljoprivredi...; ZORAN FILIPOVIĆ, Rogoža 27A, 43280 Rogoža zastupanog po punomoćniku DAVOR VRBEK, Sindikat zaposlenih u poljoprivredi...; IVAN MIROSLAVIĆ, Malo Vukovje 28, 43280 Malo Vukovje zastupanog po punomoćniku DAVOR VRBEK, Sindikat zaposlenih u poljoprivredi...; ŽELJKO NAGLIĆ, Matije Gupca 70, 43280 Garešnica zastupanog po punomoćniku DAVOR VRBEK, Sindikat zaposlenih u poljoprivredi...; IVAN TURKOVIĆ, Kaniška Iva 79, 43280 Kaniška Iva zastupanog po punomoćniku DAVOR VRBEK, Sindikat zaposlenih u poljoprivredi...; STEVO LOBOR, Ciglenica 81, 43280 Ciglenica zastupanog po punomoćniku DAVOR VRBEK, Sindikat zaposlenih u poljoprivredi...; DRAŽEN GAŠLJEVIĆ, Kaniška Iva 98, 43280 Kaniška Iva zastupanog po punomoćniku DAVOR VRBEK, Sindikat zaposlenih u poljoprivredi...; JOSIP ROGULJA, Kaniška Iva 112, 43280 Kaniška Iva zastupanog po punomoćniku DAVOR VRBEK, Sindikat zaposlenih u poljoprivredi...; IVAN PIZENT, Ciglenica 6, 43280 Ciglenica zastupanog po punomoćniku DAVOR VRBEK, Sindikat zaposlenih u poljoprivredi...; FINANCIJSKA AGENCIJA, RC ZAGREB, Podružnica Bjelovar, F. Supila 4, 43000 Bjelovar</izvorni_sadrzaj>
    <derivirana_varijabla naziv="DomainObject.Predmet.StrankaFormatedWithAdress_1"> TIHOMIR MIROSLAVIĆ, Veliko Vukovje 70, 43280 Veliko Vukovje zastupanog po punomoćniku DAVOR VRBEK, Sindikat zaposlenih u poljoprivredi...; ZORAN FILIPOVIĆ, Rogoža 27A, 43280 Rogoža zastupanog po punomoćniku DAVOR VRBEK, Sindikat zaposlenih u poljoprivredi...; IVAN MIROSLAVIĆ, Malo Vukovje 28, 43280 Malo Vukovje zastupanog po punomoćniku DAVOR VRBEK, Sindikat zaposlenih u poljoprivredi...; ŽELJKO NAGLIĆ, Matije Gupca 70, 43280 Garešnica zastupanog po punomoćniku DAVOR VRBEK, Sindikat zaposlenih u poljoprivredi...; IVAN TURKOVIĆ, Kaniška Iva 79, 43280 Kaniška Iva zastupanog po punomoćniku DAVOR VRBEK, Sindikat zaposlenih u poljoprivredi...; STEVO LOBOR, Ciglenica 81, 43280 Ciglenica zastupanog po punomoćniku DAVOR VRBEK, Sindikat zaposlenih u poljoprivredi...; DRAŽEN GAŠLJEVIĆ, Kaniška Iva 98, 43280 Kaniška Iva zastupanog po punomoćniku DAVOR VRBEK, Sindikat zaposlenih u poljoprivredi...; JOSIP ROGULJA, Kaniška Iva 112, 43280 Kaniška Iva zastupanog po punomoćniku DAVOR VRBEK, Sindikat zaposlenih u poljoprivredi...; IVAN PIZENT, Ciglenica 6, 43280 Ciglenica zastupanog po punomoćniku DAVOR VRBEK, Sindikat zaposlenih u poljoprivredi...; FINANCIJSKA AGENCIJA, RC ZAGREB, Podružnica Bjelovar, F. Supila 4, 43000 Bjelovar</derivirana_varijabla>
  </DomainObject.Predmet.StrankaFormatedWithAdress>
  <DomainObject.Predmet.StrankaFormatedWithAdressOIB>
    <izvorni_sadrzaj> TIHOMIR MIROSLAVIĆ, OIB 10200321425, Veliko Vukovje 70, 43280 Veliko Vukovje zastupanog po punomoćniku DAVOR VRBEK, Sindikat zaposlenih u poljoprivredi...; ZORAN FILIPOVIĆ, OIB 09688478260, Rogoža 27A, 43280 Rogoža zastupanog po punomoćniku DAVOR VRBEK, Sindikat zaposlenih u poljoprivredi...; IVAN MIROSLAVIĆ, OIB 91666776052, Malo Vukovje 28, 43280 Malo Vukovje zastupanog po punomoćniku DAVOR VRBEK, Sindikat zaposlenih u poljoprivredi...; ŽELJKO NAGLIĆ, OIB 64969882699, Matije Gupca 70, 43280 Garešnica zastupanog po punomoćniku DAVOR VRBEK, Sindikat zaposlenih u poljoprivredi...; IVAN TURKOVIĆ, OIB 90836196276, Kaniška Iva 79, 43280 Kaniška Iva zastupanog po punomoćniku DAVOR VRBEK, Sindikat zaposlenih u poljoprivredi...; STEVO LOBOR, OIB 16342392788, Ciglenica 81, 43280 Ciglenica zastupanog po punomoćniku DAVOR VRBEK, Sindikat zaposlenih u poljoprivredi...; DRAŽEN GAŠLJEVIĆ, OIB 11162300528, Kaniška Iva 98, 43280 Kaniška Iva zastupanog po punomoćniku DAVOR VRBEK, Sindikat zaposlenih u poljoprivredi...; JOSIP ROGULJA, OIB 20553429352, Kaniška Iva 112, 43280 Kaniška Iva zastupanog po punomoćniku DAVOR VRBEK, Sindikat zaposlenih u poljoprivredi...; IVAN PIZENT, OIB 78885585078, Ciglenica 6, 43280 Ciglenica zastupanog po punomoćniku DAVOR VRBEK, Sindikat zaposlenih u poljoprivredi...; FINANCIJSKA AGENCIJA, RC ZAGREB, Podružnica Bjelovar, OIB 85821130368, F. Supila 4, 43000 Bjelovar</izvorni_sadrzaj>
    <derivirana_varijabla naziv="DomainObject.Predmet.StrankaFormatedWithAdressOIB_1"> TIHOMIR MIROSLAVIĆ, OIB 10200321425, Veliko Vukovje 70, 43280 Veliko Vukovje zastupanog po punomoćniku DAVOR VRBEK, Sindikat zaposlenih u poljoprivredi...; ZORAN FILIPOVIĆ, OIB 09688478260, Rogoža 27A, 43280 Rogoža zastupanog po punomoćniku DAVOR VRBEK, Sindikat zaposlenih u poljoprivredi...; IVAN MIROSLAVIĆ, OIB 91666776052, Malo Vukovje 28, 43280 Malo Vukovje zastupanog po punomoćniku DAVOR VRBEK, Sindikat zaposlenih u poljoprivredi...; ŽELJKO NAGLIĆ, OIB 64969882699, Matije Gupca 70, 43280 Garešnica zastupanog po punomoćniku DAVOR VRBEK, Sindikat zaposlenih u poljoprivredi...; IVAN TURKOVIĆ, OIB 90836196276, Kaniška Iva 79, 43280 Kaniška Iva zastupanog po punomoćniku DAVOR VRBEK, Sindikat zaposlenih u poljoprivredi...; STEVO LOBOR, OIB 16342392788, Ciglenica 81, 43280 Ciglenica zastupanog po punomoćniku DAVOR VRBEK, Sindikat zaposlenih u poljoprivredi...; DRAŽEN GAŠLJEVIĆ, OIB 11162300528, Kaniška Iva 98, 43280 Kaniška Iva zastupanog po punomoćniku DAVOR VRBEK, Sindikat zaposlenih u poljoprivredi...; JOSIP ROGULJA, OIB 20553429352, Kaniška Iva 112, 43280 Kaniška Iva zastupanog po punomoćniku DAVOR VRBEK, Sindikat zaposlenih u poljoprivredi...; IVAN PIZENT, OIB 78885585078, Ciglenica 6, 43280 Ciglenica zastupanog po punomoćniku DAVOR VRBEK, Sindikat zaposlenih u poljoprivredi...; FINANCIJSKA AGENCIJA, RC ZAGREB, Podružnica Bjelovar, OIB 85821130368, F. Supila 4, 43000 Bjelovar</derivirana_varijabla>
  </DomainObject.Predmet.StrankaFormatedWithAdressOIB>
  <DomainObject.Predmet.StrankaWithAdress>
    <izvorni_sadrzaj>TIHOMIR MIROSLAVIĆ Veliko Vukovje 70,43280 Veliko Vukovje,ZORAN FILIPOVIĆ Rogoža 27A,43280 Rogoža,IVAN MIROSLAVIĆ Malo Vukovje 28,43280 Malo Vukovje,ŽELJKO NAGLIĆ Matije Gupca 70,43280 Garešnica,IVAN TURKOVIĆ Kaniška Iva 79,43280 Kaniška Iva,STEVO LOBOR Ciglenica 81,43280 Ciglenica,DRAŽEN GAŠLJEVIĆ Kaniška Iva 98,43280 Kaniška Iva,JOSIP ROGULJA Kaniška Iva 112,43280 Kaniška Iva,IVAN PIZENT Ciglenica 6,43280 Ciglenica,FINANCIJSKA AGENCIJA, RC ZAGREB, Podružnica Bjelovar F. Supila 4,43000 Bjelovar</izvorni_sadrzaj>
    <derivirana_varijabla naziv="DomainObject.Predmet.StrankaWithAdress_1">TIHOMIR MIROSLAVIĆ Veliko Vukovje 70,43280 Veliko Vukovje,ZORAN FILIPOVIĆ Rogoža 27A,43280 Rogoža,IVAN MIROSLAVIĆ Malo Vukovje 28,43280 Malo Vukovje,ŽELJKO NAGLIĆ Matije Gupca 70,43280 Garešnica,IVAN TURKOVIĆ Kaniška Iva 79,43280 Kaniška Iva,STEVO LOBOR Ciglenica 81,43280 Ciglenica,DRAŽEN GAŠLJEVIĆ Kaniška Iva 98,43280 Kaniška Iva,JOSIP ROGULJA Kaniška Iva 112,43280 Kaniška Iva,IVAN PIZENT Ciglenica 6,43280 Ciglenica,FINANCIJSKA AGENCIJA, RC ZAGREB, Podružnica Bjelovar F. Supila 4,43000 Bjelovar</derivirana_varijabla>
  </DomainObject.Predmet.StrankaWithAdress>
  <DomainObject.Predmet.StrankaWithAdressOIB>
    <izvorni_sadrzaj>TIHOMIR MIROSLAVIĆ, OIB 10200321425, Veliko Vukovje 70,43280 Veliko Vukovje,ZORAN FILIPOVIĆ, OIB 09688478260, Rogoža 27A,43280 Rogoža,IVAN MIROSLAVIĆ, OIB 91666776052, Malo Vukovje 28,43280 Malo Vukovje,ŽELJKO NAGLIĆ, OIB 64969882699, Matije Gupca 70,43280 Garešnica,IVAN TURKOVIĆ, OIB 90836196276, Kaniška Iva 79,43280 Kaniška Iva,STEVO LOBOR, OIB 16342392788, Ciglenica 81,43280 Ciglenica,DRAŽEN GAŠLJEVIĆ, OIB 11162300528, Kaniška Iva 98,43280 Kaniška Iva,JOSIP ROGULJA, OIB 20553429352, Kaniška Iva 112,43280 Kaniška Iva,IVAN PIZENT, OIB 78885585078, Ciglenica 6,43280 Ciglenica,FINANCIJSKA AGENCIJA, RC ZAGREB, Podružnica Bjelovar, OIB 85821130368, F. Supila 4,43000 Bjelovar</izvorni_sadrzaj>
    <derivirana_varijabla naziv="DomainObject.Predmet.StrankaWithAdressOIB_1">TIHOMIR MIROSLAVIĆ, OIB 10200321425, Veliko Vukovje 70,43280 Veliko Vukovje,ZORAN FILIPOVIĆ, OIB 09688478260, Rogoža 27A,43280 Rogoža,IVAN MIROSLAVIĆ, OIB 91666776052, Malo Vukovje 28,43280 Malo Vukovje,ŽELJKO NAGLIĆ, OIB 64969882699, Matije Gupca 70,43280 Garešnica,IVAN TURKOVIĆ, OIB 90836196276, Kaniška Iva 79,43280 Kaniška Iva,STEVO LOBOR, OIB 16342392788, Ciglenica 81,43280 Ciglenica,DRAŽEN GAŠLJEVIĆ, OIB 11162300528, Kaniška Iva 98,43280 Kaniška Iva,JOSIP ROGULJA, OIB 20553429352, Kaniška Iva 112,43280 Kaniška Iva,IVAN PIZENT, OIB 78885585078, Ciglenica 6,43280 Ciglenica,FINANCIJSKA AGENCIJA, RC ZAGREB, Podružnica Bjelovar, OIB 85821130368, F. Supila 4,43000 Bjelovar</derivirana_varijabla>
  </DomainObject.Predmet.StrankaWithAdressOIB>
  <DomainObject.Predmet.StrankaNazivFormated>
    <izvorni_sadrzaj>TIHOMIR MIROSLAVIĆ,ZORAN FILIPOVIĆ,IVAN MIROSLAVIĆ,ŽELJKO NAGLIĆ,IVAN TURKOVIĆ,STEVO LOBOR,DRAŽEN GAŠLJEVIĆ,JOSIP ROGULJA,IVAN PIZENT,FINANCIJSKA AGENCIJA, RC ZAGREB, Podružnica Bjelovar</izvorni_sadrzaj>
    <derivirana_varijabla naziv="DomainObject.Predmet.StrankaNazivFormated_1">TIHOMIR MIROSLAVIĆ,ZORAN FILIPOVIĆ,IVAN MIROSLAVIĆ,ŽELJKO NAGLIĆ,IVAN TURKOVIĆ,STEVO LOBOR,DRAŽEN GAŠLJEVIĆ,JOSIP ROGULJA,IVAN PIZENT,FINANCIJSKA AGENCIJA, RC ZAGREB, Podružnica Bjelovar</derivirana_varijabla>
  </DomainObject.Predmet.StrankaNazivFormated>
  <DomainObject.Predmet.StrankaNazivFormatedOIB>
    <izvorni_sadrzaj>TIHOMIR MIROSLAVIĆ, OIB 10200321425,ZORAN FILIPOVIĆ, OIB 09688478260,IVAN MIROSLAVIĆ, OIB 91666776052,ŽELJKO NAGLIĆ, OIB 64969882699,IVAN TURKOVIĆ, OIB 90836196276,STEVO LOBOR, OIB 16342392788,DRAŽEN GAŠLJEVIĆ, OIB 11162300528,JOSIP ROGULJA, OIB 20553429352,IVAN PIZENT, OIB 78885585078,FINANCIJSKA AGENCIJA, RC ZAGREB, Podružnica Bjelovar, OIB 85821130368</izvorni_sadrzaj>
    <derivirana_varijabla naziv="DomainObject.Predmet.StrankaNazivFormatedOIB_1">TIHOMIR MIROSLAVIĆ, OIB 10200321425,ZORAN FILIPOVIĆ, OIB 09688478260,IVAN MIROSLAVIĆ, OIB 91666776052,ŽELJKO NAGLIĆ, OIB 64969882699,IVAN TURKOVIĆ, OIB 90836196276,STEVO LOBOR, OIB 16342392788,DRAŽEN GAŠLJEVIĆ, OIB 11162300528,JOSIP ROGULJA, OIB 20553429352,IVAN PIZENT, OIB 78885585078,FINANCIJSKA AGENCIJA,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TIHOMIR MIROSLAVIĆ zastupanog po punomoćniku DAVOR VRBEK, Sindikat zaposlenih u poljoprivredi...</item>
      <item>ZORAN FILIPOVIĆ zastupanog po punomoćniku DAVOR VRBEK, Sindikat zaposlenih u poljoprivredi...</item>
      <item>IVAN MIROSLAVIĆ zastupanog po punomoćniku DAVOR VRBEK, Sindikat zaposlenih u poljoprivredi...</item>
      <item>ŽELJKO NAGLIĆ zastupanog po punomoćniku DAVOR VRBEK, Sindikat zaposlenih u poljoprivredi...</item>
      <item>IVAN TURKOVIĆ zastupanog po punomoćniku DAVOR VRBEK, Sindikat zaposlenih u poljoprivredi...</item>
      <item>STEVO LOBOR zastupanog po punomoćniku DAVOR VRBEK, Sindikat zaposlenih u poljoprivredi...</item>
      <item>DRAŽEN GAŠLJEVIĆ zastupanog po punomoćniku DAVOR VRBEK, Sindikat zaposlenih u poljoprivredi...</item>
      <item>JOSIP ROGULJA zastupanog po punomoćniku DAVOR VRBEK, Sindikat zaposlenih u poljoprivredi...</item>
      <item>IVAN PIZENT zastupanog po punomoćniku DAVOR VRBEK, Sindikat zaposlenih u poljoprivredi...</item>
      <item>FINANCIJSKA AGENCIJA, RC ZAGREB, Podružnica Bjelovar</item>
    </izvorni_sadrzaj>
    <derivirana_varijabla naziv="DomainObject.Predmet.StrankaListFormated_1">
      <item>TIHOMIR MIROSLAVIĆ zastupanog po punomoćniku DAVOR VRBEK, Sindikat zaposlenih u poljoprivredi...</item>
      <item>ZORAN FILIPOVIĆ zastupanog po punomoćniku DAVOR VRBEK, Sindikat zaposlenih u poljoprivredi...</item>
      <item>IVAN MIROSLAVIĆ zastupanog po punomoćniku DAVOR VRBEK, Sindikat zaposlenih u poljoprivredi...</item>
      <item>ŽELJKO NAGLIĆ zastupanog po punomoćniku DAVOR VRBEK, Sindikat zaposlenih u poljoprivredi...</item>
      <item>IVAN TURKOVIĆ zastupanog po punomoćniku DAVOR VRBEK, Sindikat zaposlenih u poljoprivredi...</item>
      <item>STEVO LOBOR zastupanog po punomoćniku DAVOR VRBEK, Sindikat zaposlenih u poljoprivredi...</item>
      <item>DRAŽEN GAŠLJEVIĆ zastupanog po punomoćniku DAVOR VRBEK, Sindikat zaposlenih u poljoprivredi...</item>
      <item>JOSIP ROGULJA zastupanog po punomoćniku DAVOR VRBEK, Sindikat zaposlenih u poljoprivredi...</item>
      <item>IVAN PIZENT zastupanog po punomoćniku DAVOR VRBEK, Sindikat zaposlenih u poljoprivredi...</item>
      <item>FINANCIJSKA AGENCIJA, RC ZAGREB, Podružnica Bjelovar</item>
    </derivirana_varijabla>
  </DomainObject.Predmet.StrankaListFormated>
  <DomainObject.Predmet.StrankaListFormatedOIB>
    <izvorni_sadrzaj>
      <item>TIHOMIR MIROSLAVIĆ, OIB 10200321425 zastupanog po punomoćniku DAVOR VRBEK, Sindikat zaposlenih u poljoprivredi...</item>
      <item>ZORAN FILIPOVIĆ, OIB 09688478260 zastupanog po punomoćniku DAVOR VRBEK, Sindikat zaposlenih u poljoprivredi...</item>
      <item>IVAN MIROSLAVIĆ, OIB 91666776052 zastupanog po punomoćniku DAVOR VRBEK, Sindikat zaposlenih u poljoprivredi...</item>
      <item>ŽELJKO NAGLIĆ, OIB 64969882699 zastupanog po punomoćniku DAVOR VRBEK, Sindikat zaposlenih u poljoprivredi...</item>
      <item>IVAN TURKOVIĆ, OIB 90836196276 zastupanog po punomoćniku DAVOR VRBEK, Sindikat zaposlenih u poljoprivredi...</item>
      <item>STEVO LOBOR, OIB 16342392788 zastupanog po punomoćniku DAVOR VRBEK, Sindikat zaposlenih u poljoprivredi...</item>
      <item>DRAŽEN GAŠLJEVIĆ, OIB 11162300528 zastupanog po punomoćniku DAVOR VRBEK, Sindikat zaposlenih u poljoprivredi...</item>
      <item>JOSIP ROGULJA, OIB 20553429352 zastupanog po punomoćniku DAVOR VRBEK, Sindikat zaposlenih u poljoprivredi...</item>
      <item>IVAN PIZENT, OIB 78885585078 zastupanog po punomoćniku DAVOR VRBEK, Sindikat zaposlenih u poljoprivredi...</item>
      <item>FINANCIJSKA AGENCIJA, RC ZAGREB, Podružnica Bjelovar, OIB 85821130368</item>
    </izvorni_sadrzaj>
    <derivirana_varijabla naziv="DomainObject.Predmet.StrankaListFormatedOIB_1">
      <item>TIHOMIR MIROSLAVIĆ, OIB 10200321425 zastupanog po punomoćniku DAVOR VRBEK, Sindikat zaposlenih u poljoprivredi...</item>
      <item>ZORAN FILIPOVIĆ, OIB 09688478260 zastupanog po punomoćniku DAVOR VRBEK, Sindikat zaposlenih u poljoprivredi...</item>
      <item>IVAN MIROSLAVIĆ, OIB 91666776052 zastupanog po punomoćniku DAVOR VRBEK, Sindikat zaposlenih u poljoprivredi...</item>
      <item>ŽELJKO NAGLIĆ, OIB 64969882699 zastupanog po punomoćniku DAVOR VRBEK, Sindikat zaposlenih u poljoprivredi...</item>
      <item>IVAN TURKOVIĆ, OIB 90836196276 zastupanog po punomoćniku DAVOR VRBEK, Sindikat zaposlenih u poljoprivredi...</item>
      <item>STEVO LOBOR, OIB 16342392788 zastupanog po punomoćniku DAVOR VRBEK, Sindikat zaposlenih u poljoprivredi...</item>
      <item>DRAŽEN GAŠLJEVIĆ, OIB 11162300528 zastupanog po punomoćniku DAVOR VRBEK, Sindikat zaposlenih u poljoprivredi...</item>
      <item>JOSIP ROGULJA, OIB 20553429352 zastupanog po punomoćniku DAVOR VRBEK, Sindikat zaposlenih u poljoprivredi...</item>
      <item>IVAN PIZENT, OIB 78885585078 zastupanog po punomoćniku DAVOR VRBEK, Sindikat zaposlenih u poljoprivredi...</item>
      <item>FINANCIJSKA AGENCIJA, RC ZAGREB, Podružnica Bjelovar, OIB 85821130368</item>
    </derivirana_varijabla>
  </DomainObject.Predmet.StrankaListFormatedOIB>
  <DomainObject.Predmet.StrankaListFormatedWithAdress>
    <izvorni_sadrzaj>
      <item>TIHOMIR MIROSLAVIĆ, Veliko Vukovje 70, 43280 Veliko Vukovje zastupanog po punomoćniku DAVOR VRBEK, Sindikat zaposlenih u poljoprivredi...</item>
      <item>ZORAN FILIPOVIĆ, Rogoža 27A, 43280 Rogoža zastupanog po punomoćniku DAVOR VRBEK, Sindikat zaposlenih u poljoprivredi...</item>
      <item>IVAN MIROSLAVIĆ, Malo Vukovje 28, 43280 Malo Vukovje zastupanog po punomoćniku DAVOR VRBEK, Sindikat zaposlenih u poljoprivredi...</item>
      <item>ŽELJKO NAGLIĆ, Matije Gupca 70, 43280 Garešnica zastupanog po punomoćniku DAVOR VRBEK, Sindikat zaposlenih u poljoprivredi...</item>
      <item>IVAN TURKOVIĆ, Kaniška Iva 79, 43280 Kaniška Iva zastupanog po punomoćniku DAVOR VRBEK, Sindikat zaposlenih u poljoprivredi...</item>
      <item>STEVO LOBOR, Ciglenica 81, 43280 Ciglenica zastupanog po punomoćniku DAVOR VRBEK, Sindikat zaposlenih u poljoprivredi...</item>
      <item>DRAŽEN GAŠLJEVIĆ, Kaniška Iva 98, 43280 Kaniška Iva zastupanog po punomoćniku DAVOR VRBEK, Sindikat zaposlenih u poljoprivredi...</item>
      <item>JOSIP ROGULJA, Kaniška Iva 112, 43280 Kaniška Iva zastupanog po punomoćniku DAVOR VRBEK, Sindikat zaposlenih u poljoprivredi...</item>
      <item>IVAN PIZENT, Ciglenica 6, 43280 Ciglenica zastupanog po punomoćniku DAVOR VRBEK, Sindikat zaposlenih u poljoprivredi...</item>
      <item>FINANCIJSKA AGENCIJA, RC ZAGREB, Podružnica Bjelovar, F. Supila 4, 43000 Bjelovar</item>
    </izvorni_sadrzaj>
    <derivirana_varijabla naziv="DomainObject.Predmet.StrankaListFormatedWithAdress_1">
      <item>TIHOMIR MIROSLAVIĆ, Veliko Vukovje 70, 43280 Veliko Vukovje zastupanog po punomoćniku DAVOR VRBEK, Sindikat zaposlenih u poljoprivredi...</item>
      <item>ZORAN FILIPOVIĆ, Rogoža 27A, 43280 Rogoža zastupanog po punomoćniku DAVOR VRBEK, Sindikat zaposlenih u poljoprivredi...</item>
      <item>IVAN MIROSLAVIĆ, Malo Vukovje 28, 43280 Malo Vukovje zastupanog po punomoćniku DAVOR VRBEK, Sindikat zaposlenih u poljoprivredi...</item>
      <item>ŽELJKO NAGLIĆ, Matije Gupca 70, 43280 Garešnica zastupanog po punomoćniku DAVOR VRBEK, Sindikat zaposlenih u poljoprivredi...</item>
      <item>IVAN TURKOVIĆ, Kaniška Iva 79, 43280 Kaniška Iva zastupanog po punomoćniku DAVOR VRBEK, Sindikat zaposlenih u poljoprivredi...</item>
      <item>STEVO LOBOR, Ciglenica 81, 43280 Ciglenica zastupanog po punomoćniku DAVOR VRBEK, Sindikat zaposlenih u poljoprivredi...</item>
      <item>DRAŽEN GAŠLJEVIĆ, Kaniška Iva 98, 43280 Kaniška Iva zastupanog po punomoćniku DAVOR VRBEK, Sindikat zaposlenih u poljoprivredi...</item>
      <item>JOSIP ROGULJA, Kaniška Iva 112, 43280 Kaniška Iva zastupanog po punomoćniku DAVOR VRBEK, Sindikat zaposlenih u poljoprivredi...</item>
      <item>IVAN PIZENT, Ciglenica 6, 43280 Ciglenica zastupanog po punomoćniku DAVOR VRBEK, Sindikat zaposlenih u poljoprivredi...</item>
      <item>FINANCIJSKA AGENCIJA, RC ZAGREB, Podružnica Bjelovar, F. Supila 4, 43000 Bjelovar</item>
    </derivirana_varijabla>
  </DomainObject.Predmet.StrankaListFormatedWithAdress>
  <DomainObject.Predmet.StrankaListFormatedWithAdressOIB>
    <izvorni_sadrzaj>
      <item>TIHOMIR MIROSLAVIĆ, OIB 10200321425, Veliko Vukovje 70, 43280 Veliko Vukovje zastupanog po punomoćniku DAVOR VRBEK, Sindikat zaposlenih u poljoprivredi...</item>
      <item>ZORAN FILIPOVIĆ, OIB 09688478260, Rogoža 27A, 43280 Rogoža zastupanog po punomoćniku DAVOR VRBEK, Sindikat zaposlenih u poljoprivredi...</item>
      <item>IVAN MIROSLAVIĆ, OIB 91666776052, Malo Vukovje 28, 43280 Malo Vukovje zastupanog po punomoćniku DAVOR VRBEK, Sindikat zaposlenih u poljoprivredi...</item>
      <item>ŽELJKO NAGLIĆ, OIB 64969882699, Matije Gupca 70, 43280 Garešnica zastupanog po punomoćniku DAVOR VRBEK, Sindikat zaposlenih u poljoprivredi...</item>
      <item>IVAN TURKOVIĆ, OIB 90836196276, Kaniška Iva 79, 43280 Kaniška Iva zastupanog po punomoćniku DAVOR VRBEK, Sindikat zaposlenih u poljoprivredi...</item>
      <item>STEVO LOBOR, OIB 16342392788, Ciglenica 81, 43280 Ciglenica zastupanog po punomoćniku DAVOR VRBEK, Sindikat zaposlenih u poljoprivredi...</item>
      <item>DRAŽEN GAŠLJEVIĆ, OIB 11162300528, Kaniška Iva 98, 43280 Kaniška Iva zastupanog po punomoćniku DAVOR VRBEK, Sindikat zaposlenih u poljoprivredi...</item>
      <item>JOSIP ROGULJA, OIB 20553429352, Kaniška Iva 112, 43280 Kaniška Iva zastupanog po punomoćniku DAVOR VRBEK, Sindikat zaposlenih u poljoprivredi...</item>
      <item>IVAN PIZENT, OIB 78885585078, Ciglenica 6, 43280 Ciglenica zastupanog po punomoćniku DAVOR VRBEK, Sindikat zaposlenih u poljoprivredi...</item>
      <item>FINANCIJSKA AGENCIJA, RC ZAGREB, Podružnica Bjelovar, OIB 85821130368, F. Supila 4, 43000 Bjelovar</item>
    </izvorni_sadrzaj>
    <derivirana_varijabla naziv="DomainObject.Predmet.StrankaListFormatedWithAdressOIB_1">
      <item>TIHOMIR MIROSLAVIĆ, OIB 10200321425, Veliko Vukovje 70, 43280 Veliko Vukovje zastupanog po punomoćniku DAVOR VRBEK, Sindikat zaposlenih u poljoprivredi...</item>
      <item>ZORAN FILIPOVIĆ, OIB 09688478260, Rogoža 27A, 43280 Rogoža zastupanog po punomoćniku DAVOR VRBEK, Sindikat zaposlenih u poljoprivredi...</item>
      <item>IVAN MIROSLAVIĆ, OIB 91666776052, Malo Vukovje 28, 43280 Malo Vukovje zastupanog po punomoćniku DAVOR VRBEK, Sindikat zaposlenih u poljoprivredi...</item>
      <item>ŽELJKO NAGLIĆ, OIB 64969882699, Matije Gupca 70, 43280 Garešnica zastupanog po punomoćniku DAVOR VRBEK, Sindikat zaposlenih u poljoprivredi...</item>
      <item>IVAN TURKOVIĆ, OIB 90836196276, Kaniška Iva 79, 43280 Kaniška Iva zastupanog po punomoćniku DAVOR VRBEK, Sindikat zaposlenih u poljoprivredi...</item>
      <item>STEVO LOBOR, OIB 16342392788, Ciglenica 81, 43280 Ciglenica zastupanog po punomoćniku DAVOR VRBEK, Sindikat zaposlenih u poljoprivredi...</item>
      <item>DRAŽEN GAŠLJEVIĆ, OIB 11162300528, Kaniška Iva 98, 43280 Kaniška Iva zastupanog po punomoćniku DAVOR VRBEK, Sindikat zaposlenih u poljoprivredi...</item>
      <item>JOSIP ROGULJA, OIB 20553429352, Kaniška Iva 112, 43280 Kaniška Iva zastupanog po punomoćniku DAVOR VRBEK, Sindikat zaposlenih u poljoprivredi...</item>
      <item>IVAN PIZENT, OIB 78885585078, Ciglenica 6, 43280 Ciglenica zastupanog po punomoćniku DAVOR VRBEK, Sindikat zaposlenih u poljoprivredi...</item>
      <item>FINANCIJSKA AGENCIJA, RC ZAGREB, Podružnica Bjelovar, OIB 85821130368, F. Supila 4, 43000 Bjelovar</item>
    </derivirana_varijabla>
  </DomainObject.Predmet.StrankaListFormatedWithAdressOIB>
  <DomainObject.Predmet.StrankaListNazivFormated>
    <izvorni_sadrzaj>
      <item>TIHOMIR MIROSLAVIĆ</item>
      <item>ZORAN FILIPOVIĆ</item>
      <item>IVAN MIROSLAVIĆ</item>
      <item>ŽELJKO NAGLIĆ</item>
      <item>IVAN TURKOVIĆ</item>
      <item>STEVO LOBOR</item>
      <item>DRAŽEN GAŠLJEVIĆ</item>
      <item>JOSIP ROGULJA</item>
      <item>IVAN PIZENT</item>
      <item>FINANCIJSKA AGENCIJA, RC ZAGREB, Podružnica Bjelovar</item>
    </izvorni_sadrzaj>
    <derivirana_varijabla naziv="DomainObject.Predmet.StrankaListNazivFormated_1">
      <item>TIHOMIR MIROSLAVIĆ</item>
      <item>ZORAN FILIPOVIĆ</item>
      <item>IVAN MIROSLAVIĆ</item>
      <item>ŽELJKO NAGLIĆ</item>
      <item>IVAN TURKOVIĆ</item>
      <item>STEVO LOBOR</item>
      <item>DRAŽEN GAŠLJEVIĆ</item>
      <item>JOSIP ROGULJA</item>
      <item>IVAN PIZENT</item>
      <item>FINANCIJSKA AGENCIJA, RC ZAGREB, Podružnica Bjelovar</item>
    </derivirana_varijabla>
  </DomainObject.Predmet.StrankaListNazivFormated>
  <DomainObject.Predmet.StrankaListNazivFormatedOIB>
    <izvorni_sadrzaj>
      <item>TIHOMIR MIROSLAVIĆ, OIB 10200321425</item>
      <item>ZORAN FILIPOVIĆ, OIB 09688478260</item>
      <item>IVAN MIROSLAVIĆ, OIB 91666776052</item>
      <item>ŽELJKO NAGLIĆ, OIB 64969882699</item>
      <item>IVAN TURKOVIĆ, OIB 90836196276</item>
      <item>STEVO LOBOR, OIB 16342392788</item>
      <item>DRAŽEN GAŠLJEVIĆ, OIB 11162300528</item>
      <item>JOSIP ROGULJA, OIB 20553429352</item>
      <item>IVAN PIZENT, OIB 78885585078</item>
      <item>FINANCIJSKA AGENCIJA, RC ZAGREB, Podružnica Bjelovar, OIB 85821130368</item>
    </izvorni_sadrzaj>
    <derivirana_varijabla naziv="DomainObject.Predmet.StrankaListNazivFormatedOIB_1">
      <item>TIHOMIR MIROSLAVIĆ, OIB 10200321425</item>
      <item>ZORAN FILIPOVIĆ, OIB 09688478260</item>
      <item>IVAN MIROSLAVIĆ, OIB 91666776052</item>
      <item>ŽELJKO NAGLIĆ, OIB 64969882699</item>
      <item>IVAN TURKOVIĆ, OIB 90836196276</item>
      <item>STEVO LOBOR, OIB 16342392788</item>
      <item>DRAŽEN GAŠLJEVIĆ, OIB 11162300528</item>
      <item>JOSIP ROGULJA, OIB 20553429352</item>
      <item>IVAN PIZENT, OIB 78885585078</item>
      <item>FINANCIJSKA AGENCIJA, RC ZAGREB, Podružnica Bjelovar, OIB 85821130368</item>
    </derivirana_varijabla>
  </DomainObject.Predmet.StrankaListNazivFormatedOIB>
  <DomainObject.Predmet.ProtuStrankaListFormated>
    <izvorni_sadrzaj>
      <item>RIBA dioničko društvo za proizvodnju i uzgoj ribe i riblje mlađi zastupanog po punomoćniku Goran Borčić</item>
    </izvorni_sadrzaj>
    <derivirana_varijabla naziv="DomainObject.Predmet.ProtuStrankaListFormated_1">
      <item>RIBA dioničko društvo za proizvodnju i uzgoj ribe i riblje mlađi zastupanog po punomoćniku Goran Borčić</item>
    </derivirana_varijabla>
  </DomainObject.Predmet.ProtuStrankaListFormated>
  <DomainObject.Predmet.ProtuStrankaListFormatedOIB>
    <izvorni_sadrzaj>
      <item>RIBA dioničko društvo za proizvodnju i uzgoj ribe i riblje mlađi, OIB 52199410731 zastupanog po punomoćniku Goran Borčić</item>
    </izvorni_sadrzaj>
    <derivirana_varijabla naziv="DomainObject.Predmet.ProtuStrankaListFormatedOIB_1">
      <item>RIBA dioničko društvo za proizvodnju i uzgoj ribe i riblje mlađi, OIB 52199410731 zastupanog po punomoćniku Goran Borčić</item>
    </derivirana_varijabla>
  </DomainObject.Predmet.ProtuStrankaListFormatedOIB>
  <DomainObject.Predmet.ProtuStrankaListFormatedWithAdress>
    <izvorni_sadrzaj>
      <item>RIBA dioničko društvo za proizvodnju i uzgoj ribe i riblje mlađi, Kaniška Iva/bb, 43280 Kaniška Iva zastupanog po punomoćniku Goran Borčić</item>
    </izvorni_sadrzaj>
    <derivirana_varijabla naziv="DomainObject.Predmet.ProtuStrankaListFormatedWithAdress_1">
      <item>RIBA dioničko društvo za proizvodnju i uzgoj ribe i riblje mlađi, Kaniška Iva/bb, 43280 Kaniška Iva zastupanog po punomoćniku Goran Borčić</item>
    </derivirana_varijabla>
  </DomainObject.Predmet.ProtuStrankaListFormatedWithAdress>
  <DomainObject.Predmet.ProtuStrankaListFormatedWithAdressOIB>
    <izvorni_sadrzaj>
      <item>RIBA dioničko društvo za proizvodnju i uzgoj ribe i riblje mlađi, OIB 52199410731, Kaniška Iva/bb, 43280 Kaniška Iva zastupanog po punomoćniku Goran Borčić</item>
    </izvorni_sadrzaj>
    <derivirana_varijabla naziv="DomainObject.Predmet.ProtuStrankaListFormatedWithAdressOIB_1">
      <item>RIBA dioničko društvo za proizvodnju i uzgoj ribe i riblje mlađi, OIB 52199410731, Kaniška Iva/bb, 43280 Kaniška Iva zastupanog po punomoćniku Goran Borčić</item>
    </derivirana_varijabla>
  </DomainObject.Predmet.ProtuStrankaListFormatedWithAdressOIB>
  <DomainObject.Predmet.ProtuStrankaListNazivFormated>
    <izvorni_sadrzaj>
      <item>RIBA dioničko društvo za proizvodnju i uzgoj ribe i riblje mlađi</item>
    </izvorni_sadrzaj>
    <derivirana_varijabla naziv="DomainObject.Predmet.ProtuStrankaListNazivFormated_1">
      <item>RIBA dioničko društvo za proizvodnju i uzgoj ribe i riblje mlađi</item>
    </derivirana_varijabla>
  </DomainObject.Predmet.ProtuStrankaListNazivFormated>
  <DomainObject.Predmet.ProtuStrankaListNazivFormatedOIB>
    <izvorni_sadrzaj>
      <item>RIBA dioničko društvo za proizvodnju i uzgoj ribe i riblje mlađi, OIB 52199410731</item>
    </izvorni_sadrzaj>
    <derivirana_varijabla naziv="DomainObject.Predmet.ProtuStrankaListNazivFormatedOIB_1">
      <item>RIBA dioničko društvo za proizvodnju i uzgoj ribe i riblje mlađi, OIB 52199410731</item>
    </derivirana_varijabla>
  </DomainObject.Predmet.ProtuStrankaListNazivFormatedOIB>
  <DomainObject.Predmet.OstaliListFormated>
    <izvorni_sadrzaj>
      <item>DAVOR VRBEK, Sindikat zaposlenih u poljoprivredi... punomoćnik sudionika u postupku TIHOMIR MIROSLAVIĆ; STEVO LOBOR; ZORAN FILIPOVIĆ; ŽELJKO NAGLIĆ; DRAŽEN GAŠLJEVIĆ; JOSIP ROGULJA; IVAN TURKOVIĆ; IVAN PIZENT; IVAN MIROSLAVIĆ</item>
      <item>Goran Borčić punomoćnik sudionika u postupku RIBA dioničko društvo za proizvodnju i uzgoj ribe i riblje mlađi</item>
      <item>ERSTE&amp;STEIERMÄRKISCHE BANKA dioničko društvo</item>
      <item>Gugić &amp; Kovačić - odvjetničko društvo društvo s ograničenom odgovornošću</item>
    </izvorni_sadrzaj>
    <derivirana_varijabla naziv="DomainObject.Predmet.OstaliListFormated_1">
      <item>DAVOR VRBEK, Sindikat zaposlenih u poljoprivredi... punomoćnik sudionika u postupku TIHOMIR MIROSLAVIĆ; STEVO LOBOR; ZORAN FILIPOVIĆ; ŽELJKO NAGLIĆ; DRAŽEN GAŠLJEVIĆ; JOSIP ROGULJA; IVAN TURKOVIĆ; IVAN PIZENT; IVAN MIROSLAVIĆ</item>
      <item>Goran Borčić punomoćnik sudionika u postupku RIBA dioničko društvo za proizvodnju i uzgoj ribe i riblje mlađi</item>
      <item>ERSTE&amp;STEIERMÄRKISCHE BANKA dioničko društvo</item>
      <item>Gugić &amp; Kovačić - odvjetničko društvo društvo s ograničenom odgovornošću</item>
    </derivirana_varijabla>
  </DomainObject.Predmet.OstaliListFormated>
  <DomainObject.Predmet.OstaliListFormatedOIB>
    <izvorni_sadrzaj>
      <item>DAVOR VRBEK, Sindikat zaposlenih u poljoprivredi..., OIB 94354295539 punomoćnik sudionika u postupku TIHOMIR MIROSLAVIĆ; STEVO LOBOR; ZORAN FILIPOVIĆ; ŽELJKO NAGLIĆ; DRAŽEN GAŠLJEVIĆ; JOSIP ROGULJA; IVAN TURKOVIĆ; IVAN PIZENT; IVAN MIROSLAVIĆ</item>
      <item>Goran Borčić, OIB 85590002526 punomoćnik sudionika u postupku RIBA dioničko društvo za proizvodnju i uzgoj ribe i riblje mlađi</item>
      <item>ERSTE&amp;STEIERMÄRKISCHE BANKA dioničko društvo, OIB 23057039320</item>
      <item>Gugić &amp; Kovačić - odvjetničko društvo društvo s ograničenom odgovornošću, OIB 13484501240</item>
    </izvorni_sadrzaj>
    <derivirana_varijabla naziv="DomainObject.Predmet.OstaliListFormatedOIB_1">
      <item>DAVOR VRBEK, Sindikat zaposlenih u poljoprivredi..., OIB 94354295539 punomoćnik sudionika u postupku TIHOMIR MIROSLAVIĆ; STEVO LOBOR; ZORAN FILIPOVIĆ; ŽELJKO NAGLIĆ; DRAŽEN GAŠLJEVIĆ; JOSIP ROGULJA; IVAN TURKOVIĆ; IVAN PIZENT; IVAN MIROSLAVIĆ</item>
      <item>Goran Borčić, OIB 85590002526 punomoćnik sudionika u postupku RIBA dioničko društvo za proizvodnju i uzgoj ribe i riblje mlađi</item>
      <item>ERSTE&amp;STEIERMÄRKISCHE BANKA dioničko društvo, OIB 23057039320</item>
      <item>Gugić &amp; Kovačić - odvjetničko društvo društvo s ograničenom odgovornošću, OIB 13484501240</item>
    </derivirana_varijabla>
  </DomainObject.Predmet.OstaliListFormatedOIB>
  <DomainObject.Predmet.OstaliListFormatedWithAdress>
    <izvorni_sadrzaj>
      <item>DAVOR VRBEK, Sindikat zaposlenih u poljoprivredi..., Ljudevita Posavskog 5, 10000 Zagreb punomoćnik sudionika u postupku TIHOMIR MIROSLAVIĆ; STEVO LOBOR; ZORAN FILIPOVIĆ; ŽELJKO NAGLIĆ; DRAŽEN GAŠLJEVIĆ; JOSIP ROGULJA; IVAN TURKOVIĆ; IVAN PIZENT; IVAN MIROSLAVIĆ</item>
      <item>Goran Borčić, Ulica kralja Tomislava 18., 48260 Križevci punomoćnik sudionika u postupku RIBA dioničko društvo za proizvodnju i uzgoj ribe i riblje mlađi</item>
      <item>ERSTE&amp;STEIERMÄRKISCHE BANKA dioničko društvo, Jadranski Trg 3/a, 51000 Rijeka</item>
      <item>Gugić &amp; Kovačić - odvjetničko društvo društvo s ograničenom odgovornošću, Radnička cesta 52, 10000 Zagreb</item>
    </izvorni_sadrzaj>
    <derivirana_varijabla naziv="DomainObject.Predmet.OstaliListFormatedWithAdress_1">
      <item>DAVOR VRBEK, Sindikat zaposlenih u poljoprivredi..., Ljudevita Posavskog 5, 10000 Zagreb punomoćnik sudionika u postupku TIHOMIR MIROSLAVIĆ; STEVO LOBOR; ZORAN FILIPOVIĆ; ŽELJKO NAGLIĆ; DRAŽEN GAŠLJEVIĆ; JOSIP ROGULJA; IVAN TURKOVIĆ; IVAN PIZENT; IVAN MIROSLAVIĆ</item>
      <item>Goran Borčić, Ulica kralja Tomislava 18., 48260 Križevci punomoćnik sudionika u postupku RIBA dioničko društvo za proizvodnju i uzgoj ribe i riblje mlađi</item>
      <item>ERSTE&amp;STEIERMÄRKISCHE BANKA dioničko društvo, Jadranski Trg 3/a, 51000 Rijeka</item>
      <item>Gugić &amp; Kovačić - odvjetničko društvo društvo s ograničenom odgovornošću, Radnička cesta 52, 10000 Zagreb</item>
    </derivirana_varijabla>
  </DomainObject.Predmet.OstaliListFormatedWithAdress>
  <DomainObject.Predmet.OstaliListFormatedWithAdressOIB>
    <izvorni_sadrzaj>
      <item>DAVOR VRBEK, Sindikat zaposlenih u poljoprivredi..., OIB 94354295539, Ljudevita Posavskog 5, 10000 Zagreb punomoćnik sudionika u postupku TIHOMIR MIROSLAVIĆ; STEVO LOBOR; ZORAN FILIPOVIĆ; ŽELJKO NAGLIĆ; DRAŽEN GAŠLJEVIĆ; JOSIP ROGULJA; IVAN TURKOVIĆ; IVAN PIZENT; IVAN MIROSLAVIĆ</item>
      <item>Goran Borčić, OIB 85590002526, Ulica kralja Tomislava 18., 48260 Križevci punomoćnik sudionika u postupku RIBA dioničko društvo za proizvodnju i uzgoj ribe i riblje mlađi</item>
      <item>ERSTE&amp;STEIERMÄRKISCHE BANKA dioničko društvo, OIB 23057039320, Jadranski Trg 3/a, 51000 Rijeka</item>
      <item>Gugić &amp; Kovačić - odvjetničko društvo društvo s ograničenom odgovornošću, OIB 13484501240, Radnička cesta 52, 10000 Zagreb</item>
    </izvorni_sadrzaj>
    <derivirana_varijabla naziv="DomainObject.Predmet.OstaliListFormatedWithAdressOIB_1">
      <item>DAVOR VRBEK, Sindikat zaposlenih u poljoprivredi..., OIB 94354295539, Ljudevita Posavskog 5, 10000 Zagreb punomoćnik sudionika u postupku TIHOMIR MIROSLAVIĆ; STEVO LOBOR; ZORAN FILIPOVIĆ; ŽELJKO NAGLIĆ; DRAŽEN GAŠLJEVIĆ; JOSIP ROGULJA; IVAN TURKOVIĆ; IVAN PIZENT; IVAN MIROSLAVIĆ</item>
      <item>Goran Borčić, OIB 85590002526, Ulica kralja Tomislava 18., 48260 Križevci punomoćnik sudionika u postupku RIBA dioničko društvo za proizvodnju i uzgoj ribe i riblje mlađi</item>
      <item>ERSTE&amp;STEIERMÄRKISCHE BANKA dioničko društvo, OIB 23057039320, Jadranski Trg 3/a, 51000 Rijeka</item>
      <item>Gugić &amp; Kovačić - odvjetničko društvo društvo s ograničenom odgovornošću, OIB 13484501240, Radnička cesta 52, 10000 Zagreb</item>
    </derivirana_varijabla>
  </DomainObject.Predmet.OstaliListFormatedWithAdressOIB>
  <DomainObject.Predmet.OstaliListNazivFormated>
    <izvorni_sadrzaj>
      <item>DAVOR VRBEK, Sindikat zaposlenih u poljoprivredi...</item>
      <item>Goran Borčić</item>
      <item>ERSTE&amp;STEIERMÄRKISCHE BANKA dioničko društvo</item>
      <item>Gugić &amp; Kovačić - odvjetničko društvo društvo s ograničenom odgovornošću</item>
    </izvorni_sadrzaj>
    <derivirana_varijabla naziv="DomainObject.Predmet.OstaliListNazivFormated_1">
      <item>DAVOR VRBEK, Sindikat zaposlenih u poljoprivredi...</item>
      <item>Goran Borčić</item>
      <item>ERSTE&amp;STEIERMÄRKISCHE BANKA dioničko društvo</item>
      <item>Gugić &amp; Kovačić - odvjetničko društvo društvo s ograničenom odgovornošću</item>
    </derivirana_varijabla>
  </DomainObject.Predmet.OstaliListNazivFormated>
  <DomainObject.Predmet.OstaliListNazivFormatedOIB>
    <izvorni_sadrzaj>
      <item>DAVOR VRBEK, Sindikat zaposlenih u poljoprivredi..., OIB 94354295539</item>
      <item>Goran Borčić, OIB 85590002526</item>
      <item>ERSTE&amp;STEIERMÄRKISCHE BANKA dioničko društvo, OIB 23057039320</item>
      <item>Gugić &amp; Kovačić - odvjetničko društvo društvo s ograničenom odgovornošću, OIB 13484501240</item>
    </izvorni_sadrzaj>
    <derivirana_varijabla naziv="DomainObject.Predmet.OstaliListNazivFormatedOIB_1">
      <item>DAVOR VRBEK, Sindikat zaposlenih u poljoprivredi..., OIB 94354295539</item>
      <item>Goran Borčić, OIB 85590002526</item>
      <item>ERSTE&amp;STEIERMÄRKISCHE BANKA dioničko društvo, OIB 23057039320</item>
      <item>Gugić &amp; Kovačić - odvjetničko društvo društvo s ograničenom odgovornošću, OIB 13484501240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studenog 2018.</izvorni_sadrzaj>
    <derivirana_varijabla naziv="DomainObject.Datum_1">5. studenog 2018.</derivirana_varijabla>
  </DomainObject.Datum>
  <DomainObject.PoslovniBrojDokumenta>
    <izvorni_sadrzaj>St-296/2017-89</izvorni_sadrzaj>
    <derivirana_varijabla naziv="DomainObject.PoslovniBrojDokumenta_1">St-296/2017-89</derivirana_varijabla>
  </DomainObject.PoslovniBrojDokumenta>
  <DomainObject.Predmet.StrankaIDrugi>
    <izvorni_sadrzaj>TIHOMIR MIROSLAVIĆ i dr.</izvorni_sadrzaj>
    <derivirana_varijabla naziv="DomainObject.Predmet.StrankaIDrugi_1">TIHOMIR MIROSLAVIĆ i dr.</derivirana_varijabla>
  </DomainObject.Predmet.StrankaIDrugi>
  <DomainObject.Predmet.ProtustrankaIDrugi>
    <izvorni_sadrzaj>RIBA dioničko društvo za proizvodnju i uzgoj ribe i riblje mlađi</izvorni_sadrzaj>
    <derivirana_varijabla naziv="DomainObject.Predmet.ProtustrankaIDrugi_1">RIBA dioničko društvo za proizvodnju i uzgoj ribe i riblje mlađi</derivirana_varijabla>
  </DomainObject.Predmet.ProtustrankaIDrugi>
  <DomainObject.Predmet.StrankaIDrugiAdressOIB>
    <izvorni_sadrzaj>TIHOMIR MIROSLAVIĆ, OIB 10200321425, Veliko Vukovje 70, 43280 Veliko Vukovje i dr.</izvorni_sadrzaj>
    <derivirana_varijabla naziv="DomainObject.Predmet.StrankaIDrugiAdressOIB_1">TIHOMIR MIROSLAVIĆ, OIB 10200321425, Veliko Vukovje 70, 43280 Veliko Vukovje i dr.</derivirana_varijabla>
  </DomainObject.Predmet.StrankaIDrugiAdressOIB>
  <DomainObject.Predmet.ProtustrankaIDrugiAdressOIB>
    <izvorni_sadrzaj>RIBA dioničko društvo za proizvodnju i uzgoj ribe i riblje mlađi, OIB 52199410731, Kaniška Iva/bb, 43280 Kaniška Iva</izvorni_sadrzaj>
    <derivirana_varijabla naziv="DomainObject.Predmet.ProtustrankaIDrugiAdressOIB_1">RIBA dioničko društvo za proizvodnju i uzgoj ribe i riblje mlađi, OIB 52199410731, Kaniška Iva/bb, 43280 Kaniška Iva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TIHOMIR MIROSLAVIĆ</item>
      <item>RIBA dioničko društvo za proizvodnju i uzgoj ribe i riblje mlađi</item>
      <item>ZORAN FILIPOVIĆ</item>
      <item>IVAN MIROSLAVIĆ</item>
      <item>ŽELJKO NAGLIĆ</item>
      <item>IVAN TURKOVIĆ</item>
      <item>STEVO LOBOR</item>
      <item>DRAŽEN GAŠLJEVIĆ</item>
      <item>JOSIP ROGULJA</item>
      <item>IVAN PIZENT</item>
      <item>DAVOR VRBEK, Sindikat zaposlenih u poljoprivredi...</item>
      <item>Goran Borčić</item>
      <item>FINANCIJSKA AGENCIJA, RC ZAGREB, Podružnica Bjelovar</item>
      <item>ERSTE&amp;STEIERMÄRKISCHE BANKA dioničko društvo</item>
      <item>Gugić &amp; Kovačić - odvjetničko društvo društvo s ograničenom odgovornošću</item>
    </izvorni_sadrzaj>
    <derivirana_varijabla naziv="DomainObject.Predmet.SudioniciListNaziv_1">
      <item>TIHOMIR MIROSLAVIĆ</item>
      <item>RIBA dioničko društvo za proizvodnju i uzgoj ribe i riblje mlađi</item>
      <item>ZORAN FILIPOVIĆ</item>
      <item>IVAN MIROSLAVIĆ</item>
      <item>ŽELJKO NAGLIĆ</item>
      <item>IVAN TURKOVIĆ</item>
      <item>STEVO LOBOR</item>
      <item>DRAŽEN GAŠLJEVIĆ</item>
      <item>JOSIP ROGULJA</item>
      <item>IVAN PIZENT</item>
      <item>DAVOR VRBEK, Sindikat zaposlenih u poljoprivredi...</item>
      <item>Goran Borčić</item>
      <item>FINANCIJSKA AGENCIJA, RC ZAGREB, Podružnica Bjelovar</item>
      <item>ERSTE&amp;STEIERMÄRKISCHE BANKA dioničko društvo</item>
      <item>Gugić &amp; Kovačić - odvjetničko društvo društvo s ograničenom odgovornošću</item>
    </derivirana_varijabla>
  </DomainObject.Predmet.SudioniciListNaziv>
  <DomainObject.Predmet.SudioniciListAdressOIB>
    <izvorni_sadrzaj>
      <item>TIHOMIR MIROSLAVIĆ, OIB 10200321425, Veliko Vukovje 70,43280 Veliko Vukovje</item>
      <item>RIBA dioničko društvo za proizvodnju i uzgoj ribe i riblje mlađi, OIB 52199410731, Kaniška Iva/bb,43280 Kaniška Iva</item>
      <item>ZORAN FILIPOVIĆ, OIB 09688478260, Rogoža 27A,43280 Rogoža</item>
      <item>IVAN MIROSLAVIĆ, OIB 91666776052, Malo Vukovje 28,43280 Malo Vukovje</item>
      <item>ŽELJKO NAGLIĆ, OIB 64969882699, Matije Gupca 70,43280 Garešnica</item>
      <item>IVAN TURKOVIĆ, OIB 90836196276, Kaniška Iva 79,43280 Kaniška Iva</item>
      <item>STEVO LOBOR, OIB 16342392788, Ciglenica 81,43280 Ciglenica</item>
      <item>DRAŽEN GAŠLJEVIĆ, OIB 11162300528, Kaniška Iva 98,43280 Kaniška Iva</item>
      <item>JOSIP ROGULJA, OIB 20553429352, Kaniška Iva 112,43280 Kaniška Iva</item>
      <item>IVAN PIZENT, OIB 78885585078, Ciglenica 6,43280 Ciglenica</item>
      <item>DAVOR VRBEK, Sindikat zaposlenih u poljoprivredi..., OIB 94354295539, Ljudevita Posavskog 5,10000 Zagreb</item>
      <item>Goran Borčić, OIB 85590002526, Ulica kralja Tomislava 18.,48260 Križevci</item>
      <item>FINANCIJSKA AGENCIJA, RC ZAGREB, Podružnica Bjelovar, OIB 85821130368, F. Supila 4,43000 Bjelovar</item>
      <item>ERSTE&amp;STEIERMÄRKISCHE BANKA dioničko društvo, OIB 23057039320, Jadranski Trg 3/a,51000 Rijeka</item>
      <item>Gugić &amp; Kovačić - odvjetničko društvo društvo s ograničenom odgovornošću, OIB 13484501240, Radnička cesta 52,10000 Zagreb</item>
    </izvorni_sadrzaj>
    <derivirana_varijabla naziv="DomainObject.Predmet.SudioniciListAdressOIB_1">
      <item>TIHOMIR MIROSLAVIĆ, OIB 10200321425, Veliko Vukovje 70,43280 Veliko Vukovje</item>
      <item>RIBA dioničko društvo za proizvodnju i uzgoj ribe i riblje mlađi, OIB 52199410731, Kaniška Iva/bb,43280 Kaniška Iva</item>
      <item>ZORAN FILIPOVIĆ, OIB 09688478260, Rogoža 27A,43280 Rogoža</item>
      <item>IVAN MIROSLAVIĆ, OIB 91666776052, Malo Vukovje 28,43280 Malo Vukovje</item>
      <item>ŽELJKO NAGLIĆ, OIB 64969882699, Matije Gupca 70,43280 Garešnica</item>
      <item>IVAN TURKOVIĆ, OIB 90836196276, Kaniška Iva 79,43280 Kaniška Iva</item>
      <item>STEVO LOBOR, OIB 16342392788, Ciglenica 81,43280 Ciglenica</item>
      <item>DRAŽEN GAŠLJEVIĆ, OIB 11162300528, Kaniška Iva 98,43280 Kaniška Iva</item>
      <item>JOSIP ROGULJA, OIB 20553429352, Kaniška Iva 112,43280 Kaniška Iva</item>
      <item>IVAN PIZENT, OIB 78885585078, Ciglenica 6,43280 Ciglenica</item>
      <item>DAVOR VRBEK, Sindikat zaposlenih u poljoprivredi..., OIB 94354295539, Ljudevita Posavskog 5,10000 Zagreb</item>
      <item>Goran Borčić, OIB 85590002526, Ulica kralja Tomislava 18.,48260 Križevci</item>
      <item>FINANCIJSKA AGENCIJA, RC ZAGREB, Podružnica Bjelovar, OIB 85821130368, F. Supila 4,43000 Bjelovar</item>
      <item>ERSTE&amp;STEIERMÄRKISCHE BANKA dioničko društvo, OIB 23057039320, Jadranski Trg 3/a,51000 Rijeka</item>
      <item>Gugić &amp; Kovačić - odvjetničko društvo društvo s ograničenom odgovornošću, OIB 13484501240, Radnička cesta 52,10000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C6D1951-FEC2-4B39-9D64-ADD777BB232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882</properties:Words>
  <properties:Characters>5178</properties:Characters>
  <properties:Lines>93</properties:Lines>
  <properties:Paragraphs>52</properties:Paragraphs>
  <properties:TotalTime>3</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6546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2018-11-05T13:44:00Z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St-296/2017-89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