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404c" w14:paraId="565404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3C4DED">
        <w:t>6</w:t>
      </w:r>
      <w:r w:rsidR="000F4437">
        <w:t>992</w:t>
      </w:r>
      <w:r w:rsidR="0077391F">
        <w:t>/2015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3C4DED">
        <w:t>6</w:t>
      </w:r>
      <w:r w:rsidR="000F4437">
        <w:t>992</w:t>
      </w:r>
      <w:r w:rsidR="0077391F">
        <w:t>/</w:t>
      </w:r>
      <w:r w:rsidR="0077391F" w:rsidRPr="0077391F">
        <w:t>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BF4BD3" w:rsidR="00BF4BD3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3C4DED" w:rsidRPr="003C4DED">
        <w:t xml:space="preserve"> </w:t>
      </w:r>
      <w:proofErr w:type="spellStart"/>
      <w:r w:rsidR="000F4437">
        <w:t>VipData</w:t>
      </w:r>
      <w:proofErr w:type="spellEnd"/>
      <w:r w:rsidR="000F4437">
        <w:t xml:space="preserve"> </w:t>
      </w:r>
      <w:proofErr w:type="spellStart"/>
      <w:r w:rsidR="000F4437">
        <w:t>Multimedia</w:t>
      </w:r>
      <w:proofErr w:type="spellEnd"/>
      <w:r w:rsidR="000F4437" w:rsidRPr="00CB1F3F">
        <w:t xml:space="preserve"> d.o.o., OIB: </w:t>
      </w:r>
      <w:r w:rsidR="000F4437">
        <w:t>40259892409</w:t>
      </w:r>
      <w:r w:rsidR="000F4437" w:rsidRPr="00CB1F3F">
        <w:t xml:space="preserve">, </w:t>
      </w:r>
      <w:r w:rsidR="000F4437">
        <w:t>Zagreb</w:t>
      </w:r>
      <w:r w:rsidR="000F4437" w:rsidRPr="00CB1F3F">
        <w:t xml:space="preserve">, </w:t>
      </w:r>
      <w:r w:rsidR="000F4437">
        <w:t>Ulica Grada Vukovara 269 D.</w:t>
      </w:r>
    </w:p>
    <w:p w:rsidRDefault="000F4437" w:rsidP="000F4437" w:rsidR="000F4437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0F4437">
        <w:t>15.588,01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75D6" w:rsidR="000B75D6">
      <w:r>
        <w:separator/>
      </w:r>
    </w:p>
  </w:endnote>
  <w:endnote w:id="0" w:type="continuationSeparator">
    <w:p w:rsidRDefault="000B75D6" w:rsidR="000B75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75D6" w:rsidR="000B75D6">
      <w:r>
        <w:separator/>
      </w:r>
    </w:p>
  </w:footnote>
  <w:footnote w:id="0" w:type="continuationSeparator">
    <w:p w:rsidRDefault="000B75D6" w:rsidR="000B75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B75D6"/>
    <w:rsid w:val="000C1906"/>
    <w:rsid w:val="000F4437"/>
    <w:rsid w:val="0011143D"/>
    <w:rsid w:val="00114EAD"/>
    <w:rsid w:val="00165E1C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303DBB"/>
    <w:rsid w:val="00311ED4"/>
    <w:rsid w:val="00325398"/>
    <w:rsid w:val="00333CCD"/>
    <w:rsid w:val="00345599"/>
    <w:rsid w:val="0038246E"/>
    <w:rsid w:val="003B3D20"/>
    <w:rsid w:val="003C4DED"/>
    <w:rsid w:val="003D35F9"/>
    <w:rsid w:val="003E3A15"/>
    <w:rsid w:val="00413F4C"/>
    <w:rsid w:val="004A1D16"/>
    <w:rsid w:val="004B337A"/>
    <w:rsid w:val="004F10F1"/>
    <w:rsid w:val="004F3962"/>
    <w:rsid w:val="0053446F"/>
    <w:rsid w:val="0054333F"/>
    <w:rsid w:val="00554861"/>
    <w:rsid w:val="00572798"/>
    <w:rsid w:val="00590AEF"/>
    <w:rsid w:val="00591994"/>
    <w:rsid w:val="005A0039"/>
    <w:rsid w:val="005D476D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920CA0"/>
    <w:rsid w:val="009419D8"/>
    <w:rsid w:val="00990534"/>
    <w:rsid w:val="00992675"/>
    <w:rsid w:val="00A43A13"/>
    <w:rsid w:val="00A71431"/>
    <w:rsid w:val="00AC4528"/>
    <w:rsid w:val="00AD027A"/>
    <w:rsid w:val="00AD4CC8"/>
    <w:rsid w:val="00AE4E9F"/>
    <w:rsid w:val="00AF5E01"/>
    <w:rsid w:val="00B32231"/>
    <w:rsid w:val="00B53AE6"/>
    <w:rsid w:val="00B82F18"/>
    <w:rsid w:val="00BC0D15"/>
    <w:rsid w:val="00BF4BD3"/>
    <w:rsid w:val="00C44D71"/>
    <w:rsid w:val="00C836B9"/>
    <w:rsid w:val="00C958E9"/>
    <w:rsid w:val="00CC2C03"/>
    <w:rsid w:val="00CE7362"/>
    <w:rsid w:val="00D01B78"/>
    <w:rsid w:val="00D33F5D"/>
    <w:rsid w:val="00D5313F"/>
    <w:rsid w:val="00D66226"/>
    <w:rsid w:val="00E0602A"/>
    <w:rsid w:val="00E73688"/>
    <w:rsid w:val="00EC3302"/>
    <w:rsid w:val="00ED6AA8"/>
    <w:rsid w:val="00F034D3"/>
    <w:rsid w:val="00F25D92"/>
    <w:rsid w:val="00F67CFD"/>
    <w:rsid w:val="00F72344"/>
    <w:rsid w:val="00F8310C"/>
    <w:rsid w:val="00FD78CF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10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0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0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0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0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10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0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0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0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0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6992</izvorni_sadrzaj>
    <derivirana_varijabla naziv="DomainObject.Predmet.Broj_1">6992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St-6992/2015</izvorni_sadrzaj>
    <derivirana_varijabla naziv="DomainObject.Predmet.OznakaBroj_1">St-6992/2015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VipData Multimedia d.o.o. zastupanog po punomoćniku Davor Bienenfeld</izvorni_sadrzaj>
    <derivirana_varijabla naziv="DomainObject.Predmet.ProtustrankaFormated_1">  VipData Multimedia d.o.o. zastupanog po punomoćniku Davor Bienenfeld</derivirana_varijabla>
  </DomainObject.Predmet.ProtustrankaFormated>
  <DomainObject.Predmet.ProtustrankaFormatedOIB>
    <izvorni_sadrzaj>  VipData Multimedia d.o.o., OIB 40259892409 zastupanog po punomoćniku Davor Bienenfeld</izvorni_sadrzaj>
    <derivirana_varijabla naziv="DomainObject.Predmet.ProtustrankaFormatedOIB_1">  VipData Multimedia d.o.o., OIB 40259892409 zastupanog po punomoćniku Davor Bienenfeld</derivirana_varijabla>
  </DomainObject.Predmet.ProtustrankaFormatedOIB>
  <DomainObject.Predmet.ProtustrankaFormatedWithAdress>
    <izvorni_sadrzaj> VipData Multimedia d.o.o., Ulica Grada Vukovara 269/D, 10000 Zagreb zastupanog po punomoćniku Davor Bienenfeld</izvorni_sadrzaj>
    <derivirana_varijabla naziv="DomainObject.Predmet.ProtustrankaFormatedWithAdress_1"> VipData Multimedia d.o.o., Ulica Grada Vukovara 269/D, 10000 Zagreb zastupanog po punomoćniku Davor Bienenfeld</derivirana_varijabla>
  </DomainObject.Predmet.ProtustrankaFormatedWithAdress>
  <DomainObject.Predmet.ProtustrankaFormatedWithAdressOIB>
    <izvorni_sadrzaj> VipData Multimedia d.o.o., OIB 40259892409, Ulica Grada Vukovara 269/D, 10000 Zagreb zastupanog po punomoćniku Davor Bienenfeld</izvorni_sadrzaj>
    <derivirana_varijabla naziv="DomainObject.Predmet.ProtustrankaFormatedWithAdressOIB_1"> VipData Multimedia d.o.o., OIB 40259892409, Ulica Grada Vukovara 269/D, 10000 Zagreb zastupanog po punomoćniku Davor Bienenfeld</derivirana_varijabla>
  </DomainObject.Predmet.ProtustrankaFormatedWithAdressOIB>
  <DomainObject.Predmet.ProtustrankaWithAdress>
    <izvorni_sadrzaj>VipData Multimedia d.o.o. Ulica Grada Vukovara 269/D, 10000 Zagreb</izvorni_sadrzaj>
    <derivirana_varijabla naziv="DomainObject.Predmet.ProtustrankaWithAdress_1">VipData Multimedia d.o.o. Ulica Grada Vukovara 269/D, 10000 Zagreb</derivirana_varijabla>
  </DomainObject.Predmet.ProtustrankaWithAdress>
  <DomainObject.Predmet.ProtustrankaWithAdressOIB>
    <izvorni_sadrzaj>VipData Multimedia d.o.o., OIB 40259892409, Ulica Grada Vukovara 269/D, 10000 Zagreb</izvorni_sadrzaj>
    <derivirana_varijabla naziv="DomainObject.Predmet.ProtustrankaWithAdressOIB_1">VipData Multimedia d.o.o., OIB 40259892409, Ulica Grada Vukovara 269/D, 10000 Zagreb</derivirana_varijabla>
  </DomainObject.Predmet.ProtustrankaWithAdressOIB>
  <DomainObject.Predmet.ProtustrankaNazivFormated>
    <izvorni_sadrzaj>VipData Multimedia d.o.o.</izvorni_sadrzaj>
    <derivirana_varijabla naziv="DomainObject.Predmet.ProtustrankaNazivFormated_1">VipData Multimedia d.o.o.</derivirana_varijabla>
  </DomainObject.Predmet.ProtustrankaNazivFormated>
  <DomainObject.Predmet.ProtustrankaNazivFormatedOIB>
    <izvorni_sadrzaj>VipData Multimedia d.o.o., OIB 40259892409</izvorni_sadrzaj>
    <derivirana_varijabla naziv="DomainObject.Predmet.ProtustrankaNazivFormatedOIB_1">VipData Multimedia d.o.o., OIB 40259892409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VipData Multimedia d.o.o. zastupanog po punomoćniku Davor Bienenfeld</item>
    </izvorni_sadrzaj>
    <derivirana_varijabla naziv="DomainObject.Predmet.ProtuStrankaListFormated_1">
      <item>VipData Multimedia d.o.o. zastupanog po punomoćniku Davor Bienenfeld</item>
    </derivirana_varijabla>
  </DomainObject.Predmet.ProtuStrankaListFormated>
  <DomainObject.Predmet.ProtuStrankaListFormatedOIB>
    <izvorni_sadrzaj>
      <item>VipData Multimedia d.o.o., OIB 40259892409 zastupanog po punomoćniku Davor Bienenfeld</item>
    </izvorni_sadrzaj>
    <derivirana_varijabla naziv="DomainObject.Predmet.ProtuStrankaListFormatedOIB_1">
      <item>VipData Multimedia d.o.o., OIB 40259892409 zastupanog po punomoćniku Davor Bienenfeld</item>
    </derivirana_varijabla>
  </DomainObject.Predmet.ProtuStrankaListFormatedOIB>
  <DomainObject.Predmet.ProtuStrankaListFormatedWithAdress>
    <izvorni_sadrzaj>
      <item>VipData Multimedia d.o.o., Ulica Grada Vukovara 269/D, 10000 Zagreb zastupanog po punomoćniku Davor Bienenfeld</item>
    </izvorni_sadrzaj>
    <derivirana_varijabla naziv="DomainObject.Predmet.ProtuStrankaListFormatedWithAdress_1">
      <item>VipData Multimedia d.o.o., Ulica Grada Vukovara 269/D, 10000 Zagreb zastupanog po punomoćniku Davor Bienenfeld</item>
    </derivirana_varijabla>
  </DomainObject.Predmet.ProtuStrankaListFormatedWithAdress>
  <DomainObject.Predmet.ProtuStrankaListFormatedWithAdressOIB>
    <izvorni_sadrzaj>
      <item>VipData Multimedia d.o.o., OIB 40259892409, Ulica Grada Vukovara 269/D, 10000 Zagreb zastupanog po punomoćniku Davor Bienenfeld</item>
    </izvorni_sadrzaj>
    <derivirana_varijabla naziv="DomainObject.Predmet.ProtuStrankaListFormatedWithAdressOIB_1">
      <item>VipData Multimedia d.o.o., OIB 40259892409, Ulica Grada Vukovara 269/D, 10000 Zagreb zastupanog po punomoćniku Davor Bienenfeld</item>
    </derivirana_varijabla>
  </DomainObject.Predmet.ProtuStrankaListFormatedWithAdressOIB>
  <DomainObject.Predmet.ProtuStrankaListNazivFormated>
    <izvorni_sadrzaj>
      <item>VipData Multimedia d.o.o.</item>
    </izvorni_sadrzaj>
    <derivirana_varijabla naziv="DomainObject.Predmet.ProtuStrankaListNazivFormated_1">
      <item>VipData Multimedia d.o.o.</item>
    </derivirana_varijabla>
  </DomainObject.Predmet.ProtuStrankaListNazivFormated>
  <DomainObject.Predmet.ProtuStrankaListNazivFormatedOIB>
    <izvorni_sadrzaj>
      <item>VipData Multimedia d.o.o., OIB 40259892409</item>
    </izvorni_sadrzaj>
    <derivirana_varijabla naziv="DomainObject.Predmet.ProtuStrankaListNazivFormatedOIB_1">
      <item>VipData Multimedia d.o.o., OIB 40259892409</item>
    </derivirana_varijabla>
  </DomainObject.Predmet.ProtuStrankaListNazivFormatedOIB>
  <DomainObject.Predmet.OstaliListFormated>
    <izvorni_sadrzaj>
      <item>Davor Bienenfeld punomoćnik sudionika u postupku VipData Multimedia d.o.o.</item>
    </izvorni_sadrzaj>
    <derivirana_varijabla naziv="DomainObject.Predmet.OstaliListFormated_1">
      <item>Davor Bienenfeld punomoćnik sudionika u postupku VipData Multimedia d.o.o.</item>
    </derivirana_varijabla>
  </DomainObject.Predmet.OstaliListFormated>
  <DomainObject.Predmet.OstaliListFormatedOIB>
    <izvorni_sadrzaj>
      <item>Davor Bienenfeld, OIB 93697597704 punomoćnik sudionika u postupku VipData Multimedia d.o.o.</item>
    </izvorni_sadrzaj>
    <derivirana_varijabla naziv="DomainObject.Predmet.OstaliListFormatedOIB_1">
      <item>Davor Bienenfeld, OIB 93697597704 punomoćnik sudionika u postupku VipData Multimedia d.o.o.</item>
    </derivirana_varijabla>
  </DomainObject.Predmet.OstaliListFormatedOIB>
  <DomainObject.Predmet.OstaliListFormatedWithAdress>
    <izvorni_sadrzaj>
      <item>Davor Bienenfeld, Novakova 8/A, 10000 Zagreb punomoćnik sudionika u postupku VipData Multimedia d.o.o.</item>
    </izvorni_sadrzaj>
    <derivirana_varijabla naziv="DomainObject.Predmet.OstaliListFormatedWithAdress_1">
      <item>Davor Bienenfeld, Novakova 8/A, 10000 Zagreb punomoćnik sudionika u postupku VipData Multimedia d.o.o.</item>
    </derivirana_varijabla>
  </DomainObject.Predmet.OstaliListFormatedWithAdress>
  <DomainObject.Predmet.OstaliListFormatedWithAdressOIB>
    <izvorni_sadrzaj>
      <item>Davor Bienenfeld, OIB 93697597704, Novakova 8/A, 10000 Zagreb punomoćnik sudionika u postupku VipData Multimedia d.o.o.</item>
    </izvorni_sadrzaj>
    <derivirana_varijabla naziv="DomainObject.Predmet.OstaliListFormatedWithAdressOIB_1">
      <item>Davor Bienenfeld, OIB 93697597704, Novakova 8/A, 10000 Zagreb punomoćnik sudionika u postupku VipData Multimedia d.o.o.</item>
    </derivirana_varijabla>
  </DomainObject.Predmet.OstaliListFormatedWithAdressOIB>
  <DomainObject.Predmet.OstaliListNazivFormated>
    <izvorni_sadrzaj>
      <item>Davor Bienenfeld</item>
    </izvorni_sadrzaj>
    <derivirana_varijabla naziv="DomainObject.Predmet.OstaliListNazivFormated_1">
      <item>Davor Bienenfeld</item>
    </derivirana_varijabla>
  </DomainObject.Predmet.OstaliListNazivFormated>
  <DomainObject.Predmet.OstaliListNazivFormatedOIB>
    <izvorni_sadrzaj>
      <item>Davor Bienenfeld, OIB 93697597704</item>
    </izvorni_sadrzaj>
    <derivirana_varijabla naziv="DomainObject.Predmet.OstaliListNazivFormatedOIB_1">
      <item>Davor Bienenfeld, OIB 93697597704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VipData Multimedia d.o.o.</izvorni_sadrzaj>
    <derivirana_varijabla naziv="DomainObject.Predmet.ProtustrankaIDrugi_1">VipData Multimedia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VipData Multimedia d.o.o., OIB 40259892409, Ulica Grada Vukovara 269/D, 10000 Zagreb</izvorni_sadrzaj>
    <derivirana_varijabla naziv="DomainObject.Predmet.ProtustrankaIDrugiAdressOIB_1">VipData Multimedia d.o.o., OIB 40259892409,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VipData Multimedia d.o.o.</item>
      <item>FINA Regionalni centar Zagreb</item>
      <item>Davor Bienenfeld</item>
    </izvorni_sadrzaj>
    <derivirana_varijabla naziv="DomainObject.Predmet.SudioniciListNaziv_1">
      <item>VipData Multimedia d.o.o.</item>
      <item>FINA Regionalni centar Zagreb</item>
      <item>Davor Bienenfeld</item>
    </derivirana_varijabla>
  </DomainObject.Predmet.SudioniciListNaziv>
  <DomainObject.Predmet.SudioniciListAdressOIB>
    <izvorni_sadrzaj>
      <item>VipData Multimedia d.o.o., OIB 40259892409, Ulica Grada Vukovara 269/D,10000 Zagreb</item>
      <item>FINA Regionalni centar Zagreb, OIB 85821130368, Trg svibanjskih žrtava 1995. 1,10000 Zagreb</item>
      <item>Davor Bienenfeld, OIB 93697597704, Novakova 8/A,10000 Zagreb</item>
    </izvorni_sadrzaj>
    <derivirana_varijabla naziv="DomainObject.Predmet.SudioniciListAdressOIB_1">
      <item>VipData Multimedia d.o.o., OIB 40259892409, Ulica Grada Vukovara 269/D,10000 Zagreb</item>
      <item>FINA Regionalni centar Zagreb, OIB 85821130368, Trg svibanjskih žrtava 1995. 1,10000 Zagreb</item>
      <item>Davor Bienenfeld, OIB 93697597704, Novakova 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40259892409</item>
      <item>, OIB 85821130368</item>
      <item>, OIB 93697597704</item>
    </izvorni_sadrzaj>
    <derivirana_varijabla naziv="DomainObject.Predmet.SudioniciListNazivOIB_1">
      <item>, OIB 40259892409</item>
      <item>, OIB 85821130368</item>
      <item>, OIB 93697597704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1294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2016-01-19T07:29:00Z</dcterms:created>
  <dc:creator>ilukac</dc:creator>
  <cp:lastModifiedBy>dvorana100</cp:lastModifiedBy>
  <cp:lastPrinted>2016-01-11T14:16:00Z</cp:lastPrinted>
  <dcterms:modified xmlns:xsi="http://www.w3.org/2001/XMLSchema-instance" xsi:type="dcterms:W3CDTF">2016-02-09T12:36:00Z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