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290b" w14:paraId="08b290b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3E6B02">
        <w:t>537/16-14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3E6B02" w:rsidRPr="003E6B02">
        <w:t>ROBUR d.o.o., Našice, Braće Radića 155, OIB: 16147064457, MBS: 030084627</w:t>
      </w:r>
      <w:r w:rsidRPr="00D14516">
        <w:t>,</w:t>
      </w:r>
      <w:r>
        <w:t xml:space="preserve"> dana </w:t>
      </w:r>
      <w:r w:rsidR="000E06CF">
        <w:t>11. siječnja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3E6B02" w:rsidRPr="003E6B02">
        <w:t>Tomislav Anić, OIB: 16118486014, Našice, Braće Radića 155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E6B02">
        <w:t>537-16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3E6B02" w:rsidRPr="003E6B02">
        <w:t>Tomislav Anić, OIB: 16118486014, Našice, Braće Radića 155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E6B02" w:rsidRPr="003E6B02">
        <w:t>537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E6B02" w:rsidRPr="003E6B02">
        <w:t>Tomislav Anić, OIB: 16118486014, Našice, Braće Radića 155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E6B02" w:rsidRPr="003E6B02">
        <w:t>Tomislav Anić, OIB: 16118486014, Našice, Braće Radića 155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3E6B02">
        <w:t>537/16-14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3E6B02">
        <w:rPr>
          <w:bCs/>
        </w:rPr>
        <w:t>10. ožujka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3E6B02" w:rsidRPr="003E6B02">
        <w:t>ROBUR d.o.o., Našice, Braće Radića 155, OIB: 16147064457, MBS: 030084627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3E6B02">
        <w:t>537</w:t>
      </w:r>
      <w:r w:rsidR="007D3892">
        <w:t xml:space="preserve">/16 od </w:t>
      </w:r>
      <w:r w:rsidR="003E6B02">
        <w:t>26</w:t>
      </w:r>
      <w:r w:rsidR="000E06CF">
        <w:t xml:space="preserve">. rujna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3E6B02" w:rsidRPr="003E6B02">
        <w:t>Tomislav Anić, OIB: 16118486014, Našice, Braće Radića 155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3E6B02">
        <w:t>537</w:t>
      </w:r>
      <w:r w:rsidR="007D3892">
        <w:t xml:space="preserve">/16 od </w:t>
      </w:r>
      <w:r w:rsidR="003E6B02">
        <w:t>24. studenog</w:t>
      </w:r>
      <w:r w:rsidR="007D3892">
        <w:t xml:space="preserve"> 2016.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3E6B02">
        <w:t>537</w:t>
      </w:r>
      <w:r w:rsidR="007D3892">
        <w:t>/16</w:t>
      </w:r>
      <w:r w:rsidR="004C05DB">
        <w:t xml:space="preserve"> od </w:t>
      </w:r>
      <w:r w:rsidR="003E6B02">
        <w:t>26</w:t>
      </w:r>
      <w:r w:rsidR="000E06CF">
        <w:t>.9.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E6B02" w:rsidRPr="003E6B02">
        <w:t>Tomislav Anić, OIB: 16118486014, Našice, Braće Radića 155</w:t>
      </w:r>
      <w:r w:rsidR="000E06CF">
        <w:t xml:space="preserve"> </w:t>
      </w:r>
      <w:r w:rsidR="003E6B02">
        <w:t>zaprimio je dana 29</w:t>
      </w:r>
      <w:r w:rsidR="00EF648D">
        <w:t>. rujna 2016. g. a</w:t>
      </w:r>
      <w:r w:rsidR="003E6B02">
        <w:t xml:space="preserve"> z</w:t>
      </w:r>
      <w:r w:rsidR="000E06CF">
        <w:t xml:space="preserve">aključak od </w:t>
      </w:r>
      <w:r w:rsidR="003E6B02">
        <w:t>24.11.</w:t>
      </w:r>
      <w:r w:rsidR="000E06CF">
        <w:t xml:space="preserve">2016. g. zaprimio je </w:t>
      </w:r>
      <w:r w:rsidR="003E6B02">
        <w:t>5. prosinca</w:t>
      </w:r>
      <w:r w:rsidR="000E06CF">
        <w:t xml:space="preserve"> 2016. g. 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EF648D">
        <w:t>e</w:t>
      </w:r>
      <w:r w:rsidR="000634F3">
        <w:t xml:space="preserve"> koj</w:t>
      </w:r>
      <w:r w:rsidR="00EF648D">
        <w:t>e</w:t>
      </w:r>
      <w:r w:rsidR="000634F3">
        <w:t xml:space="preserve"> se nalaz</w:t>
      </w:r>
      <w:r w:rsidR="00EF648D">
        <w:t>e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E06CF">
        <w:t>11. siječnja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0E06CF">
        <w:t>11.2.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6AB1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76AB1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A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A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ROBUR d.o.o. za proizvodnju, trgovinu i usluge</izvorni_sadrzaj>
    <derivirana_varijabla naziv="DomainObject.Predmet.ProtustrankaFormated_1">  ROBUR d.o.o. za proizvodnju, trgovinu i usluge</derivirana_varijabla>
  </DomainObject.Predmet.ProtustrankaFormated>
  <DomainObject.Predmet.ProtustrankaFormatedOIB>
    <izvorni_sadrzaj>  ROBUR d.o.o. za proizvodnju, trgovinu i usluge, OIB 16147064457</izvorni_sadrzaj>
    <derivirana_varijabla naziv="DomainObject.Predmet.ProtustrankaFormatedOIB_1">  ROBUR d.o.o. za proizvodnju, trgovinu i usluge, OIB 16147064457</derivirana_varijabla>
  </DomainObject.Predmet.ProtustrankaFormatedOIB>
  <DomainObject.Predmet.ProtustrankaFormatedWithAdress>
    <izvorni_sadrzaj> ROBUR d.o.o. za proizvodnju, trgovinu i usluge, Braće Radića 155, 31500 Našice</izvorni_sadrzaj>
    <derivirana_varijabla naziv="DomainObject.Predmet.ProtustrankaFormatedWithAdress_1"> ROBUR d.o.o. za proizvodnju, trgovinu i usluge, Braće Radića 155, 31500 Našice</derivirana_varijabla>
  </DomainObject.Predmet.ProtustrankaFormatedWithAdress>
  <DomainObject.Predmet.ProtustrankaFormatedWithAdressOIB>
    <izvorni_sadrzaj> ROBUR d.o.o. za proizvodnju, trgovinu i usluge, OIB 16147064457, Braće Radića 155, 31500 Našice</izvorni_sadrzaj>
    <derivirana_varijabla naziv="DomainObject.Predmet.ProtustrankaFormatedWithAdressOIB_1"> ROBUR d.o.o. za proizvodnju, trgovinu i usluge, OIB 16147064457, Braće Radića 155, 31500 Našice</derivirana_varijabla>
  </DomainObject.Predmet.ProtustrankaFormatedWithAdressOIB>
  <DomainObject.Predmet.ProtustrankaWithAdress>
    <izvorni_sadrzaj>ROBUR d.o.o. za proizvodnju, trgovinu i usluge Braće Radića 155, 31500 Našice</izvorni_sadrzaj>
    <derivirana_varijabla naziv="DomainObject.Predmet.ProtustrankaWithAdress_1">ROBUR d.o.o. za proizvodnju, trgovinu i usluge Braće Radića 155, 31500 Našice</derivirana_varijabla>
  </DomainObject.Predmet.ProtustrankaWithAdress>
  <DomainObject.Predmet.ProtustrankaWithAdressOIB>
    <izvorni_sadrzaj>ROBUR d.o.o. za proizvodnju, trgovinu i usluge, OIB 16147064457, Braće Radića 155, 31500 Našice</izvorni_sadrzaj>
    <derivirana_varijabla naziv="DomainObject.Predmet.ProtustrankaWithAdressOIB_1">ROBUR d.o.o. za proizvodnju, trgovinu i usluge, OIB 16147064457, Braće Radića 155, 31500 Našice</derivirana_varijabla>
  </DomainObject.Predmet.ProtustrankaWithAdressOIB>
  <DomainObject.Predmet.ProtustrankaNazivFormated>
    <izvorni_sadrzaj>ROBUR d.o.o. za proizvodnju, trgovinu i usluge</izvorni_sadrzaj>
    <derivirana_varijabla naziv="DomainObject.Predmet.ProtustrankaNazivFormated_1">ROBUR d.o.o. za proizvodnju, trgovinu i usluge</derivirana_varijabla>
  </DomainObject.Predmet.ProtustrankaNazivFormated>
  <DomainObject.Predmet.ProtustrankaNazivFormatedOIB>
    <izvorni_sadrzaj>ROBUR d.o.o. za proizvodnju, trgovinu i usluge, OIB 16147064457</izvorni_sadrzaj>
    <derivirana_varijabla naziv="DomainObject.Predmet.ProtustrankaNazivFormatedOIB_1">ROBUR d.o.o. za proizvodnju, trgovinu i usluge, OIB 16147064457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ROBUR d.o.o. za proizvodnju, trgovinu i usluge</item>
    </izvorni_sadrzaj>
    <derivirana_varijabla naziv="DomainObject.Predmet.ProtuStrankaListFormated_1">
      <item>ROBUR d.o.o. za proizvodnju, trgovinu i usluge</item>
    </derivirana_varijabla>
  </DomainObject.Predmet.ProtuStrankaListFormated>
  <DomainObject.Predmet.ProtuStrankaListFormatedOIB>
    <izvorni_sadrzaj>
      <item>ROBUR d.o.o. za proizvodnju, trgovinu i usluge, OIB 16147064457</item>
    </izvorni_sadrzaj>
    <derivirana_varijabla naziv="DomainObject.Predmet.ProtuStrankaListFormatedOIB_1">
      <item>ROBUR d.o.o. za proizvodnju, trgovinu i usluge, OIB 16147064457</item>
    </derivirana_varijabla>
  </DomainObject.Predmet.ProtuStrankaListFormatedOIB>
  <DomainObject.Predmet.ProtuStrankaListFormatedWithAdress>
    <izvorni_sadrzaj>
      <item>ROBUR d.o.o. za proizvodnju, trgovinu i usluge, Braće Radića 155, 31500 Našice</item>
    </izvorni_sadrzaj>
    <derivirana_varijabla naziv="DomainObject.Predmet.ProtuStrankaListFormatedWithAdress_1">
      <item>ROBUR d.o.o. za proizvodnju, trgovinu i usluge, Braće Radića 155, 31500 Našice</item>
    </derivirana_varijabla>
  </DomainObject.Predmet.ProtuStrankaListFormatedWithAdress>
  <DomainObject.Predmet.ProtuStrankaListFormatedWithAdressOIB>
    <izvorni_sadrzaj>
      <item>ROBUR d.o.o. za proizvodnju, trgovinu i usluge, OIB 16147064457, Braće Radića 155, 31500 Našice</item>
    </izvorni_sadrzaj>
    <derivirana_varijabla naziv="DomainObject.Predmet.ProtuStrankaListFormatedWithAdressOIB_1">
      <item>ROBUR d.o.o. za proizvodnju, trgovinu i usluge, OIB 16147064457, Braće Radića 155, 31500 Našice</item>
    </derivirana_varijabla>
  </DomainObject.Predmet.ProtuStrankaListFormatedWithAdressOIB>
  <DomainObject.Predmet.ProtuStrankaListNazivFormated>
    <izvorni_sadrzaj>
      <item>ROBUR d.o.o. za proizvodnju, trgovinu i usluge</item>
    </izvorni_sadrzaj>
    <derivirana_varijabla naziv="DomainObject.Predmet.ProtuStrankaListNazivFormated_1">
      <item>ROBUR d.o.o. za proizvodnju, trgovinu i usluge</item>
    </derivirana_varijabla>
  </DomainObject.Predmet.ProtuStrankaListNazivFormated>
  <DomainObject.Predmet.ProtuStrankaListNazivFormatedOIB>
    <izvorni_sadrzaj>
      <item>ROBUR d.o.o. za proizvodnju, trgovinu i usluge, OIB 16147064457</item>
    </izvorni_sadrzaj>
    <derivirana_varijabla naziv="DomainObject.Predmet.ProtuStrankaListNazivFormatedOIB_1">
      <item>ROBUR d.o.o. za proizvodnju, trgovinu i usluge, OIB 16147064457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ROBUR d.o.o. za proizvodnju, trgovinu i usluge</izvorni_sadrzaj>
    <derivirana_varijabla naziv="DomainObject.Predmet.ProtustrankaIDrugi_1">ROBUR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ROBUR d.o.o. za proizvodnju, trgovinu i usluge, OIB 16147064457, Braće Radića 155, 31500 Našice</izvorni_sadrzaj>
    <derivirana_varijabla naziv="DomainObject.Predmet.ProtustrankaIDrugiAdressOIB_1">ROBUR d.o.o. za proizvodnju, trgovinu i usluge, OIB 16147064457, Braće Radića 155,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ROBUR d.o.o. za proizvodnju, trgovinu i usluge</item>
    </izvorni_sadrzaj>
    <derivirana_varijabla naziv="DomainObject.Predmet.SudioniciListNaziv_1">
      <item>FINA RC OSIJEK</item>
      <item>ROBUR 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ROBUR d.o.o. za proizvodnju, trgovinu i usluge, OIB 16147064457, Braće Radića 155,31500 Našice</item>
    </izvorni_sadrzaj>
    <derivirana_varijabla naziv="DomainObject.Predmet.SudioniciListAdressOIB_1">
      <item>FINA RC OSIJEK, OIB 85821130368, L. JEGERA 3,31000 Osijek</item>
      <item>ROBUR d.o.o. za proizvodnju, trgovinu i usluge, OIB 16147064457, Braće Radića 155,31500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16147064457</item>
    </izvorni_sadrzaj>
    <derivirana_varijabla naziv="DomainObject.Predmet.SudioniciListNazivOIB_1">
      <item>, OIB 85821130368</item>
      <item>, OIB 16147064457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E50A4-6615-4140-BD44-E97805CE9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3315</properties:Characters>
  <properties:Lines>98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2017-01-11T07:46:00Z</dcterms:created>
  <dc:creator>Korisnik</dc:creator>
  <cp:lastModifiedBy>Žana Bem</cp:lastModifiedBy>
  <cp:lastPrinted>2017-01-11T07:11:00Z</cp:lastPrinted>
  <dcterms:modified xmlns:xsi="http://www.w3.org/2001/XMLSchema-instance" xsi:type="dcterms:W3CDTF">2017-01-11T07:48:00Z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