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1818" w14:paraId="bc8181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3261D">
        <w:t>394</w:t>
      </w:r>
      <w:r w:rsidR="001F6454">
        <w:t>/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3261D">
        <w:t>Financijske agencije, Regionalni centar Osijek, Podružnica Osijek, L. Jagera 3, OIB 85821130368 za provedbu skraćenog stečajnog postupka nad dužnikom DEMOKRATSKA STRANKA SLAVONSKE RAVNICE, Osijek, Hrvatske Republike 19a, Registarski broj: 120, OIB: 05131497510</w:t>
      </w:r>
      <w:r w:rsidR="00231648">
        <w:t xml:space="preserve">, dana </w:t>
      </w:r>
      <w:r w:rsidR="00662718">
        <w:t>1</w:t>
      </w:r>
      <w:r w:rsidR="00B84A23">
        <w:t>6</w:t>
      </w:r>
      <w:r w:rsidR="00662718">
        <w:t>. svibnja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OTVARA SE </w:t>
      </w:r>
      <w:r w:rsidR="00A3261D">
        <w:rPr>
          <w:bCs/>
        </w:rPr>
        <w:t xml:space="preserve">skraćeni </w:t>
      </w:r>
      <w:r>
        <w:rPr>
          <w:bCs/>
        </w:rPr>
        <w:t>stečajni postupak nad dužnikom</w:t>
      </w:r>
      <w:r w:rsidR="00A82E41">
        <w:t xml:space="preserve"> </w:t>
      </w:r>
      <w:r w:rsidR="00A3261D">
        <w:t>DEMOKRATSKA STRANKA SLAVONSKE RAVNICE, Osijek, Hrvatske Republike 19a, Registarski broj: 120, OIB: 05131497510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3261D" w:rsidRPr="002D047D">
        <w:t>David Jakovljević, Sesvete, Kašinska 7, OIB: 63014812654</w:t>
      </w:r>
      <w:r w:rsidR="006B2C7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</w:t>
      </w:r>
      <w:r w:rsidR="00A3261D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3261D">
        <w:t>DEMOKRATSKA STRANKA SLAVONSKE RAVNICE, Osijek, Hrvatske Republike 19a, Registarski broj: 120, OIB: 05131497510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3261D">
        <w:t>Osijek</w:t>
      </w:r>
      <w:r>
        <w:t xml:space="preserve">, Podružnica </w:t>
      </w:r>
      <w:r w:rsidR="00A3261D">
        <w:t>Osijek</w:t>
      </w:r>
      <w:r>
        <w:t xml:space="preserve"> podnijela je dana </w:t>
      </w:r>
      <w:r w:rsidR="00A3261D">
        <w:t>13. ožujka 2017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A3261D">
        <w:t>DEMOKRATSKA STRANKA SLAVONSKE RAVNICE, Osijek, Hrvatske Republike 19a, Registarski broj: 120, OIB: 05131497510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A3261D">
        <w:t>22. ožujka</w:t>
      </w:r>
      <w:r w:rsidR="00E028F7">
        <w:t xml:space="preserve"> 2017</w:t>
      </w:r>
      <w:r>
        <w:t>. objavio oglas na mrežnoj stranici e-Oglasna p</w:t>
      </w:r>
      <w:r w:rsidR="000A0A90">
        <w:t>loča sudova pod posl. brojem St-</w:t>
      </w:r>
      <w:r w:rsidR="00A3261D">
        <w:t>394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A3261D">
        <w:t>394</w:t>
      </w:r>
      <w:r w:rsidR="00E028F7">
        <w:t>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3261D">
        <w:t>16. svibnja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3261D">
        <w:t>15/7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1F6454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62718"/>
    <w:rsid w:val="00686F9E"/>
    <w:rsid w:val="00690406"/>
    <w:rsid w:val="00697A7D"/>
    <w:rsid w:val="006B2C7A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82297"/>
    <w:rsid w:val="009D33A7"/>
    <w:rsid w:val="009D7E99"/>
    <w:rsid w:val="009F2371"/>
    <w:rsid w:val="009F5360"/>
    <w:rsid w:val="009F696E"/>
    <w:rsid w:val="00A3261D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4A23"/>
    <w:rsid w:val="00B87BDD"/>
    <w:rsid w:val="00BA1A5C"/>
    <w:rsid w:val="00BA373A"/>
    <w:rsid w:val="00BE259C"/>
    <w:rsid w:val="00C1697B"/>
    <w:rsid w:val="00C3368F"/>
    <w:rsid w:val="00C764CC"/>
    <w:rsid w:val="00C827B2"/>
    <w:rsid w:val="00CE004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7E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7E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7E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7E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St-394/2017-4</izvorni_sadrzaj>
    <derivirana_varijabla naziv="DomainObject.Oznaka_1">St-394/2017-4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DEMOKRATSKA STRANKA SLAVONSKE RAVNICE</izvorni_sadrzaj>
    <derivirana_varijabla naziv="DomainObject.Predmet.ProtustrankaFormated_1">  DEMOKRATSKA STRANKA SLAVONSKE RAVNICE</derivirana_varijabla>
  </DomainObject.Predmet.ProtustrankaFormated>
  <DomainObject.Predmet.ProtustrankaFormatedOIB>
    <izvorni_sadrzaj>  DEMOKRATSKA STRANKA SLAVONSKE RAVNICE, OIB 05131497510</izvorni_sadrzaj>
    <derivirana_varijabla naziv="DomainObject.Predmet.ProtustrankaFormatedOIB_1">  DEMOKRATSKA STRANKA SLAVONSKE RAVNICE, OIB 05131497510</derivirana_varijabla>
  </DomainObject.Predmet.ProtustrankaFormatedOIB>
  <DomainObject.Predmet.ProtustrankaFormatedWithAdress>
    <izvorni_sadrzaj> DEMOKRATSKA STRANKA SLAVONSKE RAVNICE, Hrvatske Republike 19a, 31000 Osijek</izvorni_sadrzaj>
    <derivirana_varijabla naziv="DomainObject.Predmet.ProtustrankaFormatedWithAdress_1"> DEMOKRATSKA STRANKA SLAVONSKE RAVNICE, Hrvatske Republike 19a, 31000 Osijek</derivirana_varijabla>
  </DomainObject.Predmet.ProtustrankaFormatedWithAdress>
  <DomainObject.Predmet.ProtustrankaFormatedWithAdressOIB>
    <izvorni_sadrzaj> DEMOKRATSKA STRANKA SLAVONSKE RAVNICE, OIB 05131497510, Hrvatske Republike 19a, 31000 Osijek</izvorni_sadrzaj>
    <derivirana_varijabla naziv="DomainObject.Predmet.ProtustrankaFormatedWithAdressOIB_1"> DEMOKRATSKA STRANKA SLAVONSKE RAVNICE, OIB 05131497510, Hrvatske Republike 19a, 31000 Osijek</derivirana_varijabla>
  </DomainObject.Predmet.ProtustrankaFormatedWithAdressOIB>
  <DomainObject.Predmet.ProtustrankaWithAdress>
    <izvorni_sadrzaj>DEMOKRATSKA STRANKA SLAVONSKE RAVNICE Hrvatske Republike 19a, 31000 Osijek</izvorni_sadrzaj>
    <derivirana_varijabla naziv="DomainObject.Predmet.ProtustrankaWithAdress_1">DEMOKRATSKA STRANKA SLAVONSKE RAVNICE Hrvatske Republike 19a, 31000 Osijek</derivirana_varijabla>
  </DomainObject.Predmet.ProtustrankaWithAdress>
  <DomainObject.Predmet.ProtustrankaWithAdressOIB>
    <izvorni_sadrzaj>DEMOKRATSKA STRANKA SLAVONSKE RAVNICE, OIB 05131497510, Hrvatske Republike 19a, 31000 Osijek</izvorni_sadrzaj>
    <derivirana_varijabla naziv="DomainObject.Predmet.ProtustrankaWithAdressOIB_1">DEMOKRATSKA STRANKA SLAVONSKE RAVNICE, OIB 05131497510, Hrvatske Republike 19a, 31000 Osijek</derivirana_varijabla>
  </DomainObject.Predmet.ProtustrankaWithAdressOIB>
  <DomainObject.Predmet.ProtustrankaNazivFormated>
    <izvorni_sadrzaj>DEMOKRATSKA STRANKA SLAVONSKE RAVNICE</izvorni_sadrzaj>
    <derivirana_varijabla naziv="DomainObject.Predmet.ProtustrankaNazivFormated_1">DEMOKRATSKA STRANKA SLAVONSKE RAVNICE</derivirana_varijabla>
  </DomainObject.Predmet.ProtustrankaNazivFormated>
  <DomainObject.Predmet.ProtustrankaNazivFormatedOIB>
    <izvorni_sadrzaj>DEMOKRATSKA STRANKA SLAVONSKE RAVNICE, OIB 05131497510</izvorni_sadrzaj>
    <derivirana_varijabla naziv="DomainObject.Predmet.ProtustrankaNazivFormatedOIB_1">DEMOKRATSKA STRANKA SLAVONSKE RAVNICE, OIB 05131497510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DEMOKRATSKA STRANKA SLAVONSKE RAVNICE</item>
    </izvorni_sadrzaj>
    <derivirana_varijabla naziv="DomainObject.Predmet.ProtuStrankaListFormated_1">
      <item>DEMOKRATSKA STRANKA SLAVONSKE RAVNICE</item>
    </derivirana_varijabla>
  </DomainObject.Predmet.ProtuStrankaListFormated>
  <DomainObject.Predmet.ProtuStrankaListFormatedOIB>
    <izvorni_sadrzaj>
      <item>DEMOKRATSKA STRANKA SLAVONSKE RAVNICE, OIB 05131497510</item>
    </izvorni_sadrzaj>
    <derivirana_varijabla naziv="DomainObject.Predmet.ProtuStrankaListFormatedOIB_1">
      <item>DEMOKRATSKA STRANKA SLAVONSKE RAVNICE, OIB 05131497510</item>
    </derivirana_varijabla>
  </DomainObject.Predmet.ProtuStrankaListFormatedOIB>
  <DomainObject.Predmet.ProtuStrankaListFormatedWithAdress>
    <izvorni_sadrzaj>
      <item>DEMOKRATSKA STRANKA SLAVONSKE RAVNICE, Hrvatske Republike 19a, 31000 Osijek</item>
    </izvorni_sadrzaj>
    <derivirana_varijabla naziv="DomainObject.Predmet.ProtuStrankaListFormatedWithAdress_1">
      <item>DEMOKRATSKA STRANKA SLAVONSKE RAVNICE, Hrvatske Republike 19a, 31000 Osijek</item>
    </derivirana_varijabla>
  </DomainObject.Predmet.ProtuStrankaListFormatedWithAdress>
  <DomainObject.Predmet.ProtuStrankaListFormatedWithAdressOIB>
    <izvorni_sadrzaj>
      <item>DEMOKRATSKA STRANKA SLAVONSKE RAVNICE, OIB 05131497510, Hrvatske Republike 19a, 31000 Osijek</item>
    </izvorni_sadrzaj>
    <derivirana_varijabla naziv="DomainObject.Predmet.ProtuStrankaListFormatedWithAdressOIB_1">
      <item>DEMOKRATSKA STRANKA SLAVONSKE RAVNICE, OIB 05131497510, Hrvatske Republike 19a, 31000 Osijek</item>
    </derivirana_varijabla>
  </DomainObject.Predmet.ProtuStrankaListFormatedWithAdressOIB>
  <DomainObject.Predmet.ProtuStrankaListNazivFormated>
    <izvorni_sadrzaj>
      <item>DEMOKRATSKA STRANKA SLAVONSKE RAVNICE</item>
    </izvorni_sadrzaj>
    <derivirana_varijabla naziv="DomainObject.Predmet.ProtuStrankaListNazivFormated_1">
      <item>DEMOKRATSKA STRANKA SLAVONSKE RAVNICE</item>
    </derivirana_varijabla>
  </DomainObject.Predmet.ProtuStrankaListNazivFormated>
  <DomainObject.Predmet.ProtuStrankaListNazivFormatedOIB>
    <izvorni_sadrzaj>
      <item>DEMOKRATSKA STRANKA SLAVONSKE RAVNICE, OIB 05131497510</item>
    </izvorni_sadrzaj>
    <derivirana_varijabla naziv="DomainObject.Predmet.ProtuStrankaListNazivFormatedOIB_1">
      <item>DEMOKRATSKA STRANKA SLAVONSKE RAVNICE, OIB 05131497510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St-394/2017-4</izvorni_sadrzaj>
    <derivirana_varijabla naziv="DomainObject.PoslovniBrojDokumenta_1">St-394/2017-4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DEMOKRATSKA STRANKA SLAVONSKE RAVNICE</izvorni_sadrzaj>
    <derivirana_varijabla naziv="DomainObject.Predmet.ProtustrankaIDrugi_1">DEMOKRATSKA STRANKA SLAVONSKE RAVNICE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DEMOKRATSKA STRANKA SLAVONSKE RAVNICE, OIB 05131497510, Hrvatske Republike 19a, 31000 Osijek</izvorni_sadrzaj>
    <derivirana_varijabla naziv="DomainObject.Predmet.ProtustrankaIDrugiAdressOIB_1">DEMOKRATSKA STRANKA SLAVONSKE RAVNICE, OIB 05131497510,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St-394/2017-4</izvorni_sadrzaj>
    <derivirana_varijabla naziv="DomainObject.Predmet.OdlukaRjesenje.Oznaka_1">St-394/2017-4</derivirana_varijabla>
  </DomainObject.Predmet.OdlukaRjesenje.Oznaka>
  <DomainObject.Predmet.SudioniciListNaziv>
    <izvorni_sadrzaj>
      <item>FINA RC OSIJEK</item>
      <item>DEMOKRATSKA STRANKA SLAVONSKE RAVNICE</item>
    </izvorni_sadrzaj>
    <derivirana_varijabla naziv="DomainObject.Predmet.SudioniciListNaziv_1">
      <item>FINA RC OSIJEK</item>
      <item>DEMOKRATSKA STRANKA SLAVONSKE RAVNICE</item>
    </derivirana_varijabla>
  </DomainObject.Predmet.SudioniciListNaziv>
  <DomainObject.Predmet.SudioniciListAdressOIB>
    <izvorni_sadrzaj>
      <item>FINA RC OSIJEK, OIB 85821130368</item>
      <item>DEMOKRATSKA STRANKA SLAVONSKE RAVNICE, OIB 05131497510, Hrvatske Republike 19a,31000 Osijek</item>
    </izvorni_sadrzaj>
    <derivirana_varijabla naziv="DomainObject.Predmet.SudioniciListAdressOIB_1">
      <item>FINA RC OSIJEK, OIB 85821130368</item>
      <item>DEMOKRATSKA STRANKA SLAVONSKE RAVNICE, OIB 05131497510, Hrvatske Republike 19a,31000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05131497510</item>
    </izvorni_sadrzaj>
    <derivirana_varijabla naziv="DomainObject.Predmet.SudioniciListNazivOIB_1">
      <item>, OIB 85821130368</item>
      <item>, OIB 05131497510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662A9-7CE1-4886-8C53-CDBE9BF3C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2300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2017-05-16T06:15:00Z</dcterms:created>
  <dc:creator>korisnik</dc:creator>
  <cp:lastModifiedBy>Žana Bem</cp:lastModifiedBy>
  <cp:lastPrinted>2017-05-17T08:43:00Z</cp:lastPrinted>
  <dcterms:modified xmlns:xsi="http://www.w3.org/2001/XMLSchema-instance" xsi:type="dcterms:W3CDTF">2017-05-17T08:44:00Z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