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79b9" w14:paraId="62979b9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1657D0">
        <w:rPr>
          <w:rFonts w:hAnsi="Times New Roman" w:ascii="Times New Roman"/>
          <w:szCs w:val="24"/>
          <w:lang w:val="hr-HR"/>
        </w:rPr>
        <w:t>5311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657D0" w:rsidRPr="00495D92">
        <w:rPr>
          <w:rFonts w:hAnsi="Times New Roman" w:ascii="Times New Roman"/>
          <w:szCs w:val="24"/>
          <w:lang w:val="hr-HR"/>
        </w:rPr>
        <w:t>ARANEA NOVA d.o.o. za ugostiteljstvo i turizam</w:t>
      </w:r>
      <w:r w:rsidR="001657D0">
        <w:rPr>
          <w:rFonts w:hAnsi="Times New Roman" w:ascii="Times New Roman"/>
          <w:szCs w:val="24"/>
          <w:lang w:val="hr-HR"/>
        </w:rPr>
        <w:t xml:space="preserve">, Prečac (Općina Brckovljani), Zagrebačka 8, OIB: </w:t>
      </w:r>
      <w:r w:rsidR="001657D0" w:rsidRPr="00352D31">
        <w:rPr>
          <w:rFonts w:hAnsi="Times New Roman" w:ascii="Times New Roman"/>
          <w:szCs w:val="24"/>
          <w:lang w:val="hr-HR"/>
        </w:rPr>
        <w:t>03701295239</w:t>
      </w:r>
      <w:r w:rsidR="00152903">
        <w:rPr>
          <w:rFonts w:hAnsi="Times New Roman" w:ascii="Times New Roman"/>
          <w:szCs w:val="24"/>
          <w:lang w:val="hr-HR"/>
        </w:rPr>
        <w:t xml:space="preserve">, 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52903">
        <w:rPr>
          <w:rFonts w:hAnsi="Times New Roman" w:ascii="Times New Roman"/>
          <w:szCs w:val="24"/>
        </w:rPr>
        <w:t>1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1657D0">
        <w:rPr>
          <w:rFonts w:hAnsi="Times New Roman" w:ascii="Times New Roman"/>
          <w:szCs w:val="24"/>
          <w:lang w:val="hr-HR"/>
        </w:rPr>
        <w:t>5311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8E0707">
        <w:rPr>
          <w:rFonts w:hAnsi="Times New Roman" w:ascii="Times New Roman"/>
          <w:szCs w:val="24"/>
          <w:lang w:val="hr-HR"/>
        </w:rPr>
        <w:t>1.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8E0707">
        <w:rPr>
          <w:rFonts w:hAnsi="Times New Roman" w:ascii="Times New Roman"/>
          <w:szCs w:val="24"/>
          <w:lang w:val="hr-HR"/>
        </w:rPr>
        <w:t>1.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1D15B5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15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1657D0">
      <w:rPr>
        <w:rFonts w:hAnsi="Times New Roman" w:ascii="Times New Roman"/>
        <w:lang w:val="hr-HR"/>
      </w:rPr>
      <w:t>5311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2903"/>
    <w:rsid w:val="0015684F"/>
    <w:rsid w:val="001657D0"/>
    <w:rsid w:val="00182088"/>
    <w:rsid w:val="001D15B5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6251F"/>
    <w:rsid w:val="00470EEA"/>
    <w:rsid w:val="004B1173"/>
    <w:rsid w:val="004C1C6F"/>
    <w:rsid w:val="004E5A23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0707"/>
    <w:rsid w:val="0091209B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82CEE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D3DE7"/>
    <w:rsid w:val="00DE680E"/>
    <w:rsid w:val="00DF1277"/>
    <w:rsid w:val="00DF769B"/>
    <w:rsid w:val="00E02CAB"/>
    <w:rsid w:val="00E44500"/>
    <w:rsid w:val="00E54BD4"/>
    <w:rsid w:val="00E87E15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5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5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5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5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5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5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5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5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5311</izvorni_sadrzaj>
    <derivirana_varijabla naziv="DomainObject.Predmet.Broj_1">5311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St-5311/2015</izvorni_sadrzaj>
    <derivirana_varijabla naziv="DomainObject.Predmet.OznakaBroj_1">St-5311/2015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ARANEA NOVA d.o.o. zastupanog po punomoćniku Zoran Grmuša</izvorni_sadrzaj>
    <derivirana_varijabla naziv="DomainObject.Predmet.ProtustrankaFormated_1">  ARANEA NOVA d.o.o. zastupanog po punomoćniku Zoran Grmuša</derivirana_varijabla>
  </DomainObject.Predmet.ProtustrankaFormated>
  <DomainObject.Predmet.ProtustrankaFormatedOIB>
    <izvorni_sadrzaj>  ARANEA NOVA d.o.o., OIB 03701295239 zastupanog po punomoćniku Zoran Grmuša</izvorni_sadrzaj>
    <derivirana_varijabla naziv="DomainObject.Predmet.ProtustrankaFormatedOIB_1">  ARANEA NOVA d.o.o., OIB 03701295239 zastupanog po punomoćniku Zoran Grmuša</derivirana_varijabla>
  </DomainObject.Predmet.ProtustrankaFormatedOIB>
  <DomainObject.Predmet.ProtustrankaFormatedWithAdress>
    <izvorni_sadrzaj> ARANEA NOVA d.o.o., Zagrebačka 8, 10370 Prečec zastupanog po punomoćniku Zoran Grmuša</izvorni_sadrzaj>
    <derivirana_varijabla naziv="DomainObject.Predmet.ProtustrankaFormatedWithAdress_1"> ARANEA NOVA d.o.o., Zagrebačka 8, 10370 Prečec zastupanog po punomoćniku Zoran Grmuša</derivirana_varijabla>
  </DomainObject.Predmet.ProtustrankaFormatedWithAdress>
  <DomainObject.Predmet.ProtustrankaFormatedWithAdressOIB>
    <izvorni_sadrzaj> ARANEA NOVA d.o.o., OIB 03701295239, Zagrebačka 8, 10370 Prečec zastupanog po punomoćniku Zoran Grmuša</izvorni_sadrzaj>
    <derivirana_varijabla naziv="DomainObject.Predmet.ProtustrankaFormatedWithAdressOIB_1"> ARANEA NOVA d.o.o., OIB 03701295239, Zagrebačka 8, 10370 Prečec zastupanog po punomoćniku Zoran Grmuša</derivirana_varijabla>
  </DomainObject.Predmet.ProtustrankaFormatedWithAdressOIB>
  <DomainObject.Predmet.ProtustrankaWithAdress>
    <izvorni_sadrzaj>ARANEA NOVA d.o.o. Zagrebačka 8, 10370 Prečec</izvorni_sadrzaj>
    <derivirana_varijabla naziv="DomainObject.Predmet.ProtustrankaWithAdress_1">ARANEA NOVA d.o.o. Zagrebačka 8, 10370 Prečec</derivirana_varijabla>
  </DomainObject.Predmet.ProtustrankaWithAdress>
  <DomainObject.Predmet.ProtustrankaWithAdressOIB>
    <izvorni_sadrzaj>ARANEA NOVA d.o.o., OIB 03701295239, Zagrebačka 8, 10370 Prečec</izvorni_sadrzaj>
    <derivirana_varijabla naziv="DomainObject.Predmet.ProtustrankaWithAdressOIB_1">ARANEA NOVA d.o.o., OIB 03701295239, Zagrebačka 8, 10370 Prečec</derivirana_varijabla>
  </DomainObject.Predmet.ProtustrankaWithAdressOIB>
  <DomainObject.Predmet.ProtustrankaNazivFormated>
    <izvorni_sadrzaj>ARANEA NOVA d.o.o.</izvorni_sadrzaj>
    <derivirana_varijabla naziv="DomainObject.Predmet.ProtustrankaNazivFormated_1">ARANEA NOVA d.o.o.</derivirana_varijabla>
  </DomainObject.Predmet.ProtustrankaNazivFormated>
  <DomainObject.Predmet.ProtustrankaNazivFormatedOIB>
    <izvorni_sadrzaj>ARANEA NOVA d.o.o., OIB 03701295239</izvorni_sadrzaj>
    <derivirana_varijabla naziv="DomainObject.Predmet.ProtustrankaNazivFormatedOIB_1">ARANEA NOVA d.o.o., OIB 03701295239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ARANEA NOVA d.o.o. zastupanog po punomoćniku Zoran Grmuša</item>
    </izvorni_sadrzaj>
    <derivirana_varijabla naziv="DomainObject.Predmet.ProtuStrankaListFormated_1">
      <item>ARANEA NOVA d.o.o. zastupanog po punomoćniku Zoran Grmuša</item>
    </derivirana_varijabla>
  </DomainObject.Predmet.ProtuStrankaListFormated>
  <DomainObject.Predmet.ProtuStrankaListFormatedOIB>
    <izvorni_sadrzaj>
      <item>ARANEA NOVA d.o.o., OIB 03701295239 zastupanog po punomoćniku Zoran Grmuša</item>
    </izvorni_sadrzaj>
    <derivirana_varijabla naziv="DomainObject.Predmet.ProtuStrankaListFormatedOIB_1">
      <item>ARANEA NOVA d.o.o., OIB 03701295239 zastupanog po punomoćniku Zoran Grmuša</item>
    </derivirana_varijabla>
  </DomainObject.Predmet.ProtuStrankaListFormatedOIB>
  <DomainObject.Predmet.ProtuStrankaListFormatedWithAdress>
    <izvorni_sadrzaj>
      <item>ARANEA NOVA d.o.o., Zagrebačka 8, 10370 Prečec zastupanog po punomoćniku Zoran Grmuša</item>
    </izvorni_sadrzaj>
    <derivirana_varijabla naziv="DomainObject.Predmet.ProtuStrankaListFormatedWithAdress_1">
      <item>ARANEA NOVA d.o.o., Zagrebačka 8, 10370 Prečec zastupanog po punomoćniku Zoran Grmuša</item>
    </derivirana_varijabla>
  </DomainObject.Predmet.ProtuStrankaListFormatedWithAdress>
  <DomainObject.Predmet.ProtuStrankaListFormatedWithAdressOIB>
    <izvorni_sadrzaj>
      <item>ARANEA NOVA d.o.o., OIB 03701295239, Zagrebačka 8, 10370 Prečec zastupanog po punomoćniku Zoran Grmuša</item>
    </izvorni_sadrzaj>
    <derivirana_varijabla naziv="DomainObject.Predmet.ProtuStrankaListFormatedWithAdressOIB_1">
      <item>ARANEA NOVA d.o.o., OIB 03701295239, Zagrebačka 8, 10370 Prečec zastupanog po punomoćniku Zoran Grmuša</item>
    </derivirana_varijabla>
  </DomainObject.Predmet.ProtuStrankaListFormatedWithAdressOIB>
  <DomainObject.Predmet.ProtuStrankaListNazivFormated>
    <izvorni_sadrzaj>
      <item>ARANEA NOVA d.o.o.</item>
    </izvorni_sadrzaj>
    <derivirana_varijabla naziv="DomainObject.Predmet.ProtuStrankaListNazivFormated_1">
      <item>ARANEA NOVA d.o.o.</item>
    </derivirana_varijabla>
  </DomainObject.Predmet.ProtuStrankaListNazivFormated>
  <DomainObject.Predmet.ProtuStrankaListNazivFormatedOIB>
    <izvorni_sadrzaj>
      <item>ARANEA NOVA d.o.o., OIB 03701295239</item>
    </izvorni_sadrzaj>
    <derivirana_varijabla naziv="DomainObject.Predmet.ProtuStrankaListNazivFormatedOIB_1">
      <item>ARANEA NOVA d.o.o., OIB 03701295239</item>
    </derivirana_varijabla>
  </DomainObject.Predmet.ProtuStrankaListNazivFormatedOIB>
  <DomainObject.Predmet.OstaliListFormated>
    <izvorni_sadrzaj>
      <item>Zoran Grmuša punomoćnik sudionika u postupku ARANEA NOVA d.o.o.</item>
    </izvorni_sadrzaj>
    <derivirana_varijabla naziv="DomainObject.Predmet.OstaliListFormated_1">
      <item>Zoran Grmuša punomoćnik sudionika u postupku ARANEA NOVA d.o.o.</item>
    </derivirana_varijabla>
  </DomainObject.Predmet.OstaliListFormated>
  <DomainObject.Predmet.OstaliListFormatedOIB>
    <izvorni_sadrzaj>
      <item>Zoran Grmuša, OIB 37544567393 punomoćnik sudionika u postupku ARANEA NOVA d.o.o.</item>
    </izvorni_sadrzaj>
    <derivirana_varijabla naziv="DomainObject.Predmet.OstaliListFormatedOIB_1">
      <item>Zoran Grmuša, OIB 37544567393 punomoćnik sudionika u postupku ARANEA NOVA d.o.o.</item>
    </derivirana_varijabla>
  </DomainObject.Predmet.OstaliListFormatedOIB>
  <DomainObject.Predmet.OstaliListFormatedWithAdress>
    <izvorni_sadrzaj>
      <item>Zoran Grmuša, Antuna Mihanovića 1, 10370 Dugo Selo punomoćnik sudionika u postupku ARANEA NOVA d.o.o.</item>
    </izvorni_sadrzaj>
    <derivirana_varijabla naziv="DomainObject.Predmet.OstaliListFormatedWithAdress_1">
      <item>Zoran Grmuša, Antuna Mihanovića 1, 10370 Dugo Selo punomoćnik sudionika u postupku ARANEA NOVA d.o.o.</item>
    </derivirana_varijabla>
  </DomainObject.Predmet.OstaliListFormatedWithAdress>
  <DomainObject.Predmet.OstaliListFormatedWithAdressOIB>
    <izvorni_sadrzaj>
      <item>Zoran Grmuša, OIB 37544567393, Antuna Mihanovića 1, 10370 Dugo Selo punomoćnik sudionika u postupku ARANEA NOVA d.o.o.</item>
    </izvorni_sadrzaj>
    <derivirana_varijabla naziv="DomainObject.Predmet.OstaliListFormatedWithAdressOIB_1">
      <item>Zoran Grmuša, OIB 37544567393, Antuna Mihanovića 1, 10370 Dugo Selo punomoćnik sudionika u postupku ARANEA NOVA d.o.o.</item>
    </derivirana_varijabla>
  </DomainObject.Predmet.OstaliListFormatedWithAdressOIB>
  <DomainObject.Predmet.OstaliListNazivFormated>
    <izvorni_sadrzaj>
      <item>Zoran Grmuša</item>
    </izvorni_sadrzaj>
    <derivirana_varijabla naziv="DomainObject.Predmet.OstaliListNazivFormated_1">
      <item>Zoran Grmuša</item>
    </derivirana_varijabla>
  </DomainObject.Predmet.OstaliListNazivFormated>
  <DomainObject.Predmet.OstaliListNazivFormatedOIB>
    <izvorni_sadrzaj>
      <item>Zoran Grmuša, OIB 37544567393</item>
    </izvorni_sadrzaj>
    <derivirana_varijabla naziv="DomainObject.Predmet.OstaliListNazivFormatedOIB_1">
      <item>Zoran Grmuša, OIB 37544567393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ARANEA NOVA d.o.o.</izvorni_sadrzaj>
    <derivirana_varijabla naziv="DomainObject.Predmet.ProtustrankaIDrugi_1">ARANEA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ARANEA NOVA d.o.o., OIB 03701295239, Zagrebačka 8, 10370 Prečec</izvorni_sadrzaj>
    <derivirana_varijabla naziv="DomainObject.Predmet.ProtustrankaIDrugiAdressOIB_1">ARANEA NOVA d.o.o., OIB 03701295239, Zagrebačka 8,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NOVA d.o.o.</item>
      <item>FINA Regionalni centar Zagreb</item>
      <item>Zoran Grmuša</item>
    </izvorni_sadrzaj>
    <derivirana_varijabla naziv="DomainObject.Predmet.SudioniciListNaziv_1">
      <item>ARANEA NOVA d.o.o.</item>
      <item>FINA Regionalni centar Zagreb</item>
      <item>Zoran Grmuša</item>
    </derivirana_varijabla>
  </DomainObject.Predmet.SudioniciListNaziv>
  <DomainObject.Predmet.SudioniciListAdressOIB>
    <izvorni_sadrzaj>
      <item>ARANEA NOVA d.o.o., OIB 03701295239, Zagrebačka 8,10370 Prečec</item>
      <item>FINA Regionalni centar Zagreb, OIB 85821130368, Trg svibanjskih žrtava 1995. 1,10000 Zagreb</item>
      <item>Zoran Grmuša, OIB 37544567393, Antuna Mihanovića 1,10370 Dugo Selo</item>
    </izvorni_sadrzaj>
    <derivirana_varijabla naziv="DomainObject.Predmet.SudioniciListAdressOIB_1">
      <item>ARANEA NOVA d.o.o., OIB 03701295239, Zagrebačka 8,10370 Prečec</item>
      <item>FINA Regionalni centar Zagreb, OIB 85821130368, Trg svibanjskih žrtava 1995. 1,10000 Zagreb</item>
      <item>Zoran Grmuša, OIB 37544567393, Antuna Mihanovića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03701295239</item>
      <item>, OIB 85821130368</item>
      <item>, OIB 37544567393</item>
    </izvorni_sadrzaj>
    <derivirana_varijabla naziv="DomainObject.Predmet.SudioniciListNazivOIB_1">
      <item>, OIB 03701295239</item>
      <item>, OIB 85821130368</item>
      <item>, OIB 37544567393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51B1E-4CC8-4B69-8C4B-C733A5CCC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2328</properties:Characters>
  <properties:Lines>76</properties:Lines>
  <properties:Paragraphs>34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2016-03-01T12:31:00Z</cp:lastPrinted>
  <dcterms:modified xmlns:xsi="http://www.w3.org/2001/XMLSchema-instance" xsi:type="dcterms:W3CDTF">2016-03-01T12:34:00Z</dcterms:modified>
  <cp:revision>119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