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6be1e" w14:paraId="7c6be1e" w:rsidRDefault="008E4692"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4D7B90">
        <w:rPr>
          <w:b/>
        </w:rPr>
        <w:t>1135</w:t>
      </w:r>
      <w:r w:rsidR="009D1228" w:rsidRPr="00C82BA1">
        <w:rPr>
          <w:b/>
        </w:rPr>
        <w:t>/2016</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C82BA1" w:rsidR="00C82BA1">
      <w:pPr>
        <w:jc w:val="both"/>
      </w:pPr>
      <w:r>
        <w:tab/>
        <w:t xml:space="preserve">Trgovački sud u Splitu, po sucu tog suda Pašku Bačiću, kao stečajnom sucu, u stečajnom 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4D7B90" w:rsidRPr="00515704">
        <w:t>KATANAC j.d.o.o. Split, Poljička cesta 7, OIB: 41178309115</w:t>
      </w:r>
      <w:r>
        <w:t>, dana</w:t>
      </w:r>
      <w:r w:rsidR="00EC1538">
        <w:t xml:space="preserve"> </w:t>
      </w:r>
      <w:r w:rsidR="00A76625">
        <w:t>20</w:t>
      </w:r>
      <w:r w:rsidR="00D713E7">
        <w:t xml:space="preserve">. </w:t>
      </w:r>
      <w:r w:rsidR="00A76625">
        <w:t>studenog</w:t>
      </w:r>
      <w:r w:rsidR="005A49E7">
        <w:t xml:space="preserve"> 2017</w:t>
      </w:r>
      <w:r w:rsidR="00A76625">
        <w:t>.</w:t>
      </w:r>
    </w:p>
    <w:p w:rsidRDefault="00A76625" w:rsidP="00C82BA1" w:rsidR="00A76625" w:rsidRPr="00646C01">
      <w:pPr>
        <w:jc w:val="both"/>
        <w:rPr>
          <w:sz w:val="20"/>
          <w:szCs w:val="20"/>
        </w:rPr>
      </w:pPr>
    </w:p>
    <w:p w:rsidRDefault="00C82BA1" w:rsidP="00C82BA1" w:rsidR="00C82BA1" w:rsidRPr="002A3716">
      <w:pPr>
        <w:jc w:val="both"/>
        <w:rPr>
          <w:sz w:val="18"/>
          <w:szCs w:val="18"/>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4D7B90" w:rsidRPr="00515704">
        <w:t>KATANAC j.d.o.o. Split, Poljička cesta 7, OIB: 41178309115</w:t>
      </w:r>
      <w:r>
        <w:t xml:space="preserve">, da u roku od 15 dana, a koji rok počinje teći istekom osmog dana od dana objave ovog rješenja na mrežnoj stranici e-Oglasna ploča sudova, solidarno uplate predujam u iznosu od </w:t>
      </w:r>
      <w:r w:rsidR="00A76625">
        <w:t>17</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4D7B90">
        <w:t>1135</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4D7B90" w:rsidP="004D7B90" w:rsidR="004D7B90">
      <w:pPr>
        <w:ind w:firstLine="708"/>
        <w:jc w:val="both"/>
      </w:pPr>
      <w:r>
        <w:rPr>
          <w:szCs w:val="24"/>
        </w:rPr>
        <w:t>Financijska agencija, Regionalni centar Split</w:t>
      </w:r>
      <w:r w:rsidR="00A76625">
        <w:rPr>
          <w:szCs w:val="24"/>
        </w:rPr>
        <w:t xml:space="preserve"> (u daljnjem tekstu: FINA)</w:t>
      </w:r>
      <w:r>
        <w:rPr>
          <w:szCs w:val="24"/>
        </w:rPr>
        <w:t xml:space="preserve"> podnijela je ovom sudu 20. travnja 2016. prijedlog za otvaranje stečajnog postupka nad dužnikom </w:t>
      </w:r>
      <w:r>
        <w:t xml:space="preserve">KATANAC j.d.o.o. Split, a sve sukladno odredbama čl. 110. st. 1. </w:t>
      </w:r>
      <w:r w:rsidRPr="00AD67DB">
        <w:t>Stečajnog zakona (</w:t>
      </w:r>
      <w:r>
        <w:t>Narodne novine 71/15</w:t>
      </w:r>
      <w:r w:rsidR="00A76625">
        <w:t xml:space="preserve"> i 104/17</w:t>
      </w:r>
      <w:r>
        <w:t>,</w:t>
      </w:r>
      <w:r w:rsidRPr="00AD67DB">
        <w:t xml:space="preserve"> dalje SZ)</w:t>
      </w:r>
      <w:r>
        <w:t>.</w:t>
      </w:r>
    </w:p>
    <w:p w:rsidRDefault="0001635B" w:rsidP="0001635B" w:rsidR="0001635B">
      <w:pPr>
        <w:ind w:firstLine="708"/>
        <w:jc w:val="both"/>
      </w:pPr>
    </w:p>
    <w:p w:rsidRDefault="004D7B90" w:rsidP="004D7B90" w:rsidR="004D7B90">
      <w:pPr>
        <w:ind w:firstLine="708"/>
        <w:jc w:val="both"/>
      </w:pPr>
      <w:r>
        <w:t>U</w:t>
      </w:r>
      <w:r w:rsidR="00A76625">
        <w:t xml:space="preserve"> podnesenom prijedlogu u bitnom je navedeno</w:t>
      </w:r>
      <w:r>
        <w:t xml:space="preserve"> da dužnik na dan 18. travnja 2016., u Očevidniku redoslijeda osnova za plaćanje, ima evidentirane neizvršene osnove za plaćanje u neprekinutom razdoblju od 120 dana, u ukupnom iznosu od 63.076,37 kn, kao i da prema podacima koji su dostavljeni od Hrvatskog </w:t>
      </w:r>
      <w:r w:rsidR="00DC7481">
        <w:t>zavoda za mirovinsko osiguranje dužnik ima četvero</w:t>
      </w:r>
      <w:r>
        <w:t xml:space="preserve"> zaposlenih, a predlagatelj da ne raspolaže podacima o imovini</w:t>
      </w:r>
      <w:r w:rsidR="00DC7481">
        <w:t xml:space="preserve"> dužnika</w:t>
      </w:r>
      <w:r>
        <w:t>.</w:t>
      </w:r>
    </w:p>
    <w:p w:rsidRDefault="00306EE8" w:rsidP="00A65088" w:rsidR="00306EE8">
      <w:pPr>
        <w:ind w:firstLine="708"/>
        <w:jc w:val="both"/>
      </w:pPr>
    </w:p>
    <w:p w:rsidRDefault="00C07794" w:rsidP="00C07794" w:rsidR="006B2F06">
      <w:pPr>
        <w:ind w:firstLine="708"/>
        <w:jc w:val="both"/>
      </w:pPr>
      <w:r w:rsidRPr="006A49A6">
        <w:t xml:space="preserve">Povodom podnesenog prijedloga, rješenjem </w:t>
      </w:r>
      <w:r w:rsidR="006B2F06">
        <w:t>ovog suda</w:t>
      </w:r>
      <w:r w:rsidRPr="006A49A6">
        <w:t xml:space="preserve"> posl. br. 12. St-</w:t>
      </w:r>
      <w:r w:rsidR="004D7B90">
        <w:t>1135</w:t>
      </w:r>
      <w:r w:rsidR="006B2F06">
        <w:t>/2016</w:t>
      </w:r>
      <w:r w:rsidRPr="006A49A6">
        <w:t xml:space="preserve"> od </w:t>
      </w:r>
      <w:r w:rsidR="00D713E7">
        <w:t>1. ožujka</w:t>
      </w:r>
      <w:r w:rsidR="006B2F06">
        <w:t xml:space="preserve"> </w:t>
      </w:r>
      <w:r w:rsidRPr="006A49A6">
        <w:t>201</w:t>
      </w:r>
      <w:r w:rsidR="009D1228">
        <w:t>7</w:t>
      </w:r>
      <w:r w:rsidR="006B2F06">
        <w:t>. pokrenut je</w:t>
      </w:r>
      <w:r w:rsidRPr="006A49A6">
        <w:t xml:space="preserve"> prethodni postupak </w:t>
      </w:r>
      <w:r w:rsidR="006B2F06">
        <w:t xml:space="preserve">radi utvrđivanja </w:t>
      </w:r>
      <w:r w:rsidR="00AC0514">
        <w:t>pretpostavki</w:t>
      </w:r>
      <w:r w:rsidR="006B2F06">
        <w:t xml:space="preserve"> za otvaranje stečajnog postupka nad dužnikom</w:t>
      </w:r>
      <w:r w:rsidR="00D50543">
        <w:t>.</w:t>
      </w:r>
      <w:r w:rsidR="00DC7481">
        <w:t xml:space="preserve"> Isto tako, rješenjem ovog suda broj 12. </w:t>
      </w:r>
      <w:r w:rsidR="00DC7481" w:rsidRPr="006A49A6">
        <w:t>St-</w:t>
      </w:r>
      <w:r w:rsidR="00DC7481">
        <w:t>1135/2016</w:t>
      </w:r>
      <w:r w:rsidR="00DC7481" w:rsidRPr="006A49A6">
        <w:t xml:space="preserve"> od </w:t>
      </w:r>
      <w:r w:rsidR="00DC7481">
        <w:t xml:space="preserve">4. travnja </w:t>
      </w:r>
      <w:r w:rsidR="00DC7481" w:rsidRPr="006A49A6">
        <w:t>201</w:t>
      </w:r>
      <w:r w:rsidR="00DC7481">
        <w:t xml:space="preserve">7. određene su mjere osiguranja te je dužniku postavljen privremeni stečajni </w:t>
      </w:r>
      <w:r w:rsidR="00DC7481">
        <w:lastRenderedPageBreak/>
        <w:t xml:space="preserve">upravitelj </w:t>
      </w:r>
      <w:r w:rsidR="00731AEF">
        <w:t>Jozo</w:t>
      </w:r>
      <w:r w:rsidR="00DC7481">
        <w:t xml:space="preserve"> </w:t>
      </w:r>
      <w:r w:rsidR="00731AEF">
        <w:t>Bagarić</w:t>
      </w:r>
      <w:r w:rsidR="00DC7481">
        <w:t xml:space="preserve"> iz Ploča. Tim rješenjem, privremenom stečajnom upravitelju su određene dužnosti i to:</w:t>
      </w:r>
      <w:r w:rsidR="00731AEF" w:rsidRPr="00731AEF">
        <w:t xml:space="preserve"> </w:t>
      </w:r>
      <w:r w:rsidR="00731AEF" w:rsidRPr="00A5440A">
        <w:t>zaštititi i održavati imovinu dužnika,</w:t>
      </w:r>
      <w:r w:rsidR="00731AEF" w:rsidRPr="00A5440A">
        <w:rPr>
          <w:lang w:val="fr-FR"/>
        </w:rPr>
        <w:t xml:space="preserve"> </w:t>
      </w:r>
      <w:r w:rsidR="00731AEF">
        <w:t>izvršiti pregled dužnikovog poslovnog prostora, kao i</w:t>
      </w:r>
      <w:r w:rsidR="00731AEF" w:rsidRPr="00616149">
        <w:rPr>
          <w:lang w:val="fr-FR"/>
        </w:rPr>
        <w:t xml:space="preserve"> </w:t>
      </w:r>
      <w:r w:rsidR="00731AEF" w:rsidRPr="00616149">
        <w:rPr>
          <w:lang w:eastAsia="hr-HR" w:val="fr-FR"/>
        </w:rPr>
        <w:t>pregledati poslovne knjige i</w:t>
      </w:r>
      <w:r w:rsidR="00731AEF">
        <w:rPr>
          <w:lang w:eastAsia="hr-HR" w:val="fr-FR"/>
        </w:rPr>
        <w:t xml:space="preserve"> poslovnu dokumentaciju dužnika </w:t>
      </w:r>
      <w:r w:rsidR="00731AEF" w:rsidRPr="00616149">
        <w:t>te posebno ispitati mogu li se imovinom dužnika pokriti troškovi stečajnog postupka.</w:t>
      </w:r>
    </w:p>
    <w:p w:rsidRDefault="00731AEF" w:rsidP="00C07794" w:rsidR="00731AEF">
      <w:pPr>
        <w:ind w:firstLine="708"/>
        <w:jc w:val="both"/>
      </w:pPr>
    </w:p>
    <w:p w:rsidRDefault="00731AEF" w:rsidP="00731AEF" w:rsidR="00731AEF">
      <w:pPr>
        <w:ind w:firstLine="708"/>
        <w:jc w:val="both"/>
      </w:pPr>
      <w:r>
        <w:t>Dužnik se tijekom prethodnog postupka nije očitovao na podneseni prijedlog za otvaranje stečajnog postupka, a isto tako osobe ovlaštene za zastupanje dužnika nisu pristupile na zakazana ročišta u prethodnom postupku, niti su dostavile sudu popis imovine i obveza dužnika.</w:t>
      </w:r>
    </w:p>
    <w:p w:rsidRDefault="00D50543" w:rsidP="00042F59" w:rsidR="00D50543">
      <w:pPr>
        <w:jc w:val="both"/>
      </w:pPr>
    </w:p>
    <w:p w:rsidRDefault="00D50543" w:rsidP="00D50543" w:rsidR="00D50543">
      <w:pPr>
        <w:ind w:firstLine="708"/>
        <w:jc w:val="both"/>
      </w:pPr>
      <w:r>
        <w:t xml:space="preserve">FINA je za potrebe prethodnog postupka dostavila ovom sudu potvrdu o neizvršenim osnovama za plaćanje dužnika (list </w:t>
      </w:r>
      <w:r w:rsidR="004D7B90">
        <w:t>16</w:t>
      </w:r>
      <w:r>
        <w:t xml:space="preserve"> spisa) kojom se potvrđuje da dužnik na dan </w:t>
      </w:r>
      <w:r w:rsidR="004D7B90">
        <w:t>27.03</w:t>
      </w:r>
      <w:r w:rsidR="009D1228">
        <w:t>.2017</w:t>
      </w:r>
      <w:r>
        <w:t>.</w:t>
      </w:r>
      <w:r w:rsidR="00731AEF">
        <w:t>,</w:t>
      </w:r>
      <w:r>
        <w:t xml:space="preserve"> u Očevidniku </w:t>
      </w:r>
      <w:r>
        <w:rPr>
          <w:szCs w:val="24"/>
        </w:rPr>
        <w:t>redoslijeda osnova za plaćanje</w:t>
      </w:r>
      <w:r w:rsidR="00731AEF">
        <w:rPr>
          <w:szCs w:val="24"/>
        </w:rPr>
        <w:t>,</w:t>
      </w:r>
      <w:r>
        <w:rPr>
          <w:szCs w:val="24"/>
        </w:rPr>
        <w:t xml:space="preserve"> ima evidentirane neizvršne osnove za plaćanje u neprekinutom razdoblju od </w:t>
      </w:r>
      <w:r w:rsidR="004D7B90">
        <w:rPr>
          <w:szCs w:val="24"/>
        </w:rPr>
        <w:t>462</w:t>
      </w:r>
      <w:r w:rsidR="003145B3">
        <w:rPr>
          <w:szCs w:val="24"/>
        </w:rPr>
        <w:t xml:space="preserve"> </w:t>
      </w:r>
      <w:r>
        <w:rPr>
          <w:szCs w:val="24"/>
        </w:rPr>
        <w:t xml:space="preserve">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EC1538" w:rsidP="003145B3" w:rsidR="00EC1538">
      <w:pPr>
        <w:jc w:val="both"/>
      </w:pPr>
    </w:p>
    <w:p w:rsidRDefault="00D50543" w:rsidP="004D7B90" w:rsidR="000411CB">
      <w:pPr>
        <w:ind w:firstLine="708"/>
        <w:jc w:val="both"/>
        <w:rPr>
          <w:szCs w:val="24"/>
        </w:rPr>
      </w:pPr>
      <w:r>
        <w:t xml:space="preserve">Na ročištu koje je u prethodnom postupku održano kod ovog suda </w:t>
      </w:r>
      <w:r w:rsidR="004D7B90">
        <w:t>03.05</w:t>
      </w:r>
      <w:r w:rsidR="009D1228">
        <w:t>.2017</w:t>
      </w:r>
      <w:r>
        <w:t>. god.</w:t>
      </w:r>
      <w:r w:rsidR="009D1228">
        <w:t>,</w:t>
      </w:r>
      <w:r w:rsidR="004D7B90">
        <w:t xml:space="preserve"> </w:t>
      </w:r>
      <w:r w:rsidR="000411CB">
        <w:t xml:space="preserve">kao i u pisanom izvješću koje je dostavio sudu 15.05.2017., </w:t>
      </w:r>
      <w:r w:rsidR="004D7B90">
        <w:t xml:space="preserve">privremeni stečajni upravitelj Jozo Bagarić </w:t>
      </w:r>
      <w:r w:rsidR="000411CB">
        <w:t>je naveo da</w:t>
      </w:r>
      <w:r w:rsidR="004D7B90">
        <w:t xml:space="preserve"> nije </w:t>
      </w:r>
      <w:r w:rsidR="004D7B90">
        <w:rPr>
          <w:szCs w:val="24"/>
        </w:rPr>
        <w:t xml:space="preserve">uspio stupiti u kontakt s odgovornim osobama dužnika, a niti utvrditi da dužnik ima bilo kakve imovine. </w:t>
      </w:r>
      <w:r w:rsidR="000411CB">
        <w:rPr>
          <w:szCs w:val="24"/>
        </w:rPr>
        <w:t xml:space="preserve">U svom izvješću, naveo je </w:t>
      </w:r>
      <w:r w:rsidR="004D7B90">
        <w:rPr>
          <w:szCs w:val="24"/>
        </w:rPr>
        <w:t>da na registriranoj adresi dužnika Poljička cesta 7 u Splitu nije pronašao poslovne prostorije dužnika, već je utvrdio da se radi o stambenoj zgradi čiji stanari nemaju bilo kakvih saznanja da bi se tu nalazilo sjedište dužnika ili da bi tu stanovao z.z. dužnika Tomislav Kožić, a na poštanskim sandučićima odnosno parlafonu</w:t>
      </w:r>
      <w:r w:rsidR="007C3CFD">
        <w:rPr>
          <w:szCs w:val="24"/>
        </w:rPr>
        <w:t xml:space="preserve"> da</w:t>
      </w:r>
      <w:r w:rsidR="004D7B90">
        <w:rPr>
          <w:szCs w:val="24"/>
        </w:rPr>
        <w:t xml:space="preserve"> nema oznake dužnika ili njegovih odgovornih osoba. </w:t>
      </w:r>
      <w:r w:rsidR="000411CB">
        <w:rPr>
          <w:szCs w:val="24"/>
        </w:rPr>
        <w:t xml:space="preserve">Isto tako, pismena koja je uputio na prijavljenu adresu stanovanja z.z. dužnika Tomislava Kožića, Nehajski put 10 u Kaštel Sućurcu, da su mu vraćena neuručena uz napomenu </w:t>
      </w:r>
      <w:r w:rsidR="007C3CFD">
        <w:rPr>
          <w:szCs w:val="24"/>
        </w:rPr>
        <w:t xml:space="preserve">da </w:t>
      </w:r>
      <w:r w:rsidR="000411CB">
        <w:rPr>
          <w:szCs w:val="24"/>
        </w:rPr>
        <w:t>ta osoba ne pos</w:t>
      </w:r>
      <w:r w:rsidR="00F806FA">
        <w:rPr>
          <w:szCs w:val="24"/>
        </w:rPr>
        <w:t>toji na naznačenoj adresi. Priv</w:t>
      </w:r>
      <w:r w:rsidR="000411CB">
        <w:rPr>
          <w:szCs w:val="24"/>
        </w:rPr>
        <w:t>r</w:t>
      </w:r>
      <w:r w:rsidR="00F806FA">
        <w:rPr>
          <w:szCs w:val="24"/>
        </w:rPr>
        <w:t>e</w:t>
      </w:r>
      <w:r w:rsidR="000411CB">
        <w:rPr>
          <w:szCs w:val="24"/>
        </w:rPr>
        <w:t>meni stečajni upravitelj je nadalje naveo da je od Policijske uprave zatražio podatke o motornim vozilima u vlasništvu dužnika</w:t>
      </w:r>
      <w:r w:rsidR="00646C01">
        <w:rPr>
          <w:szCs w:val="24"/>
        </w:rPr>
        <w:t xml:space="preserve"> te</w:t>
      </w:r>
      <w:r w:rsidR="000411CB">
        <w:rPr>
          <w:szCs w:val="24"/>
        </w:rPr>
        <w:t xml:space="preserve"> da je iz uvjerenja Policijske uprave, koje je dostavio uz izvješće, razvidno da dužnik nij</w:t>
      </w:r>
      <w:r w:rsidR="006E0F3B">
        <w:rPr>
          <w:szCs w:val="24"/>
        </w:rPr>
        <w:t>e evidentiran kao vlasnik vozil</w:t>
      </w:r>
      <w:r w:rsidR="000411CB">
        <w:rPr>
          <w:szCs w:val="24"/>
        </w:rPr>
        <w:t>a. Ist</w:t>
      </w:r>
      <w:r w:rsidR="007C3CFD">
        <w:rPr>
          <w:szCs w:val="24"/>
        </w:rPr>
        <w:t xml:space="preserve">o tako, </w:t>
      </w:r>
      <w:r w:rsidR="000411CB">
        <w:rPr>
          <w:szCs w:val="24"/>
        </w:rPr>
        <w:t xml:space="preserve">da je uvidom u zemljišnik Općinskog suda u Splitu </w:t>
      </w:r>
      <w:r w:rsidR="007C3CFD">
        <w:rPr>
          <w:szCs w:val="24"/>
        </w:rPr>
        <w:t>utvrdio da dužnik nije evidentiran ni kao vlasnik nekretnina.</w:t>
      </w:r>
      <w:r w:rsidR="00F806FA">
        <w:rPr>
          <w:szCs w:val="24"/>
        </w:rPr>
        <w:t xml:space="preserve"> S obzirom na nedostupnost poslovne dokumentacije dužnika, kao i obzirom da je dužnik registriran kao jednostavno društvo s ograničenom odgovornošću s </w:t>
      </w:r>
      <w:r w:rsidR="006E0F3B">
        <w:rPr>
          <w:szCs w:val="24"/>
        </w:rPr>
        <w:t>temeljnim kapitalom od 10,00 kn</w:t>
      </w:r>
      <w:r w:rsidR="00F806FA">
        <w:rPr>
          <w:szCs w:val="24"/>
        </w:rPr>
        <w:t xml:space="preserve"> te da </w:t>
      </w:r>
      <w:r w:rsidR="006E0F3B">
        <w:rPr>
          <w:szCs w:val="24"/>
        </w:rPr>
        <w:t xml:space="preserve">isti </w:t>
      </w:r>
      <w:r w:rsidR="00F806FA">
        <w:rPr>
          <w:szCs w:val="24"/>
        </w:rPr>
        <w:t xml:space="preserve">nema nekretnina niti vozila, </w:t>
      </w:r>
      <w:r w:rsidR="006E0F3B">
        <w:rPr>
          <w:szCs w:val="24"/>
        </w:rPr>
        <w:t>to je stoga stečajni upravitelj zaključio da dužnik nema imovine čijim bi se unovčenjem mogli pokriti troškovi stečajnog postupka te je predložio da se, sukladno čl. 132. Stečajnog zakona, pozovu osobe koje imaju pravni interes za provedbu stečajnog postupka nad dužnikom na uplatu predujma od 20.000,00 kn za namirenje troškova stečajnog postupka.</w:t>
      </w:r>
    </w:p>
    <w:p w:rsidRDefault="004D7B90" w:rsidP="007C3CFD" w:rsidR="004D7B90">
      <w:pPr>
        <w:jc w:val="both"/>
        <w:rPr>
          <w:szCs w:val="24"/>
        </w:rPr>
      </w:pPr>
    </w:p>
    <w:p w:rsidRDefault="00C23A54" w:rsidP="00C23A54" w:rsidR="00C23A54">
      <w:pPr>
        <w:ind w:firstLine="708"/>
        <w:jc w:val="both"/>
        <w:rPr>
          <w:szCs w:val="24"/>
        </w:rPr>
      </w:pPr>
      <w:r>
        <w:t xml:space="preserve">Odredbom čl. </w:t>
      </w:r>
      <w:r>
        <w:rPr>
          <w:szCs w:val="24"/>
        </w:rPr>
        <w:t>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w:t>
      </w:r>
      <w:r w:rsidR="00853084">
        <w:rPr>
          <w:szCs w:val="24"/>
        </w:rPr>
        <w:t>-a</w:t>
      </w:r>
      <w:r>
        <w:rPr>
          <w:szCs w:val="24"/>
        </w:rPr>
        <w:t xml:space="preserve"> propisano je da ako osobe iz stavka 1. ovog članka ne predujme zatraženi iznos, sud će donijeti rješenje o otvaranju i zaključenju stečajnog postupka. </w:t>
      </w:r>
    </w:p>
    <w:p w:rsidRDefault="00C23A54" w:rsidP="00C23A54" w:rsidR="00C23A54">
      <w:pPr>
        <w:ind w:firstLine="708"/>
        <w:jc w:val="both"/>
        <w:rPr>
          <w:szCs w:val="24"/>
        </w:rPr>
      </w:pPr>
    </w:p>
    <w:p w:rsidRDefault="00646C01" w:rsidP="00934FB5" w:rsidR="00646C01">
      <w:pPr>
        <w:ind w:firstLine="708"/>
        <w:jc w:val="both"/>
        <w:rPr>
          <w:szCs w:val="24"/>
        </w:rPr>
      </w:pPr>
    </w:p>
    <w:p w:rsidRDefault="00C23A54" w:rsidP="00934FB5" w:rsidR="00042F59" w:rsidRPr="00934FB5">
      <w:pPr>
        <w:ind w:firstLine="708"/>
        <w:jc w:val="both"/>
        <w:rPr>
          <w:szCs w:val="24"/>
        </w:rPr>
      </w:pPr>
      <w:r>
        <w:rPr>
          <w:szCs w:val="24"/>
        </w:rPr>
        <w:t xml:space="preserve">Kako je dakle tijekom prethodnog postupka utvrđeno postojanje stečajnog razloga nesposobnosti za plaćanje dužnika, </w:t>
      </w:r>
      <w:r w:rsidR="00853084">
        <w:rPr>
          <w:szCs w:val="24"/>
        </w:rPr>
        <w:t xml:space="preserve">dok isto tako iz </w:t>
      </w:r>
      <w:r w:rsidR="007C3CFD">
        <w:rPr>
          <w:szCs w:val="24"/>
        </w:rPr>
        <w:t>rezultata prethodnog postupka, a prvenstveno iz izvješća privremenog stečajnog upravitelja,</w:t>
      </w:r>
      <w:r w:rsidR="00853084">
        <w:rPr>
          <w:szCs w:val="24"/>
        </w:rPr>
        <w:t xml:space="preserve"> proizlazi da </w:t>
      </w:r>
      <w:r w:rsidR="007C3CFD">
        <w:rPr>
          <w:szCs w:val="24"/>
        </w:rPr>
        <w:t>nije utvrđeno postojanje bilo kakve imovine</w:t>
      </w:r>
      <w:r w:rsidR="00853084">
        <w:rPr>
          <w:szCs w:val="24"/>
        </w:rPr>
        <w:t xml:space="preserve"> dužnika koja bi ušla u stečajnu masu </w:t>
      </w:r>
      <w:r w:rsidR="006E0F3B">
        <w:rPr>
          <w:szCs w:val="24"/>
        </w:rPr>
        <w:t>i iz koje bi se mogli pod</w:t>
      </w:r>
      <w:r w:rsidR="007C3CFD">
        <w:rPr>
          <w:szCs w:val="24"/>
        </w:rPr>
        <w:t xml:space="preserve">miriti troškovi stečajnog postupka to je stoga, </w:t>
      </w:r>
      <w:r w:rsidR="00853084">
        <w:rPr>
          <w:szCs w:val="24"/>
        </w:rPr>
        <w:t>sukladno naprijed citiranoj odredbi čl. 132. SZ-a, valjalo ovim rješenjem p</w:t>
      </w:r>
      <w:r w:rsidR="007C3CFD">
        <w:rPr>
          <w:szCs w:val="24"/>
        </w:rPr>
        <w:t>ozvati vjerovnike odnosno osobe</w:t>
      </w:r>
      <w:r w:rsidR="00853084">
        <w:rPr>
          <w:szCs w:val="24"/>
        </w:rPr>
        <w:t xml:space="preserve"> </w:t>
      </w:r>
      <w:r w:rsidR="0017455A">
        <w:rPr>
          <w:szCs w:val="24"/>
        </w:rPr>
        <w:t>koje im</w:t>
      </w:r>
      <w:r w:rsidR="00372D43">
        <w:rPr>
          <w:szCs w:val="24"/>
        </w:rPr>
        <w:t>aju pravni interes za provedbom</w:t>
      </w:r>
      <w:r w:rsidR="0017455A">
        <w:rPr>
          <w:szCs w:val="24"/>
        </w:rPr>
        <w:t xml:space="preserve"> st</w:t>
      </w:r>
      <w:r w:rsidR="00372D43">
        <w:rPr>
          <w:szCs w:val="24"/>
        </w:rPr>
        <w:t xml:space="preserve">ečajnog postupka nad dužnikom </w:t>
      </w:r>
      <w:r w:rsidR="00853084">
        <w:rPr>
          <w:szCs w:val="24"/>
        </w:rPr>
        <w:t>na uplatu predujma</w:t>
      </w:r>
      <w:r w:rsidR="0017455A">
        <w:rPr>
          <w:szCs w:val="24"/>
        </w:rPr>
        <w:t xml:space="preserve"> za namirenje troškova stečajnog postupka, jer ukoliko takav predujam bude uplaćen tada bi se mogao provesti redovni</w:t>
      </w:r>
      <w:r w:rsidR="00372D43">
        <w:rPr>
          <w:szCs w:val="24"/>
        </w:rPr>
        <w:t xml:space="preserve"> stečajni postupak nad dužnikom.</w:t>
      </w:r>
    </w:p>
    <w:p w:rsidRDefault="00042F59" w:rsidP="00372D43" w:rsidR="00042F59">
      <w:pPr>
        <w:ind w:firstLine="708"/>
        <w:jc w:val="both"/>
      </w:pPr>
    </w:p>
    <w:p w:rsidRDefault="002A3716" w:rsidP="002A3716" w:rsidR="002A3716"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2A3716" w:rsidP="002A3716" w:rsidR="002A3716" w:rsidRPr="00BD2D8B">
      <w:pPr>
        <w:jc w:val="both"/>
      </w:pPr>
    </w:p>
    <w:p w:rsidRDefault="002A3716" w:rsidP="002A3716" w:rsidR="002A3716">
      <w:pPr>
        <w:ind w:firstLine="708"/>
        <w:jc w:val="both"/>
      </w:pPr>
      <w:r>
        <w:t>Uzimajući u obzir</w:t>
      </w:r>
      <w:r w:rsidRPr="00BD2D8B">
        <w:t xml:space="preserve"> navedeno, ovaj sud </w:t>
      </w:r>
      <w:r>
        <w:t xml:space="preserve">smatra da bi </w:t>
      </w:r>
      <w:r w:rsidRPr="00BD2D8B">
        <w:t>očekivani iznos troškova koji bi mogli nastati u slučaju redovitog provođenja stečajnog postupka nad dužnikom</w:t>
      </w:r>
      <w:r>
        <w:t xml:space="preserve"> iznosio ukupno oko 20</w:t>
      </w:r>
      <w:r w:rsidRPr="00BD2D8B">
        <w:t>.000,00 kn</w:t>
      </w:r>
      <w:r>
        <w:t>. Budući da je FINA obavijestila sud da je na ime predujma za troškove stečajnog postupka s računa dužnika zaplijenjen iznos od 3.316,00 kn, to je stoga visina zatraženog pre</w:t>
      </w:r>
      <w:r w:rsidR="005F03AF">
        <w:t>dujma</w:t>
      </w:r>
      <w:r>
        <w:t xml:space="preserve"> određena u iznosu od 17.000,00 kn.</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A76625" w:rsidR="0028268A" w:rsidRPr="00A76625">
      <w:pPr>
        <w:jc w:val="center"/>
      </w:pPr>
      <w:r w:rsidRPr="009C4FD6">
        <w:rPr>
          <w:szCs w:val="24"/>
        </w:rPr>
        <w:t>U Splitu,</w:t>
      </w:r>
      <w:r w:rsidR="007A4908">
        <w:rPr>
          <w:szCs w:val="24"/>
        </w:rPr>
        <w:t xml:space="preserve"> </w:t>
      </w:r>
      <w:r w:rsidR="00A76625">
        <w:t>20. studenog 2017.</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DA34CB" w:rsidR="0028268A" w:rsidRPr="00765651">
      <w:pPr>
        <w:ind w:left="7080"/>
        <w:rPr>
          <w:sz w:val="28"/>
          <w:szCs w:val="28"/>
        </w:rPr>
      </w:pPr>
    </w:p>
    <w:p w:rsidRDefault="0028268A" w:rsidP="00254B18" w:rsidR="0028268A">
      <w:pPr>
        <w:ind w:firstLine="708" w:left="7080"/>
      </w:pPr>
      <w:r>
        <w:t>Paško Bačić</w:t>
      </w:r>
    </w:p>
    <w:p w:rsidRDefault="00254B18" w:rsidP="0028268A" w:rsidR="00254B18" w:rsidRPr="00646C01">
      <w:pPr>
        <w:rPr>
          <w:sz w:val="22"/>
        </w:rPr>
      </w:pPr>
    </w:p>
    <w:p w:rsidRDefault="00853084" w:rsidP="0028268A" w:rsidR="00853084"/>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rsidRPr="00646C01">
      <w:pPr>
        <w:rPr>
          <w:sz w:val="16"/>
          <w:szCs w:val="16"/>
        </w:rPr>
      </w:pPr>
    </w:p>
    <w:p w:rsidRDefault="00D713E7" w:rsidP="00853084" w:rsidR="00D713E7" w:rsidRPr="00646C01">
      <w:pPr>
        <w:rPr>
          <w:sz w:val="16"/>
          <w:szCs w:val="16"/>
        </w:rPr>
      </w:pPr>
    </w:p>
    <w:p w:rsidRDefault="00853084" w:rsidP="00853084" w:rsidR="00853084" w:rsidRPr="0046556C">
      <w:pPr>
        <w:jc w:val="both"/>
      </w:pPr>
      <w:r w:rsidRPr="0046556C">
        <w:t>DNA:</w:t>
      </w:r>
    </w:p>
    <w:p w:rsidRDefault="00853084" w:rsidP="00853084" w:rsidR="00853084">
      <w:pPr>
        <w:jc w:val="both"/>
      </w:pPr>
      <w:r w:rsidRPr="0046556C">
        <w:t xml:space="preserve">-  predlagatelju – </w:t>
      </w:r>
      <w:r>
        <w:t>FINA Split</w:t>
      </w:r>
    </w:p>
    <w:p w:rsidRDefault="00A76625" w:rsidP="00853084" w:rsidR="00A76625">
      <w:pPr>
        <w:jc w:val="both"/>
      </w:pPr>
      <w:r>
        <w:t>-  dužniku</w:t>
      </w:r>
    </w:p>
    <w:p w:rsidRDefault="00853084" w:rsidP="00853084" w:rsidR="00853084">
      <w:pPr>
        <w:jc w:val="both"/>
      </w:pPr>
      <w:r w:rsidRPr="0046556C">
        <w:t xml:space="preserve">-  </w:t>
      </w:r>
      <w:r w:rsidR="007A4908">
        <w:t>privremenom stečajnom upravitelju</w:t>
      </w:r>
    </w:p>
    <w:p w:rsidRDefault="00853084" w:rsidP="00853084" w:rsidR="00853084" w:rsidRPr="0046556C">
      <w:pPr>
        <w:jc w:val="both"/>
      </w:pPr>
      <w:r w:rsidRPr="0046556C">
        <w:t xml:space="preserve">-  e-Oglasna ploča </w:t>
      </w:r>
      <w:r>
        <w:t>suda</w:t>
      </w:r>
    </w:p>
    <w:p w:rsidRDefault="00853084" w:rsidP="00646C01" w:rsidR="0001635B" w:rsidRPr="00C82BA1">
      <w:pPr>
        <w:jc w:val="both"/>
      </w:pPr>
      <w:r w:rsidRPr="0046556C">
        <w:t>-  u spis</w:t>
      </w:r>
    </w:p>
    <w:sectPr w:rsidSect="00646C01" w:rsidR="0001635B" w:rsidRPr="00C82BA1">
      <w:headerReference w:type="default" r:id="rId10"/>
      <w:pgSz w:h="16838" w:w="11906"/>
      <w:pgMar w:gutter="0" w:footer="708" w:header="708" w:left="1417" w:bottom="127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003D" w:rsidP="0001635B" w:rsidR="0002003D">
      <w:r>
        <w:separator/>
      </w:r>
    </w:p>
  </w:endnote>
  <w:endnote w:id="0" w:type="continuationSeparator">
    <w:p w:rsidRDefault="0002003D" w:rsidP="0001635B" w:rsidR="000200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003D" w:rsidP="0001635B" w:rsidR="0002003D">
      <w:r>
        <w:separator/>
      </w:r>
    </w:p>
  </w:footnote>
  <w:footnote w:id="0" w:type="continuationSeparator">
    <w:p w:rsidRDefault="0002003D" w:rsidP="0001635B" w:rsidR="000200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BD3100">
      <w:rPr>
        <w:noProof/>
      </w:rPr>
      <w:t>3</w:t>
    </w:r>
    <w:r>
      <w:fldChar w:fldCharType="end"/>
    </w:r>
    <w:r>
      <w:t>-</w:t>
    </w:r>
    <w:r>
      <w:tab/>
      <w:t xml:space="preserve">   12. St-</w:t>
    </w:r>
    <w:r w:rsidR="004D7B90">
      <w:t>1135</w:t>
    </w:r>
    <w:r>
      <w:t>/2016</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003D"/>
    <w:rsid w:val="000411CB"/>
    <w:rsid w:val="00042F59"/>
    <w:rsid w:val="000B1AD9"/>
    <w:rsid w:val="000B6FAD"/>
    <w:rsid w:val="000F41F7"/>
    <w:rsid w:val="00172083"/>
    <w:rsid w:val="0017455A"/>
    <w:rsid w:val="00191535"/>
    <w:rsid w:val="002336AD"/>
    <w:rsid w:val="00254B18"/>
    <w:rsid w:val="0028268A"/>
    <w:rsid w:val="002A3716"/>
    <w:rsid w:val="002A70CF"/>
    <w:rsid w:val="00306EE8"/>
    <w:rsid w:val="003145B3"/>
    <w:rsid w:val="00315A10"/>
    <w:rsid w:val="00335D92"/>
    <w:rsid w:val="00372D43"/>
    <w:rsid w:val="003A2582"/>
    <w:rsid w:val="003D01C2"/>
    <w:rsid w:val="00411F9D"/>
    <w:rsid w:val="00434CF5"/>
    <w:rsid w:val="004745EB"/>
    <w:rsid w:val="004922BA"/>
    <w:rsid w:val="004D2E23"/>
    <w:rsid w:val="004D7B90"/>
    <w:rsid w:val="00527E87"/>
    <w:rsid w:val="005A49E7"/>
    <w:rsid w:val="005F03AF"/>
    <w:rsid w:val="00646C01"/>
    <w:rsid w:val="006B2F06"/>
    <w:rsid w:val="006E0F3B"/>
    <w:rsid w:val="006E2E5B"/>
    <w:rsid w:val="006F4A44"/>
    <w:rsid w:val="00724DFD"/>
    <w:rsid w:val="00731AEF"/>
    <w:rsid w:val="00757C72"/>
    <w:rsid w:val="00765651"/>
    <w:rsid w:val="007A4908"/>
    <w:rsid w:val="007C3CFD"/>
    <w:rsid w:val="008519F8"/>
    <w:rsid w:val="00853084"/>
    <w:rsid w:val="00865F73"/>
    <w:rsid w:val="008E4692"/>
    <w:rsid w:val="008E4A02"/>
    <w:rsid w:val="00916B3B"/>
    <w:rsid w:val="00934FB5"/>
    <w:rsid w:val="009C4FD6"/>
    <w:rsid w:val="009D1228"/>
    <w:rsid w:val="009D1496"/>
    <w:rsid w:val="009F4E01"/>
    <w:rsid w:val="00A14B7B"/>
    <w:rsid w:val="00A160C7"/>
    <w:rsid w:val="00A26461"/>
    <w:rsid w:val="00A42CE8"/>
    <w:rsid w:val="00A65088"/>
    <w:rsid w:val="00A655B0"/>
    <w:rsid w:val="00A76625"/>
    <w:rsid w:val="00A86E8D"/>
    <w:rsid w:val="00A9627C"/>
    <w:rsid w:val="00AC0514"/>
    <w:rsid w:val="00B17B3D"/>
    <w:rsid w:val="00BB0197"/>
    <w:rsid w:val="00BD3100"/>
    <w:rsid w:val="00BE546C"/>
    <w:rsid w:val="00C07794"/>
    <w:rsid w:val="00C21DEF"/>
    <w:rsid w:val="00C23A54"/>
    <w:rsid w:val="00C82BA1"/>
    <w:rsid w:val="00CD4305"/>
    <w:rsid w:val="00CD43BF"/>
    <w:rsid w:val="00D50543"/>
    <w:rsid w:val="00D713E7"/>
    <w:rsid w:val="00DA34CB"/>
    <w:rsid w:val="00DC7481"/>
    <w:rsid w:val="00DD581D"/>
    <w:rsid w:val="00EC1538"/>
    <w:rsid w:val="00F63621"/>
    <w:rsid w:val="00F806FA"/>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D3100"/>
    <w:rPr>
      <w:color w:val="808080"/>
      <w:bdr w:space="0" w:sz="0" w:color="auto" w:val="none"/>
      <w:shd w:fill="auto" w:color="auto" w:val="clear"/>
    </w:rPr>
  </w:style>
  <w:style w:customStyle="true" w:styleId="eSPISCCParagraphDefaultFont" w:type="character">
    <w:name w:val="eSPIS_CC_Paragraph Default Font"/>
    <w:basedOn w:val="Zadanifontodlomka"/>
    <w:rsid w:val="00BD31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3100"/>
    <w:rPr>
      <w:bdr w:space="0" w:sz="0" w:color="auto" w:val="none"/>
      <w:shd w:fill="FFFFCC" w:color="auto" w:val="clear"/>
      <w:lang w:val="hr-HR"/>
    </w:rPr>
  </w:style>
  <w:style w:customStyle="true" w:styleId="PozadinaSvijetloCrvena" w:type="character">
    <w:name w:val="Pozadina_SvijetloCrvena"/>
    <w:basedOn w:val="eSPISCCParagraphDefaultFont"/>
    <w:rsid w:val="00BD31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31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D3100"/>
    <w:rPr>
      <w:color w:val="808080"/>
      <w:bdr w:color="auto" w:space="0" w:sz="0" w:val="none"/>
      <w:shd w:color="auto" w:fill="auto" w:val="clear"/>
    </w:rPr>
  </w:style>
  <w:style w:customStyle="1" w:styleId="eSPISCCParagraphDefaultFont" w:type="character">
    <w:name w:val="eSPIS_CC_Paragraph Default Font"/>
    <w:basedOn w:val="Zadanifontodlomka"/>
    <w:rsid w:val="00BD31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3100"/>
    <w:rPr>
      <w:bdr w:color="auto" w:space="0" w:sz="0" w:val="none"/>
      <w:shd w:color="auto" w:fill="FFFFCC" w:val="clear"/>
      <w:lang w:val="hr-HR"/>
    </w:rPr>
  </w:style>
  <w:style w:customStyle="1" w:styleId="PozadinaSvijetloCrvena" w:type="character">
    <w:name w:val="Pozadina_SvijetloCrvena"/>
    <w:basedOn w:val="eSPISCCParagraphDefaultFont"/>
    <w:rsid w:val="00BD31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31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KATANAC j.d.o.o. za ugostiteljstvo</izvorni_sadrzaj>
    <derivirana_varijabla naziv="DomainObject.Predmet.ProtustrankaFormated_1">  KATANAC j.d.o.o. za ugostiteljstvo</derivirana_varijabla>
  </DomainObject.Predmet.ProtustrankaFormated>
  <DomainObject.Predmet.ProtustrankaFormatedOIB>
    <izvorni_sadrzaj>  KATANAC j.d.o.o. za ugostiteljstvo, OIB 41178309115</izvorni_sadrzaj>
    <derivirana_varijabla naziv="DomainObject.Predmet.ProtustrankaFormatedOIB_1">  KATANAC j.d.o.o. za ugostiteljstvo, OIB 41178309115</derivirana_varijabla>
  </DomainObject.Predmet.ProtustrankaFormatedOIB>
  <DomainObject.Predmet.ProtustrankaFormatedWithAdress>
    <izvorni_sadrzaj> KATANAC j.d.o.o. za ugostiteljstvo, Poljička cesta 7, 21000 Split</izvorni_sadrzaj>
    <derivirana_varijabla naziv="DomainObject.Predmet.ProtustrankaFormatedWithAdress_1"> KATANAC j.d.o.o. za ugostiteljstvo, Poljička cesta 7, 21000 Split</derivirana_varijabla>
  </DomainObject.Predmet.ProtustrankaFormatedWithAdress>
  <DomainObject.Predmet.ProtustrankaFormatedWithAdressOIB>
    <izvorni_sadrzaj> KATANAC j.d.o.o. za ugostiteljstvo, OIB 41178309115, Poljička cesta 7, 21000 Split</izvorni_sadrzaj>
    <derivirana_varijabla naziv="DomainObject.Predmet.ProtustrankaFormatedWithAdressOIB_1"> KATANAC j.d.o.o. za ugostiteljstvo, OIB 41178309115, Poljička cesta 7, 21000 Split</derivirana_varijabla>
  </DomainObject.Predmet.ProtustrankaFormatedWithAdressOIB>
  <DomainObject.Predmet.ProtustrankaWithAdress>
    <izvorni_sadrzaj>KATANAC j.d.o.o. za ugostiteljstvo Poljička cesta 7, 21000 Split</izvorni_sadrzaj>
    <derivirana_varijabla naziv="DomainObject.Predmet.ProtustrankaWithAdress_1">KATANAC j.d.o.o. za ugostiteljstvo Poljička cesta 7, 21000 Split</derivirana_varijabla>
  </DomainObject.Predmet.ProtustrankaWithAdress>
  <DomainObject.Predmet.ProtustrankaWithAdressOIB>
    <izvorni_sadrzaj>KATANAC j.d.o.o. za ugostiteljstvo, OIB 41178309115, Poljička cesta 7, 21000 Split</izvorni_sadrzaj>
    <derivirana_varijabla naziv="DomainObject.Predmet.ProtustrankaWithAdressOIB_1">KATANAC j.d.o.o. za ugostiteljstvo, OIB 41178309115, Poljička cesta 7, 21000 Split</derivirana_varijabla>
  </DomainObject.Predmet.ProtustrankaWithAdressOIB>
  <DomainObject.Predmet.ProtustrankaNazivFormated>
    <izvorni_sadrzaj>KATANAC j.d.o.o. za ugostiteljstvo</izvorni_sadrzaj>
    <derivirana_varijabla naziv="DomainObject.Predmet.ProtustrankaNazivFormated_1">KATANAC j.d.o.o. za ugostiteljstvo</derivirana_varijabla>
  </DomainObject.Predmet.ProtustrankaNazivFormated>
  <DomainObject.Predmet.ProtustrankaNazivFormatedOIB>
    <izvorni_sadrzaj>KATANAC j.d.o.o. za ugostiteljstvo, OIB 41178309115</izvorni_sadrzaj>
    <derivirana_varijabla naziv="DomainObject.Predmet.ProtustrankaNazivFormatedOIB_1">KATANAC j.d.o.o. za ugostiteljstvo, OIB 41178309115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63076.37</izvorni_sadrzaj>
    <derivirana_varijabla naziv="DomainObject.Predmet.TrenutnaVrijednost_1">63076.37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KATANAC j.d.o.o. za ugostiteljstvo</item>
    </izvorni_sadrzaj>
    <derivirana_varijabla naziv="DomainObject.Predmet.ProtuStrankaListFormated_1">
      <item>KATANAC j.d.o.o. za ugostiteljstvo</item>
    </derivirana_varijabla>
  </DomainObject.Predmet.ProtuStrankaListFormated>
  <DomainObject.Predmet.ProtuStrankaListFormatedOIB>
    <izvorni_sadrzaj>
      <item>KATANAC j.d.o.o. za ugostiteljstvo, OIB 41178309115</item>
    </izvorni_sadrzaj>
    <derivirana_varijabla naziv="DomainObject.Predmet.ProtuStrankaListFormatedOIB_1">
      <item>KATANAC j.d.o.o. za ugostiteljstvo, OIB 41178309115</item>
    </derivirana_varijabla>
  </DomainObject.Predmet.ProtuStrankaListFormatedOIB>
  <DomainObject.Predmet.ProtuStrankaListFormatedWithAdress>
    <izvorni_sadrzaj>
      <item>KATANAC j.d.o.o. za ugostiteljstvo, Poljička cesta 7, 21000 Split</item>
    </izvorni_sadrzaj>
    <derivirana_varijabla naziv="DomainObject.Predmet.ProtuStrankaListFormatedWithAdress_1">
      <item>KATANAC j.d.o.o. za ugostiteljstvo, Poljička cesta 7, 21000 Split</item>
    </derivirana_varijabla>
  </DomainObject.Predmet.ProtuStrankaListFormatedWithAdress>
  <DomainObject.Predmet.ProtuStrankaListFormatedWithAdressOIB>
    <izvorni_sadrzaj>
      <item>KATANAC j.d.o.o. za ugostiteljstvo, OIB 41178309115, Poljička cesta 7, 21000 Split</item>
    </izvorni_sadrzaj>
    <derivirana_varijabla naziv="DomainObject.Predmet.ProtuStrankaListFormatedWithAdressOIB_1">
      <item>KATANAC j.d.o.o. za ugostiteljstvo, OIB 41178309115, Poljička cesta 7, 21000 Split</item>
    </derivirana_varijabla>
  </DomainObject.Predmet.ProtuStrankaListFormatedWithAdressOIB>
  <DomainObject.Predmet.ProtuStrankaListNazivFormated>
    <izvorni_sadrzaj>
      <item>KATANAC j.d.o.o. za ugostiteljstvo</item>
    </izvorni_sadrzaj>
    <derivirana_varijabla naziv="DomainObject.Predmet.ProtuStrankaListNazivFormated_1">
      <item>KATANAC j.d.o.o. za ugostiteljstvo</item>
    </derivirana_varijabla>
  </DomainObject.Predmet.ProtuStrankaListNazivFormated>
  <DomainObject.Predmet.ProtuStrankaListNazivFormatedOIB>
    <izvorni_sadrzaj>
      <item>KATANAC j.d.o.o. za ugostiteljstvo, OIB 41178309115</item>
    </izvorni_sadrzaj>
    <derivirana_varijabla naziv="DomainObject.Predmet.ProtuStrankaListNazivFormatedOIB_1">
      <item>KATANAC j.d.o.o. za ugostiteljstvo, OIB 41178309115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KATANAC j.d.o.o. za ugostiteljstvo</izvorni_sadrzaj>
    <derivirana_varijabla naziv="DomainObject.Predmet.ProtustrankaIDrugi_1">KATANAC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KATANAC j.d.o.o. za ugostiteljstvo, OIB 41178309115, Poljička cesta 7, 21000 Split</izvorni_sadrzaj>
    <derivirana_varijabla naziv="DomainObject.Predmet.ProtustrankaIDrugiAdressOIB_1">KATANAC j.d.o.o. za ugostiteljstvo, OIB 41178309115, Poljička cesta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KATANAC j.d.o.o. za ugostiteljstvo</item>
      <item>FINANCIJSKA AGENCIJA, RC SPLIT</item>
    </izvorni_sadrzaj>
    <derivirana_varijabla naziv="DomainObject.Predmet.SudioniciListNaziv_1">
      <item>KATANAC j.d.o.o. za ugostiteljstvo</item>
      <item>FINANCIJSKA AGENCIJA, RC SPLIT</item>
    </derivirana_varijabla>
  </DomainObject.Predmet.SudioniciListNaziv>
  <DomainObject.Predmet.SudioniciListAdressOIB>
    <izvorni_sadrzaj>
      <item>KATANAC j.d.o.o. za ugostiteljstvo, OIB 41178309115, Poljička cesta 7,21000 Split</item>
      <item>FINANCIJSKA AGENCIJA, RC SPLIT, OIB 85821130368, Mažuranićevo šetalište 24 b,21000 Split</item>
    </izvorni_sadrzaj>
    <derivirana_varijabla naziv="DomainObject.Predmet.SudioniciListAdressOIB_1">
      <item>KATANAC j.d.o.o. za ugostiteljstvo, OIB 41178309115, Poljička cesta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41178309115</item>
      <item>, OIB 85821130368</item>
    </izvorni_sadrzaj>
    <derivirana_varijabla naziv="DomainObject.Predmet.SudioniciListNazivOIB_1">
      <item>, OIB 41178309115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1380</properties:Words>
  <properties:Characters>7601</properties:Characters>
  <properties:Lines>151</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2017-11-20T11:21:00Z</dcterms:created>
  <dc:creator>Paško Bačić</dc:creator>
  <cp:lastModifiedBy>Paško Bačić</cp:lastModifiedBy>
  <cp:lastPrinted>2016-09-27T11:59:00Z</cp:lastPrinted>
  <dcterms:modified xmlns:xsi="http://www.w3.org/2001/XMLSchema-instance" xsi:type="dcterms:W3CDTF">2017-11-20T11:49:00Z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