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2f77" w14:paraId="1422f77" w:rsidRDefault="00657567" w:rsidP="00657567" w:rsidR="00657567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7567" w:rsidP="00657567" w:rsidR="00657567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57567" w:rsidP="00657567" w:rsidR="0065756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57567" w:rsidP="00657567" w:rsidR="0065756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57567" w:rsidP="00657567" w:rsidR="00657567"/>
    <w:p w:rsidRDefault="00657567" w:rsidP="00657567" w:rsidR="0065756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657567" w:rsidP="00657567" w:rsidR="0065756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657567" w:rsidP="00657567" w:rsidR="0065756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657567" w:rsidP="00657567" w:rsidR="0065756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57567" w:rsidP="00657567" w:rsidR="0065756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99</w:t>
      </w:r>
      <w:r w:rsidR="00C6570B">
        <w:rPr>
          <w:rFonts w:cs="Times New Roman" w:eastAsia="Times New Roman"/>
          <w:szCs w:val="24"/>
          <w:lang w:eastAsia="hr-HR"/>
        </w:rPr>
        <w:t>74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 w:rsidR="00C6570B">
        <w:rPr>
          <w:rFonts w:cs="Times New Roman" w:eastAsia="Times New Roman"/>
          <w:szCs w:val="24"/>
          <w:lang w:eastAsia="hr-HR"/>
        </w:rPr>
        <w:t xml:space="preserve">BOCA ISTRIATEX d. o. o. Novigrad, Ulica Murvi 7, OIB </w:t>
      </w:r>
      <w:r w:rsidR="00C6570B" w:rsidRPr="00A856A0">
        <w:rPr>
          <w:rFonts w:cs="Times New Roman" w:eastAsia="Times New Roman"/>
          <w:szCs w:val="24"/>
          <w:lang w:eastAsia="hr-HR"/>
        </w:rPr>
        <w:t>92780599130</w:t>
      </w:r>
      <w:r w:rsidR="00C6570B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6570B">
        <w:rPr>
          <w:rFonts w:cs="Times New Roman" w:eastAsia="Times New Roman"/>
          <w:szCs w:val="24"/>
          <w:lang w:eastAsia="hr-HR"/>
        </w:rPr>
        <w:t>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657567" w:rsidP="00657567" w:rsidR="0065756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57567" w:rsidP="00657567" w:rsidR="0065756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657567" w:rsidP="00657567" w:rsidR="0065756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57567" w:rsidP="00657567" w:rsidR="0065756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 w:rsidR="00C6570B">
        <w:rPr>
          <w:rFonts w:cs="Times New Roman" w:eastAsia="Times New Roman"/>
          <w:szCs w:val="24"/>
          <w:lang w:eastAsia="hr-HR"/>
        </w:rPr>
        <w:t xml:space="preserve">BOCA ISTRIATEX d. o. o. Novigrad, Ulica Murvi 7, OIB </w:t>
      </w:r>
      <w:r w:rsidR="00C6570B" w:rsidRPr="00A856A0">
        <w:rPr>
          <w:rFonts w:cs="Times New Roman" w:eastAsia="Times New Roman"/>
          <w:szCs w:val="24"/>
          <w:lang w:eastAsia="hr-HR"/>
        </w:rPr>
        <w:t>92780599130</w:t>
      </w:r>
      <w:r w:rsidR="00C6570B">
        <w:rPr>
          <w:rFonts w:cs="Times New Roman" w:eastAsia="Times New Roman"/>
          <w:szCs w:val="24"/>
          <w:lang w:eastAsia="hr-HR"/>
        </w:rPr>
        <w:t>.</w:t>
      </w:r>
    </w:p>
    <w:p w:rsidRDefault="00C6570B" w:rsidP="00657567" w:rsidR="00C6570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57567" w:rsidP="00657567" w:rsidR="00657567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657567" w:rsidP="00657567" w:rsidR="0065756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57567" w:rsidP="00657567" w:rsidR="0065756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 w:rsidR="00C6570B">
        <w:rPr>
          <w:rFonts w:cs="Times New Roman" w:eastAsia="Times New Roman"/>
          <w:szCs w:val="24"/>
          <w:lang w:eastAsia="hr-HR"/>
        </w:rPr>
        <w:t xml:space="preserve">BOCA ISTRIATEX d. o. o. Novigrad. </w:t>
      </w:r>
      <w:r w:rsidRPr="00D05CA9">
        <w:t xml:space="preserve">U 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dan 1. rujna 2015.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</w:t>
      </w:r>
      <w:r w:rsidR="00C6570B">
        <w:rPr>
          <w:rFonts w:cs="Times New Roman" w:eastAsia="Times New Roman"/>
          <w:szCs w:val="24"/>
          <w:lang w:eastAsia="hr-HR"/>
        </w:rPr>
        <w:t>017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 w:rsidR="00C6570B">
        <w:t>1.180.007,15</w:t>
      </w:r>
      <w:r w:rsidRPr="00D05CA9">
        <w:t xml:space="preserve">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657567" w:rsidP="00657567" w:rsidR="0065756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657567" w:rsidP="00657567" w:rsidR="0065756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657567" w:rsidP="00657567" w:rsidR="0065756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57567" w:rsidP="00657567" w:rsidR="0065756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</w:t>
      </w:r>
      <w:r w:rsidR="00C6570B">
        <w:rPr>
          <w:rFonts w:cs="Times New Roman" w:eastAsia="Times New Roman"/>
          <w:szCs w:val="24"/>
          <w:lang w:eastAsia="hr-HR"/>
        </w:rPr>
        <w:t>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657567" w:rsidP="00657567" w:rsidR="00657567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C6570B" w:rsidP="00C6570B" w:rsidR="00657567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44517C">
        <w:rPr>
          <w:rFonts w:cs="Times New Roman" w:eastAsia="Times New Roman"/>
          <w:szCs w:val="24"/>
          <w:lang w:eastAsia="hr-HR"/>
        </w:rPr>
        <w:t>, v. r.</w:t>
      </w:r>
    </w:p>
    <w:p w:rsidRDefault="00657567" w:rsidP="00657567" w:rsidR="0065756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657567" w:rsidP="00657567" w:rsidR="0065756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657567" w:rsidP="00657567" w:rsidR="0065756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57567" w:rsidP="00657567" w:rsidR="0065756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657567" w:rsidP="00657567" w:rsidR="00657567" w:rsidRPr="00D05CA9">
      <w:pPr>
        <w:tabs>
          <w:tab w:pos="4116" w:val="left"/>
        </w:tabs>
      </w:pPr>
    </w:p>
    <w:p w:rsidRDefault="00657567" w:rsidP="00657567" w:rsidR="00657567" w:rsidRPr="00D05CA9">
      <w:pPr>
        <w:tabs>
          <w:tab w:pos="4116" w:val="left"/>
        </w:tabs>
      </w:pPr>
    </w:p>
    <w:p w:rsidRDefault="00657567" w:rsidP="00657567" w:rsidR="00657567" w:rsidRPr="00D05CA9">
      <w:pPr>
        <w:tabs>
          <w:tab w:pos="4116" w:val="left"/>
        </w:tabs>
      </w:pPr>
    </w:p>
    <w:p w:rsidRDefault="00657567" w:rsidP="00657567" w:rsidR="00657567" w:rsidRPr="00D05CA9">
      <w:pPr>
        <w:tabs>
          <w:tab w:pos="4116" w:val="left"/>
        </w:tabs>
      </w:pPr>
    </w:p>
    <w:p w:rsidRDefault="00657567" w:rsidP="00657567" w:rsidR="00657567" w:rsidRPr="00D05CA9">
      <w:pPr>
        <w:tabs>
          <w:tab w:pos="4116" w:val="left"/>
        </w:tabs>
      </w:pPr>
    </w:p>
    <w:p w:rsidRDefault="00657567" w:rsidP="00657567" w:rsidR="00657567" w:rsidRPr="00D05CA9">
      <w:pPr>
        <w:tabs>
          <w:tab w:pos="4116" w:val="left"/>
        </w:tabs>
      </w:pPr>
    </w:p>
    <w:p w:rsidRDefault="00657567" w:rsidP="00657567" w:rsidR="00657567" w:rsidRPr="00D05CA9">
      <w:pPr>
        <w:tabs>
          <w:tab w:pos="4116" w:val="left"/>
        </w:tabs>
      </w:pPr>
    </w:p>
    <w:p w:rsidRDefault="00657567" w:rsidP="00657567" w:rsidR="00657567" w:rsidRPr="00D05CA9">
      <w:pPr>
        <w:tabs>
          <w:tab w:pos="4116" w:val="left"/>
        </w:tabs>
      </w:pPr>
    </w:p>
    <w:p w:rsidRDefault="00657567" w:rsidP="00657567" w:rsidR="00657567" w:rsidRPr="00D05CA9">
      <w:pPr>
        <w:tabs>
          <w:tab w:pos="4116" w:val="left"/>
        </w:tabs>
      </w:pPr>
    </w:p>
    <w:p w:rsidRDefault="00657567" w:rsidP="00657567" w:rsidR="00657567" w:rsidRPr="00D05CA9"/>
    <w:p w:rsidRDefault="00657567" w:rsidP="00657567" w:rsidR="00657567" w:rsidRPr="00D05CA9"/>
    <w:p w:rsidRDefault="00657567" w:rsidP="00657567" w:rsidR="00657567" w:rsidRPr="00D05CA9"/>
    <w:p w:rsidRDefault="00657567" w:rsidP="00657567" w:rsidR="00657567" w:rsidRPr="00D05CA9"/>
    <w:p w:rsidRDefault="00657567" w:rsidP="00657567" w:rsidR="00657567" w:rsidRPr="00D05CA9"/>
    <w:p w:rsidRDefault="00657567" w:rsidP="00657567" w:rsidR="00657567" w:rsidRPr="00D05CA9"/>
    <w:p w:rsidRDefault="00657567" w:rsidP="00657567" w:rsidR="00657567" w:rsidRPr="00D05CA9"/>
    <w:p w:rsidRDefault="00657567" w:rsidP="00657567" w:rsidR="00657567" w:rsidRPr="00D05CA9"/>
    <w:p w:rsidRDefault="00657567" w:rsidP="00657567" w:rsidR="00657567" w:rsidRPr="00D05CA9"/>
    <w:p w:rsidRDefault="00657567" w:rsidP="00657567" w:rsidR="00657567" w:rsidRPr="00D05CA9"/>
    <w:p w:rsidRDefault="00657567" w:rsidP="00657567" w:rsidR="00657567" w:rsidRPr="00D05CA9"/>
    <w:p w:rsidRDefault="00657567" w:rsidP="00657567" w:rsidR="00657567" w:rsidRPr="00D05CA9"/>
    <w:p w:rsidRDefault="00657567" w:rsidP="00657567" w:rsidR="00657567" w:rsidRPr="00D05CA9"/>
    <w:p w:rsidRDefault="00657567" w:rsidP="00657567" w:rsidR="00657567" w:rsidRPr="00D05CA9"/>
    <w:p w:rsidRDefault="00657567" w:rsidP="00657567" w:rsidR="00657567" w:rsidRPr="00D05CA9"/>
    <w:p w:rsidRDefault="00657567" w:rsidP="00657567" w:rsidR="00657567"/>
    <w:p w:rsidRDefault="00657567" w:rsidP="00657567" w:rsidR="00657567"/>
    <w:p w:rsidRDefault="00657567" w:rsidP="00657567" w:rsidR="00657567"/>
    <w:p w:rsidRDefault="00657567" w:rsidP="00657567" w:rsidR="00657567"/>
    <w:p w:rsidRDefault="00657567" w:rsidP="00657567" w:rsidR="00657567"/>
    <w:p w:rsidRDefault="00657567" w:rsidP="00657567" w:rsidR="00657567"/>
    <w:p w:rsidRDefault="00657567" w:rsidP="00657567" w:rsidR="00657567"/>
    <w:p w:rsidRDefault="00657567" w:rsidP="00657567" w:rsidR="00657567"/>
    <w:p w:rsidRDefault="00657567" w:rsidP="00657567" w:rsidR="00657567"/>
    <w:p w:rsidRDefault="00657567" w:rsidR="00657567"/>
    <w:sectPr w:rsidSect="00657567" w:rsidR="0065756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232B" w:rsidP="00657567" w:rsidR="0023232B">
      <w:r>
        <w:separator/>
      </w:r>
    </w:p>
  </w:endnote>
  <w:endnote w:id="0" w:type="continuationSeparator">
    <w:p w:rsidRDefault="0023232B" w:rsidP="00657567" w:rsidR="00232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232B" w:rsidP="00657567" w:rsidR="0023232B">
      <w:r>
        <w:separator/>
      </w:r>
    </w:p>
  </w:footnote>
  <w:footnote w:id="0" w:type="continuationSeparator">
    <w:p w:rsidRDefault="0023232B" w:rsidP="00657567" w:rsidR="002323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567" w:rsidP="00657567" w:rsidR="00657567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515B0">
          <w:rPr>
            <w:noProof/>
          </w:rPr>
          <w:t>2</w:t>
        </w:r>
        <w:r>
          <w:fldChar w:fldCharType="end"/>
        </w:r>
      </w:sdtContent>
    </w:sdt>
    <w:r>
      <w:tab/>
      <w:t>11 St-251/2015-3</w:t>
    </w:r>
  </w:p>
  <w:p w:rsidRDefault="00657567" w:rsidP="00657567" w:rsidR="00657567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70B" w:rsidP="00657567" w:rsidR="00657567">
    <w:pPr>
      <w:pStyle w:val="Zaglavlje"/>
      <w:jc w:val="right"/>
    </w:pPr>
    <w:r>
      <w:t>11 St-251</w:t>
    </w:r>
    <w:r w:rsidR="00657567"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4F06"/>
    <w:rsid w:val="001515B0"/>
    <w:rsid w:val="0023232B"/>
    <w:rsid w:val="0044517C"/>
    <w:rsid w:val="00484F06"/>
    <w:rsid w:val="00657567"/>
    <w:rsid w:val="009A6044"/>
    <w:rsid w:val="00BF033F"/>
    <w:rsid w:val="00C65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756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575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5756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75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756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575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5756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515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5B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5B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5B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5B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56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575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756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75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756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575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5756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515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5B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5B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5B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5B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St-251/2015</izvorni_sadrzaj>
    <derivirana_varijabla naziv="DomainObject.Predmet.OznakaBroj_1">St-251/2015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BOCA ISTRIATEX d.o.o. NOVIGRAD</izvorni_sadrzaj>
    <derivirana_varijabla naziv="DomainObject.Predmet.ProtustrankaFormated_1">  BOCA ISTRIATEX d.o.o. NOVIGRAD</derivirana_varijabla>
  </DomainObject.Predmet.ProtustrankaFormated>
  <DomainObject.Predmet.ProtustrankaFormatedOIB>
    <izvorni_sadrzaj>  BOCA ISTRIATEX d.o.o. NOVIGRAD, OIB 92780599130</izvorni_sadrzaj>
    <derivirana_varijabla naziv="DomainObject.Predmet.ProtustrankaFormatedOIB_1">  BOCA ISTRIATEX d.o.o. NOVIGRAD, OIB 92780599130</derivirana_varijabla>
  </DomainObject.Predmet.ProtustrankaFormatedOIB>
  <DomainObject.Predmet.ProtustrankaFormatedWithAdress>
    <izvorni_sadrzaj> BOCA ISTRIATEX d.o.o. NOVIGRAD, Ulica Murvi 7, 23312 Novigrad</izvorni_sadrzaj>
    <derivirana_varijabla naziv="DomainObject.Predmet.ProtustrankaFormatedWithAdress_1"> BOCA ISTRIATEX d.o.o. NOVIGRAD, Ulica Murvi 7, 23312 Novigrad</derivirana_varijabla>
  </DomainObject.Predmet.ProtustrankaFormatedWithAdress>
  <DomainObject.Predmet.ProtustrankaFormatedWithAdressOIB>
    <izvorni_sadrzaj> BOCA ISTRIATEX d.o.o. NOVIGRAD, OIB 92780599130, Ulica Murvi 7, 23312 Novigrad</izvorni_sadrzaj>
    <derivirana_varijabla naziv="DomainObject.Predmet.ProtustrankaFormatedWithAdressOIB_1"> BOCA ISTRIATEX d.o.o. NOVIGRAD, OIB 92780599130, Ulica Murvi 7, 23312 Novigrad</derivirana_varijabla>
  </DomainObject.Predmet.ProtustrankaFormatedWithAdressOIB>
  <DomainObject.Predmet.ProtustrankaWithAdress>
    <izvorni_sadrzaj>BOCA ISTRIATEX d.o.o. NOVIGRAD Ulica Murvi 7, 23312 Novigrad</izvorni_sadrzaj>
    <derivirana_varijabla naziv="DomainObject.Predmet.ProtustrankaWithAdress_1">BOCA ISTRIATEX d.o.o. NOVIGRAD Ulica Murvi 7, 23312 Novigrad</derivirana_varijabla>
  </DomainObject.Predmet.ProtustrankaWithAdress>
  <DomainObject.Predmet.ProtustrankaWithAdressOIB>
    <izvorni_sadrzaj>BOCA ISTRIATEX d.o.o. NOVIGRAD, OIB 92780599130, Ulica Murvi 7, 23312 Novigrad</izvorni_sadrzaj>
    <derivirana_varijabla naziv="DomainObject.Predmet.ProtustrankaWithAdressOIB_1">BOCA ISTRIATEX d.o.o. NOVIGRAD, OIB 92780599130, Ulica Murvi 7, 23312 Novigrad</derivirana_varijabla>
  </DomainObject.Predmet.ProtustrankaWithAdressOIB>
  <DomainObject.Predmet.ProtustrankaNazivFormated>
    <izvorni_sadrzaj>BOCA ISTRIATEX d.o.o. NOVIGRAD</izvorni_sadrzaj>
    <derivirana_varijabla naziv="DomainObject.Predmet.ProtustrankaNazivFormated_1">BOCA ISTRIATEX d.o.o. NOVIGRAD</derivirana_varijabla>
  </DomainObject.Predmet.ProtustrankaNazivFormated>
  <DomainObject.Predmet.ProtustrankaNazivFormatedOIB>
    <izvorni_sadrzaj>BOCA ISTRIATEX d.o.o. NOVIGRAD, OIB 92780599130</izvorni_sadrzaj>
    <derivirana_varijabla naziv="DomainObject.Predmet.ProtustrankaNazivFormatedOIB_1">BOCA ISTRIATEX d.o.o. NOVIGRAD, OIB 92780599130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1180007.15</izvorni_sadrzaj>
    <derivirana_varijabla naziv="DomainObject.Predmet.TrenutnaVrijednost_1">1180007.15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BOCA ISTRIATEX d.o.o. NOVIGRAD</item>
    </izvorni_sadrzaj>
    <derivirana_varijabla naziv="DomainObject.Predmet.ProtuStrankaListFormated_1">
      <item>BOCA ISTRIATEX d.o.o. NOVIGRAD</item>
    </derivirana_varijabla>
  </DomainObject.Predmet.ProtuStrankaListFormated>
  <DomainObject.Predmet.ProtuStrankaListFormatedOIB>
    <izvorni_sadrzaj>
      <item>BOCA ISTRIATEX d.o.o. NOVIGRAD, OIB 92780599130</item>
    </izvorni_sadrzaj>
    <derivirana_varijabla naziv="DomainObject.Predmet.ProtuStrankaListFormatedOIB_1">
      <item>BOCA ISTRIATEX d.o.o. NOVIGRAD, OIB 92780599130</item>
    </derivirana_varijabla>
  </DomainObject.Predmet.ProtuStrankaListFormatedOIB>
  <DomainObject.Predmet.ProtuStrankaListFormatedWithAdress>
    <izvorni_sadrzaj>
      <item>BOCA ISTRIATEX d.o.o. NOVIGRAD, Ulica Murvi 7, 23312 Novigrad</item>
    </izvorni_sadrzaj>
    <derivirana_varijabla naziv="DomainObject.Predmet.ProtuStrankaListFormatedWithAdress_1">
      <item>BOCA ISTRIATEX d.o.o. NOVIGRAD, Ulica Murvi 7, 23312 Novigrad</item>
    </derivirana_varijabla>
  </DomainObject.Predmet.ProtuStrankaListFormatedWithAdress>
  <DomainObject.Predmet.ProtuStrankaListFormatedWithAdressOIB>
    <izvorni_sadrzaj>
      <item>BOCA ISTRIATEX d.o.o. NOVIGRAD, OIB 92780599130, Ulica Murvi 7, 23312 Novigrad</item>
    </izvorni_sadrzaj>
    <derivirana_varijabla naziv="DomainObject.Predmet.ProtuStrankaListFormatedWithAdressOIB_1">
      <item>BOCA ISTRIATEX d.o.o. NOVIGRAD, OIB 92780599130, Ulica Murvi 7, 23312 Novigrad</item>
    </derivirana_varijabla>
  </DomainObject.Predmet.ProtuStrankaListFormatedWithAdressOIB>
  <DomainObject.Predmet.ProtuStrankaListNazivFormated>
    <izvorni_sadrzaj>
      <item>BOCA ISTRIATEX d.o.o. NOVIGRAD</item>
    </izvorni_sadrzaj>
    <derivirana_varijabla naziv="DomainObject.Predmet.ProtuStrankaListNazivFormated_1">
      <item>BOCA ISTRIATEX d.o.o. NOVIGRAD</item>
    </derivirana_varijabla>
  </DomainObject.Predmet.ProtuStrankaListNazivFormated>
  <DomainObject.Predmet.ProtuStrankaListNazivFormatedOIB>
    <izvorni_sadrzaj>
      <item>BOCA ISTRIATEX d.o.o. NOVIGRAD, OIB 92780599130</item>
    </izvorni_sadrzaj>
    <derivirana_varijabla naziv="DomainObject.Predmet.ProtuStrankaListNazivFormatedOIB_1">
      <item>BOCA ISTRIATEX d.o.o. NOVIGRAD, OIB 92780599130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BOCA ISTRIATEX d.o.o. NOVIGRAD</izvorni_sadrzaj>
    <derivirana_varijabla naziv="DomainObject.Predmet.ProtustrankaIDrugi_1">BOCA ISTRIATEX d.o.o. NOVIGRAD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BOCA ISTRIATEX d.o.o. NOVIGRAD, OIB 92780599130, Ulica Murvi 7, 23312 Novigrad</izvorni_sadrzaj>
    <derivirana_varijabla naziv="DomainObject.Predmet.ProtustrankaIDrugiAdressOIB_1">BOCA ISTRIATEX d.o.o. NOVIGRAD, OIB 92780599130, Ulica Murvi 7,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BOCA ISTRIATEX d.o.o. NOVIGRAD</item>
    </izvorni_sadrzaj>
    <derivirana_varijabla naziv="DomainObject.Predmet.SudioniciListNaziv_1">
      <item>FINANCIJSKA AGENCIJA, RC RIJEKA, PODRUŽNICA PULA, PULA</item>
      <item>BOCA ISTRIATEX d.o.o. NOVIGRAD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BOCA ISTRIATEX d.o.o. NOVIGRAD, OIB 92780599130, Ulica Murvi 7,23312 Novigrad</item>
    </izvorni_sadrzaj>
    <derivirana_varijabla naziv="DomainObject.Predmet.SudioniciListAdressOIB_1">
      <item>FINANCIJSKA AGENCIJA, RC RIJEKA, PODRUŽNICA PULA, PULA, OIB 85821130368, Ulica grada Vukovara 70,Zagreb</item>
      <item>BOCA ISTRIATEX d.o.o. NOVIGRAD, OIB 92780599130, Ulica Murvi 7,23312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92780599130</item>
    </izvorni_sadrzaj>
    <derivirana_varijabla naziv="DomainObject.Predmet.SudioniciListNazivOIB_1">
      <item>, OIB 85821130368</item>
      <item>, OIB 92780599130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367</properties:Words>
  <properties:Characters>1982</properties:Characters>
  <properties:Lines>82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2015-11-18T06:59:00Z</dcterms:created>
  <dc:creator>Mihaela Kaligari</dc:creator>
  <dc:description/>
  <cp:keywords/>
  <cp:lastModifiedBy>Ana Jeromela</cp:lastModifiedBy>
  <cp:lastPrinted>2015-11-24T13:11:00Z</cp:lastPrinted>
  <dcterms:modified xmlns:xsi="http://www.w3.org/2001/XMLSchema-instance" xsi:type="dcterms:W3CDTF">2015-11-24T13:11:00Z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