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2db3e" w14:paraId="142db3e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3423F8">
        <w:t>3527</w:t>
      </w:r>
      <w:r w:rsidR="0038049D">
        <w:t>/16</w:t>
      </w:r>
      <w:r w:rsidR="00843BBB">
        <w:t>-</w:t>
      </w:r>
      <w:r w:rsidR="005236FA">
        <w:t>16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AE30AB" w:rsidP="00AE30AB" w:rsidR="00AE30AB">
      <w:pPr>
        <w:jc w:val="center"/>
      </w:pP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3423F8" w:rsidP="003423F8" w:rsidR="003423F8" w:rsidRPr="000C0202">
      <w:pPr>
        <w:tabs>
          <w:tab w:pos="2977" w:val="left"/>
        </w:tabs>
        <w:ind w:firstLine="720"/>
        <w:jc w:val="both"/>
      </w:pPr>
      <w:r w:rsidRPr="000C0202">
        <w:t xml:space="preserve">Trgovački sud u Zagrebu, po sucu Nikolini Dorić Hadžisejdić, </w:t>
      </w:r>
      <w:r w:rsidRPr="000C0202">
        <w:rPr>
          <w:lang w:val="pt-BR"/>
        </w:rPr>
        <w:t>u stečajnom predmetu u povodu prijedloga predlagatelja</w:t>
      </w:r>
      <w:r w:rsidRPr="000C0202">
        <w:t xml:space="preserve"> </w:t>
      </w:r>
      <w:r w:rsidRPr="000C0202">
        <w:rPr>
          <w:lang w:val="pt-BR"/>
        </w:rPr>
        <w:t xml:space="preserve">FINANCIJSKA AGENCIJA, RC Zagreb, </w:t>
      </w:r>
      <w:r w:rsidRPr="000C0202">
        <w:t>Podružnica Zagreb, Trg svibanjskih žrtava 1995. 1, OIB: 85821130368,</w:t>
      </w:r>
      <w:r w:rsidRPr="000C0202">
        <w:rPr>
          <w:lang w:val="pt-BR"/>
        </w:rPr>
        <w:t xml:space="preserve"> za otvaranje stečajnog postupka nad dužnikom SAN ALE DEN d.o.o. za promet, trgovinu i usluge, OIB: 7495310</w:t>
      </w:r>
      <w:r>
        <w:rPr>
          <w:lang w:val="pt-BR"/>
        </w:rPr>
        <w:t>4724, Zagreb, Stružečki Put 26, 11</w:t>
      </w:r>
      <w:r w:rsidRPr="000C0202">
        <w:t xml:space="preserve">. </w:t>
      </w:r>
      <w:r>
        <w:t>prosinca</w:t>
      </w:r>
      <w:r w:rsidRPr="000C0202">
        <w:t xml:space="preserve"> 2017.,</w:t>
      </w:r>
    </w:p>
    <w:p w:rsidRDefault="003423F8" w:rsidP="003423F8" w:rsidR="003423F8" w:rsidRPr="00B9015B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5236FA" w:rsidR="00A93839" w:rsidRPr="005236FA">
      <w:pPr>
        <w:ind w:firstLine="708"/>
        <w:jc w:val="both"/>
      </w:pPr>
      <w:r w:rsidRPr="00A93839">
        <w:t xml:space="preserve">I. Otvara se stečajni postupak nad dužnikom </w:t>
      </w:r>
      <w:r w:rsidR="003423F8" w:rsidRPr="000C0202">
        <w:rPr>
          <w:lang w:val="pt-BR"/>
        </w:rPr>
        <w:t>SAN ALE DEN d.o.o. za promet, trgovinu i usluge, OIB: 7495310</w:t>
      </w:r>
      <w:r w:rsidR="003423F8">
        <w:rPr>
          <w:lang w:val="pt-BR"/>
        </w:rPr>
        <w:t>4724, Zagreb, Stružečki Put 26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5236FA">
        <w:t xml:space="preserve">Zagrebu </w:t>
      </w:r>
      <w:r w:rsidR="005236FA" w:rsidRPr="005236FA">
        <w:t xml:space="preserve">11. prosinca </w:t>
      </w:r>
      <w:r w:rsidR="005236FA" w:rsidRPr="005236FA">
        <w:rPr>
          <w:lang w:val="pt-BR"/>
        </w:rPr>
        <w:t>2017</w:t>
      </w:r>
      <w:r w:rsidRPr="005236FA">
        <w:t xml:space="preserve">. u </w:t>
      </w:r>
      <w:r w:rsidR="00C70ACC" w:rsidRPr="005236FA">
        <w:t>1</w:t>
      </w:r>
      <w:r w:rsidR="005236FA" w:rsidRPr="005236FA">
        <w:t>3</w:t>
      </w:r>
      <w:r w:rsidR="00C70ACC" w:rsidRPr="005236FA">
        <w:t>.0</w:t>
      </w:r>
      <w:r w:rsidR="00DC7C75" w:rsidRPr="005236FA">
        <w:t>0</w:t>
      </w:r>
      <w:r w:rsidRPr="005236FA">
        <w:t xml:space="preserve"> sati.</w:t>
      </w:r>
    </w:p>
    <w:p w:rsidRDefault="00A93839" w:rsidP="005236FA" w:rsidR="00A93839" w:rsidRPr="005236FA">
      <w:pPr>
        <w:ind w:firstLine="708"/>
        <w:jc w:val="both"/>
      </w:pPr>
      <w:r w:rsidRPr="00DC7C75">
        <w:t xml:space="preserve">II. Za stečajnog upravitelja imenuje se </w:t>
      </w:r>
      <w:r w:rsidR="005236FA" w:rsidRPr="00A21608">
        <w:t>Nina Markovinović Belamarić, OIB: 49920167790, Zagreb, Kralja Držislava 10</w:t>
      </w:r>
      <w:r w:rsidR="009B6435" w:rsidRPr="00843BBB">
        <w:rPr>
          <w:color w:val="FF0000"/>
        </w:rPr>
        <w:t>.</w:t>
      </w:r>
    </w:p>
    <w:p w:rsidRDefault="00A93839" w:rsidP="005236FA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3423F8" w:rsidRPr="000C0202">
        <w:rPr>
          <w:lang w:val="pt-BR"/>
        </w:rPr>
        <w:t>SAN ALE DEN d.o.o. za promet, trgovinu i usluge, OIB: 7495310</w:t>
      </w:r>
      <w:r w:rsidR="003423F8">
        <w:rPr>
          <w:lang w:val="pt-BR"/>
        </w:rPr>
        <w:t>4724, Zagreb, Stružečki Put 26</w:t>
      </w:r>
      <w:r w:rsidRPr="00A93839">
        <w:t>.</w:t>
      </w:r>
    </w:p>
    <w:p w:rsidRDefault="00A93839" w:rsidP="005236FA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5236FA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38049D" w:rsidP="0023149C" w:rsidR="0038049D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3423F8" w:rsidP="003423F8" w:rsidR="003423F8" w:rsidRPr="005543BD"/>
    <w:p w:rsidRDefault="003423F8" w:rsidP="003423F8" w:rsidR="003423F8" w:rsidRPr="000C0202">
      <w:pPr>
        <w:ind w:firstLine="708"/>
        <w:jc w:val="both"/>
        <w:rPr>
          <w:lang w:val="pt-BR"/>
        </w:rPr>
      </w:pPr>
      <w:r w:rsidRPr="000C0202">
        <w:t xml:space="preserve">Financijska agencija, Regionalni centar Zagreb, podnijela je ovom sudu prijedlog za otvaranje stečajnog postupka nad dužnikom </w:t>
      </w:r>
      <w:r w:rsidRPr="000C0202">
        <w:rPr>
          <w:lang w:val="pt-BR"/>
        </w:rPr>
        <w:t xml:space="preserve">SAN ALE DEN d.o.o. za promet, trgovinu i usluge, OIB: 74953104724, Zagreb, Stružečki Put 26, na temelju čl. 444. stavka 2. Stečajnog zakona </w:t>
      </w:r>
      <w:r w:rsidRPr="000C0202">
        <w:t>(„Narodne novine“ broj 71/15, dalje: SZ).</w:t>
      </w:r>
    </w:p>
    <w:p w:rsidRDefault="003423F8" w:rsidP="003423F8" w:rsidR="003423F8" w:rsidRPr="000C0202">
      <w:pPr>
        <w:ind w:firstLine="709"/>
        <w:jc w:val="both"/>
        <w:rPr>
          <w:lang w:val="en-GB"/>
        </w:rPr>
      </w:pPr>
      <w:r w:rsidRPr="000C0202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>2547</w:t>
      </w:r>
      <w:r w:rsidRPr="000C0202">
        <w:t xml:space="preserve"> dana, u ukupnom iznosu od </w:t>
      </w:r>
      <w:r>
        <w:t>46.539,64</w:t>
      </w:r>
      <w:r w:rsidRPr="000C0202">
        <w:t xml:space="preserve"> kn, kao i da dužnik ima 1 zaposlenog. </w:t>
      </w:r>
      <w:r w:rsidRPr="000C0202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3423F8" w:rsidP="003423F8" w:rsidR="003423F8" w:rsidRPr="00B9015B">
      <w:pPr>
        <w:pStyle w:val="Tijeloteksta"/>
        <w:ind w:firstLine="708"/>
      </w:pPr>
      <w:r w:rsidRPr="00B9015B">
        <w:lastRenderedPageBreak/>
        <w:t xml:space="preserve">Slijedom navedenog, </w:t>
      </w:r>
      <w:r>
        <w:t>sud je na temelju odredbe čl. 115</w:t>
      </w:r>
      <w:r w:rsidRPr="00B9015B">
        <w:t>. st. 1. SZ-a donio rješenje o pokretanju prethodnog postupka rad</w:t>
      </w:r>
      <w:r>
        <w:t>i utvrđivanja pretpostavki</w:t>
      </w:r>
      <w:r w:rsidRPr="00B9015B">
        <w:t xml:space="preserve"> za otvaranje stečajnog postupka nad dužnikom.</w:t>
      </w:r>
    </w:p>
    <w:p w:rsidRDefault="003423F8" w:rsidP="003423F8" w:rsidR="003423F8">
      <w:pPr>
        <w:pStyle w:val="Tijeloteksta"/>
        <w:ind w:firstLine="708"/>
      </w:pPr>
      <w:r>
        <w:t xml:space="preserve">U ovom stečajnom predmetu dužnik je 11. srpnja 2017. dostavio </w:t>
      </w:r>
      <w:r w:rsidRPr="00F24250">
        <w:t xml:space="preserve">prokazni popis imovine za dužnika </w:t>
      </w:r>
      <w:r>
        <w:t>(list 18-26</w:t>
      </w:r>
      <w:r w:rsidRPr="00F24250">
        <w:t xml:space="preserve"> spisa) </w:t>
      </w:r>
      <w:r>
        <w:t>iz kojeg proizlazi da dužnik nema nekretnina, pokretnina u svom vlasništvu kao ni imovinskih prava na tuđim stvarima, novčanih tražbina, nenovčanih tražbina te novčanih sredstava na računima.</w:t>
      </w:r>
    </w:p>
    <w:p w:rsidRDefault="003423F8" w:rsidP="003423F8" w:rsidR="003423F8" w:rsidRPr="00184012">
      <w:pPr>
        <w:ind w:firstLine="708"/>
        <w:jc w:val="both"/>
      </w:pPr>
      <w:r w:rsidRPr="00184012">
        <w:t xml:space="preserve">Na ročištu radi očitovanja o prijedlogu za otvaranje stečajnog postupka održanom </w:t>
      </w:r>
      <w:r>
        <w:t>5. rujna 2017. zastupnik</w:t>
      </w:r>
      <w:r w:rsidRPr="00184012">
        <w:t xml:space="preserve"> po zakonu dužnika</w:t>
      </w:r>
      <w:r>
        <w:t xml:space="preserve"> </w:t>
      </w:r>
      <w:r w:rsidRPr="00335A96">
        <w:t>Mustafa Ibrišević</w:t>
      </w:r>
      <w:r w:rsidRPr="00184012">
        <w:t xml:space="preserve"> izjavi</w:t>
      </w:r>
      <w:r>
        <w:t>o</w:t>
      </w:r>
      <w:r w:rsidRPr="00184012">
        <w:t xml:space="preserve"> </w:t>
      </w:r>
      <w:r>
        <w:t xml:space="preserve">je </w:t>
      </w:r>
      <w:r w:rsidRPr="00184012">
        <w:t xml:space="preserve">da se ne protivi prijedlogu da se nad društvom </w:t>
      </w:r>
      <w:r w:rsidRPr="000C0202">
        <w:rPr>
          <w:lang w:val="pt-BR"/>
        </w:rPr>
        <w:t>SAN ALE DEN d.o.o. za promet, trgovinu i usluge, OIB: 74953104724, Zagreb, Stružečki Put 26</w:t>
      </w:r>
      <w:r>
        <w:rPr>
          <w:lang w:val="pt-BR"/>
        </w:rPr>
        <w:t xml:space="preserve">, </w:t>
      </w:r>
      <w:r w:rsidRPr="00184012">
        <w:t xml:space="preserve">otvori stečaj. </w:t>
      </w:r>
      <w:r w:rsidRPr="00F84522">
        <w:t>Na istom ročištu spojeno je ročište radi očitovanja o prijedlogu za otvaranje stečajnog postupka sa ročištem radi rasprave o uvjetima za otvaranje stečajnog postupka te je zastupni</w:t>
      </w:r>
      <w:r>
        <w:t>k</w:t>
      </w:r>
      <w:r w:rsidRPr="00F84522">
        <w:t xml:space="preserve"> po zakonu dužnika</w:t>
      </w:r>
      <w:r>
        <w:t xml:space="preserve"> naveo da ostaje kod navoda iz prokaznog popisa imovine od 11. srpnja 2017. </w:t>
      </w:r>
    </w:p>
    <w:p w:rsidRDefault="003423F8" w:rsidP="003423F8" w:rsidR="003423F8">
      <w:pPr>
        <w:jc w:val="both"/>
      </w:pPr>
      <w:r>
        <w:tab/>
      </w:r>
      <w:r w:rsidRPr="004C428C">
        <w:t xml:space="preserve">Sud je uvidom u </w:t>
      </w:r>
      <w:r>
        <w:t>dopis FINE od 15. svibnja 2017. (list 7 spisa) utvrdio da dužnik na dan 11. svibnja 2017. u Očevidniku redoslijeda osnova za plaćanje ima neizvršene osnove za plaćanje u neprekinutom razdoblju od 3165 dana u ukupnom iznosu od 50.022,43 kn.</w:t>
      </w:r>
    </w:p>
    <w:p w:rsidRDefault="003423F8" w:rsidP="003423F8" w:rsidR="003423F8" w:rsidRPr="004C428C">
      <w:pPr>
        <w:pStyle w:val="Tijeloteksta"/>
        <w:ind w:firstLine="708"/>
      </w:pPr>
      <w:r w:rsidRPr="00ED5FDE">
        <w:t>U konkretnom slučaju, sud je prihvatio predlagateljeve tvrdnje o neprekinutom razdoblju evidentiranih neizvršenih osnova za plaćanje koji su zavedeni u Očevidniku  redoslijeda osnova za plaćanje.</w:t>
      </w:r>
    </w:p>
    <w:p w:rsidRDefault="003423F8" w:rsidP="00053309" w:rsidR="00053309" w:rsidRPr="003423F8">
      <w:pPr>
        <w:ind w:firstLine="708"/>
        <w:jc w:val="both"/>
      </w:pPr>
      <w:r w:rsidRPr="00B9015B">
        <w:t xml:space="preserve"> </w:t>
      </w:r>
      <w:r w:rsidR="00053309" w:rsidRPr="003A7D16">
        <w:t xml:space="preserve">Sud je rješenjem od </w:t>
      </w:r>
      <w:r>
        <w:t>6</w:t>
      </w:r>
      <w:r w:rsidR="00053309" w:rsidRPr="009D1342">
        <w:rPr>
          <w:color w:val="FF0000"/>
        </w:rPr>
        <w:t xml:space="preserve">. </w:t>
      </w:r>
      <w:r w:rsidRPr="003423F8">
        <w:t>rujna 2017</w:t>
      </w:r>
      <w:r w:rsidR="00053309" w:rsidRPr="003423F8">
        <w:t>.</w:t>
      </w:r>
      <w:r w:rsidR="00053309" w:rsidRPr="009D1342">
        <w:rPr>
          <w:color w:val="FF0000"/>
        </w:rPr>
        <w:t xml:space="preserve"> </w:t>
      </w:r>
      <w:r w:rsidR="00053309">
        <w:t>pozvao</w:t>
      </w:r>
      <w:r w:rsidR="00053309" w:rsidRPr="003A7D16">
        <w:t xml:space="preserve"> </w:t>
      </w:r>
      <w:r w:rsidR="00053309" w:rsidRPr="00A93839">
        <w:t xml:space="preserve">osobe koje imaju pravni interes za provedbom stečajnoga postupaka nad  dužnikom </w:t>
      </w:r>
      <w:r w:rsidR="00053309" w:rsidRPr="00A93839">
        <w:rPr>
          <w:lang w:val="pt-BR"/>
        </w:rPr>
        <w:t xml:space="preserve">u roku 15 dana predujmiti iznos od </w:t>
      </w:r>
      <w:r w:rsidR="00053309">
        <w:t>23</w:t>
      </w:r>
      <w:r w:rsidR="00053309" w:rsidRPr="00A93839">
        <w:t>.000,00 kn za pokriće troškova prethodnog i stečajnog postupka</w:t>
      </w:r>
      <w:r w:rsidR="00053309">
        <w:t xml:space="preserve">. Navedeno rješenje objavljeno je na mrežnoj stranici e-oglasna ploča Trgovačkog suda u Zagrebu </w:t>
      </w:r>
      <w:r>
        <w:t>6. ruj</w:t>
      </w:r>
      <w:r w:rsidRPr="003423F8">
        <w:t>na 2017</w:t>
      </w:r>
      <w:r w:rsidR="00053309" w:rsidRPr="009D1342">
        <w:rPr>
          <w:color w:val="FF0000"/>
        </w:rPr>
        <w:t xml:space="preserve">. </w:t>
      </w:r>
      <w:r w:rsidR="00053309" w:rsidRPr="003A7D16">
        <w:t xml:space="preserve">Vjerovnici nisu predujmili iznos od </w:t>
      </w:r>
      <w:r w:rsidR="00053309" w:rsidRPr="003423F8">
        <w:t xml:space="preserve">23.000,00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3423F8">
        <w:t>prokazni popis imovine</w:t>
      </w:r>
      <w:r w:rsidR="00505924">
        <w:t xml:space="preserve"> te činjenicu da je rješenjem zastupnik po zakonu dužnika </w:t>
      </w:r>
      <w:r w:rsidRPr="003A7D16">
        <w:t>upozoren na pravne posljedice davanja netočnih ili nepot</w:t>
      </w:r>
      <w:r>
        <w:t>punih podataka, obavijesti, izv</w:t>
      </w:r>
      <w:r w:rsidR="00505924">
        <w:t>ješća, izjava ili popisa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>u</w:t>
      </w:r>
      <w:r w:rsidR="003423F8">
        <w:t xml:space="preserve"> 11. prosinca</w:t>
      </w:r>
      <w:r w:rsidR="00B6336F" w:rsidRPr="00B47357">
        <w:rPr>
          <w:color w:val="FF0000"/>
        </w:rPr>
        <w:t xml:space="preserve"> </w:t>
      </w:r>
      <w:r w:rsidR="006A7E02">
        <w:t>2017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7321F1">
        <w:t>,v.r.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C12410" w:rsidR="00D42E0E"/>
    <w:p w:rsidRDefault="007321F1" w:rsidP="00C359B6" w:rsidR="007321F1">
      <w:pPr>
        <w:pStyle w:val="Bezproreda"/>
        <w:ind w:left="4956"/>
        <w:jc w:val="right"/>
      </w:pPr>
      <w:r>
        <w:t>Za točnost otpravka - ovlašteni službenik</w:t>
      </w:r>
    </w:p>
    <w:p w:rsidRDefault="007321F1" w:rsidP="00C359B6" w:rsidR="007321F1">
      <w:pPr>
        <w:pStyle w:val="Bezproreda"/>
        <w:ind w:left="4956"/>
        <w:jc w:val="right"/>
      </w:pPr>
      <w:r>
        <w:t>Karmela Dolenc</w:t>
      </w:r>
    </w:p>
    <w:p w:rsidRDefault="007321F1" w:rsidP="00C12410" w:rsidR="007321F1"/>
    <w:sectPr w:rsidSect="00B83F80" w:rsidR="007321F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1258" w:rsidP="00B15477" w:rsidR="00901258">
      <w:r>
        <w:separator/>
      </w:r>
    </w:p>
  </w:endnote>
  <w:endnote w:id="0" w:type="continuationSeparator">
    <w:p w:rsidRDefault="00901258" w:rsidP="00B15477" w:rsidR="009012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1258" w:rsidP="00B15477" w:rsidR="00901258">
      <w:r>
        <w:separator/>
      </w:r>
    </w:p>
  </w:footnote>
  <w:footnote w:id="0" w:type="continuationSeparator">
    <w:p w:rsidRDefault="00901258" w:rsidP="00B15477" w:rsidR="009012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7321F1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3423F8">
          <w:t>3527/16</w:t>
        </w:r>
        <w:r w:rsidR="006A7E02">
          <w:t>-</w:t>
        </w:r>
        <w:r w:rsidR="005236FA">
          <w:t>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D0B43"/>
    <w:rsid w:val="00205451"/>
    <w:rsid w:val="00210903"/>
    <w:rsid w:val="0023149C"/>
    <w:rsid w:val="00290380"/>
    <w:rsid w:val="002B4737"/>
    <w:rsid w:val="002C25CA"/>
    <w:rsid w:val="002E0229"/>
    <w:rsid w:val="003423F8"/>
    <w:rsid w:val="00347CA4"/>
    <w:rsid w:val="003506E4"/>
    <w:rsid w:val="00350F72"/>
    <w:rsid w:val="00363447"/>
    <w:rsid w:val="00372077"/>
    <w:rsid w:val="0038049D"/>
    <w:rsid w:val="0038259F"/>
    <w:rsid w:val="00392E4D"/>
    <w:rsid w:val="003A7D16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36FA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F05DF"/>
    <w:rsid w:val="0070027B"/>
    <w:rsid w:val="007321F1"/>
    <w:rsid w:val="007859F3"/>
    <w:rsid w:val="007A570C"/>
    <w:rsid w:val="007C030D"/>
    <w:rsid w:val="007E349A"/>
    <w:rsid w:val="00830ADC"/>
    <w:rsid w:val="00843BBB"/>
    <w:rsid w:val="0086652B"/>
    <w:rsid w:val="008A1754"/>
    <w:rsid w:val="008E59F9"/>
    <w:rsid w:val="008F6699"/>
    <w:rsid w:val="008F76E8"/>
    <w:rsid w:val="00901258"/>
    <w:rsid w:val="009050DC"/>
    <w:rsid w:val="0093392E"/>
    <w:rsid w:val="0095290B"/>
    <w:rsid w:val="00975210"/>
    <w:rsid w:val="00992EBE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15477"/>
    <w:rsid w:val="00B1687B"/>
    <w:rsid w:val="00B2337F"/>
    <w:rsid w:val="00B47357"/>
    <w:rsid w:val="00B6336F"/>
    <w:rsid w:val="00B6403F"/>
    <w:rsid w:val="00B8024A"/>
    <w:rsid w:val="00B8114B"/>
    <w:rsid w:val="00B83F80"/>
    <w:rsid w:val="00BB5147"/>
    <w:rsid w:val="00BD17D3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42E0E"/>
    <w:rsid w:val="00D85CC6"/>
    <w:rsid w:val="00DC268C"/>
    <w:rsid w:val="00DC7C75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21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21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21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21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21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21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1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21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1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1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3527</izvorni_sadrzaj>
    <derivirana_varijabla naziv="DomainObject.Predmet.Broj_1">3527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St-3527/2016</izvorni_sadrzaj>
    <derivirana_varijabla naziv="DomainObject.Predmet.OznakaBroj_1">St-3527/2016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 ALE DEN d.o.o. zastupanog po punomoćniku Mustafa Ibrišević</izvorni_sadrzaj>
    <derivirana_varijabla naziv="DomainObject.Predmet.ProtustrankaFormated_1">  SAN ALE DEN d.o.o. zastupanog po punomoćniku Mustafa Ibrišević</derivirana_varijabla>
  </DomainObject.Predmet.ProtustrankaFormated>
  <DomainObject.Predmet.ProtustrankaFormatedOIB>
    <izvorni_sadrzaj>  SAN ALE DEN d.o.o., OIB 74953104724 zastupanog po punomoćniku Mustafa Ibrišević</izvorni_sadrzaj>
    <derivirana_varijabla naziv="DomainObject.Predmet.ProtustrankaFormatedOIB_1">  SAN ALE DEN d.o.o., OIB 74953104724 zastupanog po punomoćniku Mustafa Ibrišević</derivirana_varijabla>
  </DomainObject.Predmet.ProtustrankaFormatedOIB>
  <DomainObject.Predmet.ProtustrankaFormatedWithAdress>
    <izvorni_sadrzaj> SAN ALE DEN d.o.o., Stružečki Put 26, 10000 Zagreb zastupanog po punomoćniku Mustafa Ibrišević</izvorni_sadrzaj>
    <derivirana_varijabla naziv="DomainObject.Predmet.ProtustrankaFormatedWithAdress_1"> SAN ALE DEN d.o.o., Stružečki Put 26, 10000 Zagreb zastupanog po punomoćniku Mustafa Ibrišević</derivirana_varijabla>
  </DomainObject.Predmet.ProtustrankaFormatedWithAdress>
  <DomainObject.Predmet.ProtustrankaFormatedWithAdressOIB>
    <izvorni_sadrzaj> SAN ALE DEN d.o.o., OIB 74953104724, Stružečki Put 26, 10000 Zagreb zastupanog po punomoćniku Mustafa Ibrišević</izvorni_sadrzaj>
    <derivirana_varijabla naziv="DomainObject.Predmet.ProtustrankaFormatedWithAdressOIB_1"> SAN ALE DEN d.o.o., OIB 74953104724, Stružečki Put 26, 10000 Zagreb zastupanog po punomoćniku Mustafa Ibrišević</derivirana_varijabla>
  </DomainObject.Predmet.ProtustrankaFormatedWithAdressOIB>
  <DomainObject.Predmet.ProtustrankaWithAdress>
    <izvorni_sadrzaj>SAN ALE DEN d.o.o. Stružečki Put 26, 10000 Zagreb</izvorni_sadrzaj>
    <derivirana_varijabla naziv="DomainObject.Predmet.ProtustrankaWithAdress_1">SAN ALE DEN d.o.o. Stružečki Put 26, 10000 Zagreb</derivirana_varijabla>
  </DomainObject.Predmet.ProtustrankaWithAdress>
  <DomainObject.Predmet.ProtustrankaWithAdressOIB>
    <izvorni_sadrzaj>SAN ALE DEN d.o.o., OIB 74953104724, Stružečki Put 26, 10000 Zagreb</izvorni_sadrzaj>
    <derivirana_varijabla naziv="DomainObject.Predmet.ProtustrankaWithAdressOIB_1">SAN ALE DEN d.o.o., OIB 74953104724, Stružečki Put 26, 10000 Zagreb</derivirana_varijabla>
  </DomainObject.Predmet.ProtustrankaWithAdressOIB>
  <DomainObject.Predmet.ProtustrankaNazivFormated>
    <izvorni_sadrzaj>SAN ALE DEN d.o.o.</izvorni_sadrzaj>
    <derivirana_varijabla naziv="DomainObject.Predmet.ProtustrankaNazivFormated_1">SAN ALE DEN d.o.o.</derivirana_varijabla>
  </DomainObject.Predmet.ProtustrankaNazivFormated>
  <DomainObject.Predmet.ProtustrankaNazivFormatedOIB>
    <izvorni_sadrzaj>SAN ALE DEN d.o.o., OIB 74953104724</izvorni_sadrzaj>
    <derivirana_varijabla naziv="DomainObject.Predmet.ProtustrankaNazivFormatedOIB_1">SAN ALE DEN d.o.o., OIB 74953104724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SAN ALE DEN d.o.o. zastupanog po punomoćniku Mustafa Ibrišević</item>
    </izvorni_sadrzaj>
    <derivirana_varijabla naziv="DomainObject.Predmet.ProtuStrankaListFormated_1">
      <item>SAN ALE DEN d.o.o. zastupanog po punomoćniku Mustafa Ibrišević</item>
    </derivirana_varijabla>
  </DomainObject.Predmet.ProtuStrankaListFormated>
  <DomainObject.Predmet.ProtuStrankaListFormatedOIB>
    <izvorni_sadrzaj>
      <item>SAN ALE DEN d.o.o., OIB 74953104724 zastupanog po punomoćniku Mustafa Ibrišević</item>
    </izvorni_sadrzaj>
    <derivirana_varijabla naziv="DomainObject.Predmet.ProtuStrankaListFormatedOIB_1">
      <item>SAN ALE DEN d.o.o., OIB 74953104724 zastupanog po punomoćniku Mustafa Ibrišević</item>
    </derivirana_varijabla>
  </DomainObject.Predmet.ProtuStrankaListFormatedOIB>
  <DomainObject.Predmet.ProtuStrankaListFormatedWithAdress>
    <izvorni_sadrzaj>
      <item>SAN ALE DEN d.o.o., Stružečki Put 26, 10000 Zagreb zastupanog po punomoćniku Mustafa Ibrišević</item>
    </izvorni_sadrzaj>
    <derivirana_varijabla naziv="DomainObject.Predmet.ProtuStrankaListFormatedWithAdress_1">
      <item>SAN ALE DEN d.o.o., Stružečki Put 26, 10000 Zagreb zastupanog po punomoćniku Mustafa Ibrišević</item>
    </derivirana_varijabla>
  </DomainObject.Predmet.ProtuStrankaListFormatedWithAdress>
  <DomainObject.Predmet.ProtuStrankaListFormatedWithAdressOIB>
    <izvorni_sadrzaj>
      <item>SAN ALE DEN d.o.o., OIB 74953104724, Stružečki Put 26, 10000 Zagreb zastupanog po punomoćniku Mustafa Ibrišević</item>
    </izvorni_sadrzaj>
    <derivirana_varijabla naziv="DomainObject.Predmet.ProtuStrankaListFormatedWithAdressOIB_1">
      <item>SAN ALE DEN d.o.o., OIB 74953104724, Stružečki Put 26, 10000 Zagreb zastupanog po punomoćniku Mustafa Ibrišević</item>
    </derivirana_varijabla>
  </DomainObject.Predmet.ProtuStrankaListFormatedWithAdressOIB>
  <DomainObject.Predmet.ProtuStrankaListNazivFormated>
    <izvorni_sadrzaj>
      <item>SAN ALE DEN d.o.o.</item>
    </izvorni_sadrzaj>
    <derivirana_varijabla naziv="DomainObject.Predmet.ProtuStrankaListNazivFormated_1">
      <item>SAN ALE DEN d.o.o.</item>
    </derivirana_varijabla>
  </DomainObject.Predmet.ProtuStrankaListNazivFormated>
  <DomainObject.Predmet.ProtuStrankaListNazivFormatedOIB>
    <izvorni_sadrzaj>
      <item>SAN ALE DEN d.o.o., OIB 74953104724</item>
    </izvorni_sadrzaj>
    <derivirana_varijabla naziv="DomainObject.Predmet.ProtuStrankaListNazivFormatedOIB_1">
      <item>SAN ALE DEN d.o.o., OIB 74953104724</item>
    </derivirana_varijabla>
  </DomainObject.Predmet.ProtuStrankaListNazivFormatedOIB>
  <DomainObject.Predmet.OstaliListFormated>
    <izvorni_sadrzaj>
      <item>Mustafa Ibrišević punomoćnik sudionika u postupku SAN ALE DEN d.o.o.</item>
    </izvorni_sadrzaj>
    <derivirana_varijabla naziv="DomainObject.Predmet.OstaliListFormated_1">
      <item>Mustafa Ibrišević punomoćnik sudionika u postupku SAN ALE DEN d.o.o.</item>
    </derivirana_varijabla>
  </DomainObject.Predmet.OstaliListFormated>
  <DomainObject.Predmet.OstaliListFormatedOIB>
    <izvorni_sadrzaj>
      <item>Mustafa Ibrišević, OIB 14649345859 punomoćnik sudionika u postupku SAN ALE DEN d.o.o.</item>
    </izvorni_sadrzaj>
    <derivirana_varijabla naziv="DomainObject.Predmet.OstaliListFormatedOIB_1">
      <item>Mustafa Ibrišević, OIB 14649345859 punomoćnik sudionika u postupku SAN ALE DEN d.o.o.</item>
    </derivirana_varijabla>
  </DomainObject.Predmet.OstaliListFormatedOIB>
  <DomainObject.Predmet.OstaliListFormatedWithAdress>
    <izvorni_sadrzaj>
      <item>Mustafa Ibrišević, Ulica Brune Bušića 23, 10000 Zagreb punomoćnik sudionika u postupku SAN ALE DEN d.o.o.</item>
    </izvorni_sadrzaj>
    <derivirana_varijabla naziv="DomainObject.Predmet.OstaliListFormatedWithAdress_1">
      <item>Mustafa Ibrišević, Ulica Brune Bušića 23, 10000 Zagreb punomoćnik sudionika u postupku SAN ALE DEN d.o.o.</item>
    </derivirana_varijabla>
  </DomainObject.Predmet.OstaliListFormatedWithAdress>
  <DomainObject.Predmet.OstaliListFormatedWithAdressOIB>
    <izvorni_sadrzaj>
      <item>Mustafa Ibrišević, OIB 14649345859, Ulica Brune Bušića 23, 10000 Zagreb punomoćnik sudionika u postupku SAN ALE DEN d.o.o.</item>
    </izvorni_sadrzaj>
    <derivirana_varijabla naziv="DomainObject.Predmet.OstaliListFormatedWithAdressOIB_1">
      <item>Mustafa Ibrišević, OIB 14649345859, Ulica Brune Bušića 23, 10000 Zagreb punomoćnik sudionika u postupku SAN ALE DEN d.o.o.</item>
    </derivirana_varijabla>
  </DomainObject.Predmet.OstaliListFormatedWithAdressOIB>
  <DomainObject.Predmet.OstaliListNazivFormated>
    <izvorni_sadrzaj>
      <item>Mustafa Ibrišević</item>
    </izvorni_sadrzaj>
    <derivirana_varijabla naziv="DomainObject.Predmet.OstaliListNazivFormated_1">
      <item>Mustafa Ibrišević</item>
    </derivirana_varijabla>
  </DomainObject.Predmet.OstaliListNazivFormated>
  <DomainObject.Predmet.OstaliListNazivFormatedOIB>
    <izvorni_sadrzaj>
      <item>Mustafa Ibrišević, OIB 14649345859</item>
    </izvorni_sadrzaj>
    <derivirana_varijabla naziv="DomainObject.Predmet.OstaliListNazivFormatedOIB_1">
      <item>Mustafa Ibrišević, OIB 14649345859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SAN ALE DEN d.o.o.</izvorni_sadrzaj>
    <derivirana_varijabla naziv="DomainObject.Predmet.ProtustrankaIDrugi_1">SAN ALE DEN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SAN ALE DEN d.o.o., OIB 74953104724, Stružečki Put 26, 10000 Zagreb</izvorni_sadrzaj>
    <derivirana_varijabla naziv="DomainObject.Predmet.ProtustrankaIDrugiAdressOIB_1">SAN ALE DEN d.o.o., OIB 74953104724, Stružečki Put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 ALE DEN d.o.o.</item>
      <item>Mustafa Ibrišević</item>
      <item>VJEROVNICI</item>
    </izvorni_sadrzaj>
    <derivirana_varijabla naziv="DomainObject.Predmet.SudioniciListNaziv_1">
      <item>FINA Regionalni centar Zagreb</item>
      <item>SAN ALE DEN d.o.o.</item>
      <item>Mustafa Ibrišević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SAN ALE DEN d.o.o., OIB 74953104724, Stružečki Put 26,10000 Zagreb</item>
      <item>Mustafa Ibrišević, OIB 14649345859, Ulica Brune Bušića 23,10000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SAN ALE DEN d.o.o., OIB 74953104724, Stružečki Put 26,10000 Zagreb</item>
      <item>Mustafa Ibrišević, OIB 14649345859, Ulica Brune Bušića 23,10000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74953104724</item>
      <item>, OIB 14649345859</item>
      <item>, OIB null</item>
    </izvorni_sadrzaj>
    <derivirana_varijabla naziv="DomainObject.Predmet.SudioniciListNazivOIB_1">
      <item>, OIB 85821130368</item>
      <item>, OIB 74953104724</item>
      <item>, OIB 14649345859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7BAD8D-7D5D-4D47-95B4-DA8BDCBF3F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979</properties:Words>
  <properties:Characters>5353</properties:Characters>
  <properties:Lines>106</properties:Lines>
  <properties:Paragraphs>32</properties:Paragraphs>
  <properties:TotalTime>394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2017-12-11T11:54:00Z</cp:lastPrinted>
  <dcterms:modified xmlns:xsi="http://www.w3.org/2001/XMLSchema-instance" xsi:type="dcterms:W3CDTF">2017-12-11T11:54:00Z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