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96eb" w14:paraId="68696eb" w:rsidRDefault="007F2409" w:rsidP="007F2409" w:rsidR="007F2409" w:rsidRPr="00B670B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BF6C03" w:rsidR="007F2409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  <w:r w:rsidR="00BF6C03">
        <w:rPr>
          <w:rFonts w:hAnsi="Times New Roman" w:ascii="Times New Roman"/>
        </w:rPr>
        <w:t xml:space="preserve">                                                                                                      </w:t>
      </w:r>
      <w:r w:rsidR="007849EC" w:rsidRPr="00B670B8">
        <w:rPr>
          <w:rFonts w:hAnsi="Times New Roman" w:ascii="Times New Roman"/>
        </w:rPr>
        <w:t xml:space="preserve"> </w:t>
      </w:r>
      <w:r w:rsidR="00BF6C03" w:rsidRPr="00BF6C03">
        <w:rPr>
          <w:rFonts w:hAnsi="Times New Roman" w:ascii="Times New Roman"/>
        </w:rPr>
        <w:t>3 St-</w:t>
      </w:r>
      <w:r w:rsidR="006A78F5">
        <w:rPr>
          <w:rFonts w:hAnsi="Times New Roman" w:ascii="Times New Roman"/>
        </w:rPr>
        <w:t>5351</w:t>
      </w:r>
      <w:r w:rsidR="00BF6C03" w:rsidRPr="00BF6C03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BA21E6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1B20F7" w:rsidP="003A572A" w:rsidR="001B20F7" w:rsidRPr="00B670B8">
      <w:pPr>
        <w:jc w:val="center"/>
        <w:rPr>
          <w:rFonts w:hAnsi="Times New Roman" w:ascii="Times New Roman"/>
        </w:rPr>
      </w:pPr>
    </w:p>
    <w:p w:rsidRDefault="00BA21E6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A21E6">
        <w:rPr>
          <w:rFonts w:hAnsi="Times New Roman" w:ascii="Times New Roman"/>
        </w:rPr>
        <w:t xml:space="preserve">Trgovački sud u Zagrebu, Stalna služba, po sucu Vesni Fundurulić Perišin,  u stečajnom predmetu povodom zahtjeva FINANCIJSKE AGENCIJE, za provedbu skraćenog stečajnog postupka nad dužnikom </w:t>
      </w:r>
      <w:r w:rsidR="006A78F5" w:rsidRPr="006A78F5">
        <w:rPr>
          <w:rFonts w:hAnsi="Times New Roman" w:ascii="Times New Roman"/>
        </w:rPr>
        <w:t>HI-TECH KREATIVNA RADIONCA d.o.o.</w:t>
      </w:r>
      <w:r w:rsidR="00484CF6">
        <w:rPr>
          <w:rFonts w:hAnsi="Times New Roman" w:ascii="Times New Roman"/>
        </w:rPr>
        <w:t xml:space="preserve">, </w:t>
      </w:r>
      <w:r w:rsidR="006A78F5" w:rsidRPr="006A78F5">
        <w:rPr>
          <w:rFonts w:hAnsi="Times New Roman" w:ascii="Times New Roman"/>
        </w:rPr>
        <w:t>Zagreb, Makančeva 16, OIB</w:t>
      </w:r>
      <w:r w:rsidR="00484CF6">
        <w:rPr>
          <w:rFonts w:hAnsi="Times New Roman" w:ascii="Times New Roman"/>
        </w:rPr>
        <w:t>:</w:t>
      </w:r>
      <w:r w:rsidR="006A78F5" w:rsidRPr="006A78F5">
        <w:rPr>
          <w:rFonts w:hAnsi="Times New Roman" w:ascii="Times New Roman"/>
        </w:rPr>
        <w:t xml:space="preserve"> 06150156896</w:t>
      </w:r>
      <w:r w:rsidR="00DB5BC1" w:rsidRPr="00B670B8">
        <w:rPr>
          <w:rFonts w:hAnsi="Times New Roman" w:ascii="Times New Roman"/>
        </w:rPr>
        <w:t xml:space="preserve">, </w:t>
      </w:r>
      <w:r w:rsidR="006A78F5">
        <w:rPr>
          <w:rFonts w:hAnsi="Times New Roman" w:ascii="Times New Roman"/>
        </w:rPr>
        <w:t>18. ožujka</w:t>
      </w:r>
      <w:r w:rsidR="00DB5BC1"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6A78F5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6A78F5" w:rsidRPr="006A78F5">
        <w:rPr>
          <w:rFonts w:hAnsi="Times New Roman" w:ascii="Times New Roman"/>
        </w:rPr>
        <w:t>HI-TECH KREATIVNA RADIONCA d.o.o.</w:t>
      </w:r>
      <w:r w:rsidR="00484CF6">
        <w:rPr>
          <w:rFonts w:hAnsi="Times New Roman" w:ascii="Times New Roman"/>
        </w:rPr>
        <w:t xml:space="preserve">, </w:t>
      </w:r>
      <w:r w:rsidR="006A78F5" w:rsidRPr="006A78F5">
        <w:rPr>
          <w:rFonts w:hAnsi="Times New Roman" w:ascii="Times New Roman"/>
        </w:rPr>
        <w:t>Zagreb, Makančeva 16, OIB</w:t>
      </w:r>
      <w:r w:rsidR="00484CF6">
        <w:rPr>
          <w:rFonts w:hAnsi="Times New Roman" w:ascii="Times New Roman"/>
        </w:rPr>
        <w:t>:</w:t>
      </w:r>
      <w:r w:rsidR="006A78F5" w:rsidRPr="006A78F5">
        <w:rPr>
          <w:rFonts w:hAnsi="Times New Roman" w:ascii="Times New Roman"/>
        </w:rPr>
        <w:t xml:space="preserve"> 06150156896</w:t>
      </w:r>
      <w:r w:rsidR="00532C30">
        <w:rPr>
          <w:rFonts w:hAnsi="Times New Roman" w:ascii="Times New Roman"/>
        </w:rPr>
        <w:t>,</w:t>
      </w:r>
      <w:r w:rsidR="005456B7" w:rsidRPr="00B670B8">
        <w:rPr>
          <w:rFonts w:hAnsi="Times New Roman" w:ascii="Times New Roman"/>
        </w:rPr>
        <w:t xml:space="preserve"> </w:t>
      </w:r>
      <w:r w:rsidR="006A78F5">
        <w:rPr>
          <w:rFonts w:hAnsi="Times New Roman" w:ascii="Times New Roman"/>
        </w:rPr>
        <w:t>18.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6A67FF">
        <w:rPr>
          <w:rFonts w:hAnsi="Times New Roman" w:ascii="Times New Roman"/>
        </w:rPr>
        <w:t>1</w:t>
      </w:r>
      <w:r w:rsidR="006A78F5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6A78F5">
        <w:rPr>
          <w:rFonts w:hAnsi="Times New Roman" w:ascii="Times New Roman"/>
        </w:rPr>
        <w:t>45</w:t>
      </w:r>
      <w:r w:rsidR="00403C86">
        <w:rPr>
          <w:rFonts w:hAnsi="Times New Roman" w:ascii="Times New Roman"/>
        </w:rPr>
        <w:t xml:space="preserve"> </w:t>
      </w:r>
      <w:r w:rsidRPr="00B670B8">
        <w:rPr>
          <w:rFonts w:hAnsi="Times New Roman" w:ascii="Times New Roman"/>
        </w:rPr>
        <w:t xml:space="preserve">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463085">
        <w:rPr>
          <w:rFonts w:hAnsi="Times New Roman" w:ascii="Times New Roman"/>
        </w:rPr>
        <w:t>Davor Ivančić</w:t>
      </w:r>
      <w:r w:rsidR="008B4C87" w:rsidRPr="00B670B8">
        <w:rPr>
          <w:rFonts w:hAnsi="Times New Roman" w:ascii="Times New Roman"/>
        </w:rPr>
        <w:t xml:space="preserve">, </w:t>
      </w:r>
      <w:r w:rsidR="00463085">
        <w:rPr>
          <w:rFonts w:hAnsi="Times New Roman" w:ascii="Times New Roman"/>
        </w:rPr>
        <w:t>Čakovec</w:t>
      </w:r>
      <w:r w:rsidR="008B4C87" w:rsidRPr="00B670B8">
        <w:rPr>
          <w:rFonts w:hAnsi="Times New Roman" w:ascii="Times New Roman"/>
        </w:rPr>
        <w:t xml:space="preserve">, </w:t>
      </w:r>
      <w:r w:rsidR="00463085">
        <w:rPr>
          <w:rFonts w:hAnsi="Times New Roman" w:ascii="Times New Roman"/>
        </w:rPr>
        <w:t>Ivana pl. Zajca 17</w:t>
      </w:r>
      <w:r w:rsidR="008B4C87" w:rsidRPr="00B670B8">
        <w:rPr>
          <w:rFonts w:hAnsi="Times New Roman" w:ascii="Times New Roman"/>
        </w:rPr>
        <w:t xml:space="preserve">, OIB: </w:t>
      </w:r>
      <w:r w:rsidR="00463085">
        <w:rPr>
          <w:rFonts w:hAnsi="Times New Roman" w:ascii="Times New Roman"/>
        </w:rPr>
        <w:t>21146522885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6A78F5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Zaključuje se stečajni postupak nad dužnikom </w:t>
      </w:r>
      <w:r w:rsidR="006A78F5" w:rsidRPr="006A78F5">
        <w:rPr>
          <w:rFonts w:hAnsi="Times New Roman" w:ascii="Times New Roman"/>
        </w:rPr>
        <w:t>HI-TECH KREATIVNA RADIONCA d.o.o.</w:t>
      </w:r>
      <w:r w:rsidR="00484CF6">
        <w:rPr>
          <w:rFonts w:hAnsi="Times New Roman" w:ascii="Times New Roman"/>
        </w:rPr>
        <w:t>,</w:t>
      </w:r>
      <w:r w:rsidR="006A78F5" w:rsidRPr="006A78F5">
        <w:rPr>
          <w:rFonts w:hAnsi="Times New Roman" w:ascii="Times New Roman"/>
        </w:rPr>
        <w:t xml:space="preserve">  Zagreb, Makančeva 16, OIB</w:t>
      </w:r>
      <w:r w:rsidR="00484CF6">
        <w:rPr>
          <w:rFonts w:hAnsi="Times New Roman" w:ascii="Times New Roman"/>
        </w:rPr>
        <w:t>:</w:t>
      </w:r>
      <w:r w:rsidR="006A78F5" w:rsidRPr="006A78F5">
        <w:rPr>
          <w:rFonts w:hAnsi="Times New Roman" w:ascii="Times New Roman"/>
        </w:rPr>
        <w:t xml:space="preserve"> 06150156896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B81BA3" w:rsidR="000818FB" w:rsidRPr="00B81BA3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6A78F5" w:rsidRPr="006A78F5">
        <w:rPr>
          <w:rFonts w:hAnsi="Times New Roman" w:ascii="Times New Roman"/>
        </w:rPr>
        <w:t>HI-TECH KREATIVNA RADIONCA d.o.o.</w:t>
      </w:r>
      <w:r w:rsidR="00484CF6">
        <w:rPr>
          <w:rFonts w:hAnsi="Times New Roman" w:ascii="Times New Roman"/>
        </w:rPr>
        <w:t>,</w:t>
      </w:r>
      <w:r w:rsidR="006A78F5" w:rsidRPr="006A78F5">
        <w:rPr>
          <w:rFonts w:hAnsi="Times New Roman" w:ascii="Times New Roman"/>
        </w:rPr>
        <w:t xml:space="preserve"> Zagreb, Makančeva 16, OIB</w:t>
      </w:r>
      <w:r w:rsidR="00484CF6">
        <w:rPr>
          <w:rFonts w:hAnsi="Times New Roman" w:ascii="Times New Roman"/>
        </w:rPr>
        <w:t>:</w:t>
      </w:r>
      <w:r w:rsidR="006A78F5" w:rsidRPr="006A78F5">
        <w:rPr>
          <w:rFonts w:hAnsi="Times New Roman" w:ascii="Times New Roman"/>
        </w:rPr>
        <w:t xml:space="preserve"> 06150156896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B81BA3">
        <w:rPr>
          <w:rFonts w:hAnsi="Times New Roman" w:ascii="Times New Roman"/>
        </w:rPr>
        <w:tab/>
      </w:r>
      <w:r w:rsidRPr="00B81BA3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A7212D" w:rsidP="00B670B8" w:rsidR="00A7212D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F51954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CC6A84" w:rsidP="00B670B8" w:rsidR="00CC6A84">
      <w:pPr>
        <w:ind w:firstLine="720"/>
        <w:jc w:val="both"/>
        <w:rPr>
          <w:rFonts w:hAnsi="Times New Roman" w:ascii="Times New Roman"/>
        </w:rPr>
      </w:pPr>
      <w:r w:rsidRPr="00CC6A84">
        <w:rPr>
          <w:rFonts w:hAnsi="Times New Roman" w:ascii="Times New Roman"/>
        </w:rPr>
        <w:t>Osoba ovlaštena za zastupanje dužnika je u određenom roku dostavila popis imovine i obveza dužnika, uvidom u koji je u</w:t>
      </w:r>
      <w:r w:rsidR="00787E09">
        <w:rPr>
          <w:rFonts w:hAnsi="Times New Roman" w:ascii="Times New Roman"/>
        </w:rPr>
        <w:t>tvrđeno da dužnik ima imovinu koja nije dostatna za namirenje predvidivih troškova stečajnog postupka budući se radi o novčanim tražbinama društava koja su u blokadi, stečaju ili je u tijeku parnični postupak.</w:t>
      </w:r>
    </w:p>
    <w:p w:rsidRDefault="00CC6A84" w:rsidP="00B670B8" w:rsidR="00CC6A84">
      <w:pPr>
        <w:ind w:firstLine="720"/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227512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6A78F5">
        <w:rPr>
          <w:rFonts w:hAnsi="Times New Roman" w:ascii="Times New Roman"/>
        </w:rPr>
        <w:t>18.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D0414C" w:rsidR="00D0414C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3F6DCA" w:rsidP="003F6DCA" w:rsidR="003F6DC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</w:t>
      </w:r>
      <w:r w:rsidR="00227512">
        <w:rPr>
          <w:rFonts w:hAnsi="Times New Roman" w:ascii="Times New Roman"/>
        </w:rPr>
        <w:t>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D0414C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4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A78F5">
      <w:rPr>
        <w:rFonts w:hAnsi="Times New Roman" w:ascii="Times New Roman"/>
      </w:rPr>
      <w:t>5351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0F553A"/>
    <w:rsid w:val="001056B0"/>
    <w:rsid w:val="001314E4"/>
    <w:rsid w:val="001B052B"/>
    <w:rsid w:val="001B20F7"/>
    <w:rsid w:val="001B54F2"/>
    <w:rsid w:val="001D5EB3"/>
    <w:rsid w:val="001E35B4"/>
    <w:rsid w:val="001E53F1"/>
    <w:rsid w:val="001F099E"/>
    <w:rsid w:val="001F6418"/>
    <w:rsid w:val="002236A7"/>
    <w:rsid w:val="00227512"/>
    <w:rsid w:val="00231C0F"/>
    <w:rsid w:val="002558C5"/>
    <w:rsid w:val="002F043B"/>
    <w:rsid w:val="00311BFB"/>
    <w:rsid w:val="0031523D"/>
    <w:rsid w:val="00320B08"/>
    <w:rsid w:val="0032226F"/>
    <w:rsid w:val="003273E7"/>
    <w:rsid w:val="003365D2"/>
    <w:rsid w:val="003811DD"/>
    <w:rsid w:val="003A572A"/>
    <w:rsid w:val="003E01D6"/>
    <w:rsid w:val="003F3EBF"/>
    <w:rsid w:val="003F5409"/>
    <w:rsid w:val="003F6DCA"/>
    <w:rsid w:val="00403C86"/>
    <w:rsid w:val="00417564"/>
    <w:rsid w:val="00463085"/>
    <w:rsid w:val="004661FF"/>
    <w:rsid w:val="00466D65"/>
    <w:rsid w:val="00484B04"/>
    <w:rsid w:val="00484CF6"/>
    <w:rsid w:val="004B7D02"/>
    <w:rsid w:val="004D38B6"/>
    <w:rsid w:val="00500B0C"/>
    <w:rsid w:val="0051510F"/>
    <w:rsid w:val="00532C30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675B0"/>
    <w:rsid w:val="00671F78"/>
    <w:rsid w:val="006A67FF"/>
    <w:rsid w:val="006A78F5"/>
    <w:rsid w:val="006E12B0"/>
    <w:rsid w:val="00705993"/>
    <w:rsid w:val="00735736"/>
    <w:rsid w:val="00737A4B"/>
    <w:rsid w:val="007849EC"/>
    <w:rsid w:val="00787E09"/>
    <w:rsid w:val="00791ED6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8E408D"/>
    <w:rsid w:val="009107AF"/>
    <w:rsid w:val="00926AB4"/>
    <w:rsid w:val="009432E4"/>
    <w:rsid w:val="0094725F"/>
    <w:rsid w:val="0094799B"/>
    <w:rsid w:val="009A7085"/>
    <w:rsid w:val="009C17C9"/>
    <w:rsid w:val="009C2E2C"/>
    <w:rsid w:val="009D70DB"/>
    <w:rsid w:val="00A14CA6"/>
    <w:rsid w:val="00A262E2"/>
    <w:rsid w:val="00A7212D"/>
    <w:rsid w:val="00AA2646"/>
    <w:rsid w:val="00AD105D"/>
    <w:rsid w:val="00AF424C"/>
    <w:rsid w:val="00AF7971"/>
    <w:rsid w:val="00B07B8D"/>
    <w:rsid w:val="00B314E8"/>
    <w:rsid w:val="00B670B8"/>
    <w:rsid w:val="00B700D8"/>
    <w:rsid w:val="00B7673A"/>
    <w:rsid w:val="00B81BA3"/>
    <w:rsid w:val="00BA21E6"/>
    <w:rsid w:val="00BF6C03"/>
    <w:rsid w:val="00C156FD"/>
    <w:rsid w:val="00C444B1"/>
    <w:rsid w:val="00C657E9"/>
    <w:rsid w:val="00C77B87"/>
    <w:rsid w:val="00CB732E"/>
    <w:rsid w:val="00CC6A84"/>
    <w:rsid w:val="00CF68C5"/>
    <w:rsid w:val="00D01F2C"/>
    <w:rsid w:val="00D0414C"/>
    <w:rsid w:val="00D071AA"/>
    <w:rsid w:val="00D108A7"/>
    <w:rsid w:val="00D2391E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639B9"/>
    <w:rsid w:val="00EA5B3D"/>
    <w:rsid w:val="00F24042"/>
    <w:rsid w:val="00F46950"/>
    <w:rsid w:val="00F51954"/>
    <w:rsid w:val="00FC3737"/>
    <w:rsid w:val="00FC40FF"/>
    <w:rsid w:val="00FC553E"/>
    <w:rsid w:val="00FD00FF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44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4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44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4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5351</izvorni_sadrzaj>
    <derivirana_varijabla naziv="DomainObject.Predmet.Broj_1">5351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St-5351/2015</izvorni_sadrzaj>
    <derivirana_varijabla naziv="DomainObject.Predmet.OznakaBroj_1">St-5351/2015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HI-TECH KREATIVNA RADIONICA d.o.o.</izvorni_sadrzaj>
    <derivirana_varijabla naziv="DomainObject.Predmet.ProtustrankaFormated_1">  HI-TECH KREATIVNA RADIONICA d.o.o.</derivirana_varijabla>
  </DomainObject.Predmet.ProtustrankaFormated>
  <DomainObject.Predmet.ProtustrankaFormatedOIB>
    <izvorni_sadrzaj>  HI-TECH KREATIVNA RADIONICA d.o.o., OIB 06150156896</izvorni_sadrzaj>
    <derivirana_varijabla naziv="DomainObject.Predmet.ProtustrankaFormatedOIB_1">  HI-TECH KREATIVNA RADIONICA d.o.o., OIB 06150156896</derivirana_varijabla>
  </DomainObject.Predmet.ProtustrankaFormatedOIB>
  <DomainObject.Predmet.ProtustrankaFormatedWithAdress>
    <izvorni_sadrzaj> HI-TECH KREATIVNA RADIONICA d.o.o., Makančeva 16, 10000 Zagreb</izvorni_sadrzaj>
    <derivirana_varijabla naziv="DomainObject.Predmet.ProtustrankaFormatedWithAdress_1"> HI-TECH KREATIVNA RADIONICA d.o.o., Makančeva 16, 10000 Zagreb</derivirana_varijabla>
  </DomainObject.Predmet.ProtustrankaFormatedWithAdress>
  <DomainObject.Predmet.ProtustrankaFormatedWithAdressOIB>
    <izvorni_sadrzaj> HI-TECH KREATIVNA RADIONICA d.o.o., OIB 06150156896, Makančeva 16, 10000 Zagreb</izvorni_sadrzaj>
    <derivirana_varijabla naziv="DomainObject.Predmet.ProtustrankaFormatedWithAdressOIB_1"> HI-TECH KREATIVNA RADIONICA d.o.o., OIB 06150156896, Makančeva 16, 10000 Zagreb</derivirana_varijabla>
  </DomainObject.Predmet.ProtustrankaFormatedWithAdressOIB>
  <DomainObject.Predmet.ProtustrankaWithAdress>
    <izvorni_sadrzaj>HI-TECH KREATIVNA RADIONICA d.o.o. Makančeva 16, 10000 Zagreb</izvorni_sadrzaj>
    <derivirana_varijabla naziv="DomainObject.Predmet.ProtustrankaWithAdress_1">HI-TECH KREATIVNA RADIONICA d.o.o. Makančeva 16, 10000 Zagreb</derivirana_varijabla>
  </DomainObject.Predmet.ProtustrankaWithAdress>
  <DomainObject.Predmet.ProtustrankaWithAdressOIB>
    <izvorni_sadrzaj>HI-TECH KREATIVNA RADIONICA d.o.o., OIB 06150156896, Makančeva 16, 10000 Zagreb</izvorni_sadrzaj>
    <derivirana_varijabla naziv="DomainObject.Predmet.ProtustrankaWithAdressOIB_1">HI-TECH KREATIVNA RADIONICA d.o.o., OIB 06150156896, Makančeva 16, 10000 Zagreb</derivirana_varijabla>
  </DomainObject.Predmet.ProtustrankaWithAdressOIB>
  <DomainObject.Predmet.ProtustrankaNazivFormated>
    <izvorni_sadrzaj>HI-TECH KREATIVNA RADIONICA d.o.o.</izvorni_sadrzaj>
    <derivirana_varijabla naziv="DomainObject.Predmet.ProtustrankaNazivFormated_1">HI-TECH KREATIVNA RADIONICA d.o.o.</derivirana_varijabla>
  </DomainObject.Predmet.ProtustrankaNazivFormated>
  <DomainObject.Predmet.ProtustrankaNazivFormatedOIB>
    <izvorni_sadrzaj>HI-TECH KREATIVNA RADIONICA d.o.o., OIB 06150156896</izvorni_sadrzaj>
    <derivirana_varijabla naziv="DomainObject.Predmet.ProtustrankaNazivFormatedOIB_1">HI-TECH KREATIVNA RADIONICA d.o.o., OIB 06150156896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HI-TECH KREATIVNA RADIONICA d.o.o.</item>
    </izvorni_sadrzaj>
    <derivirana_varijabla naziv="DomainObject.Predmet.ProtuStrankaListFormated_1">
      <item>HI-TECH KREATIVNA RADIONICA d.o.o.</item>
    </derivirana_varijabla>
  </DomainObject.Predmet.ProtuStrankaListFormated>
  <DomainObject.Predmet.ProtuStrankaListFormatedOIB>
    <izvorni_sadrzaj>
      <item>HI-TECH KREATIVNA RADIONICA d.o.o., OIB 06150156896</item>
    </izvorni_sadrzaj>
    <derivirana_varijabla naziv="DomainObject.Predmet.ProtuStrankaListFormatedOIB_1">
      <item>HI-TECH KREATIVNA RADIONICA d.o.o., OIB 06150156896</item>
    </derivirana_varijabla>
  </DomainObject.Predmet.ProtuStrankaListFormatedOIB>
  <DomainObject.Predmet.ProtuStrankaListFormatedWithAdress>
    <izvorni_sadrzaj>
      <item>HI-TECH KREATIVNA RADIONICA d.o.o., Makančeva 16, 10000 Zagreb</item>
    </izvorni_sadrzaj>
    <derivirana_varijabla naziv="DomainObject.Predmet.ProtuStrankaListFormatedWithAdress_1">
      <item>HI-TECH KREATIVNA RADIONICA d.o.o., Makančeva 16, 10000 Zagreb</item>
    </derivirana_varijabla>
  </DomainObject.Predmet.ProtuStrankaListFormatedWithAdress>
  <DomainObject.Predmet.ProtuStrankaListFormatedWithAdressOIB>
    <izvorni_sadrzaj>
      <item>HI-TECH KREATIVNA RADIONICA d.o.o., OIB 06150156896, Makančeva 16, 10000 Zagreb</item>
    </izvorni_sadrzaj>
    <derivirana_varijabla naziv="DomainObject.Predmet.ProtuStrankaListFormatedWithAdressOIB_1">
      <item>HI-TECH KREATIVNA RADIONICA d.o.o., OIB 06150156896, Makančeva 16, 10000 Zagreb</item>
    </derivirana_varijabla>
  </DomainObject.Predmet.ProtuStrankaListFormatedWithAdressOIB>
  <DomainObject.Predmet.ProtuStrankaListNazivFormated>
    <izvorni_sadrzaj>
      <item>HI-TECH KREATIVNA RADIONICA d.o.o.</item>
    </izvorni_sadrzaj>
    <derivirana_varijabla naziv="DomainObject.Predmet.ProtuStrankaListNazivFormated_1">
      <item>HI-TECH KREATIVNA RADIONICA d.o.o.</item>
    </derivirana_varijabla>
  </DomainObject.Predmet.ProtuStrankaListNazivFormated>
  <DomainObject.Predmet.ProtuStrankaListNazivFormatedOIB>
    <izvorni_sadrzaj>
      <item>HI-TECH KREATIVNA RADIONICA d.o.o., OIB 06150156896</item>
    </izvorni_sadrzaj>
    <derivirana_varijabla naziv="DomainObject.Predmet.ProtuStrankaListNazivFormatedOIB_1">
      <item>HI-TECH KREATIVNA RADIONICA d.o.o., OIB 06150156896</item>
    </derivirana_varijabla>
  </DomainObject.Predmet.ProtuStrankaListNazivFormatedOIB>
  <DomainObject.Predmet.OstaliListFormated>
    <izvorni_sadrzaj>
      <item>Brankica Basta</item>
    </izvorni_sadrzaj>
    <derivirana_varijabla naziv="DomainObject.Predmet.OstaliListFormated_1">
      <item>Brankica Basta</item>
    </derivirana_varijabla>
  </DomainObject.Predmet.OstaliListFormated>
  <DomainObject.Predmet.OstaliListFormatedOIB>
    <izvorni_sadrzaj>
      <item>Brankica Basta, OIB 02141912453</item>
    </izvorni_sadrzaj>
    <derivirana_varijabla naziv="DomainObject.Predmet.OstaliListFormatedOIB_1">
      <item>Brankica Basta, OIB 02141912453</item>
    </derivirana_varijabla>
  </DomainObject.Predmet.OstaliListFormatedOIB>
  <DomainObject.Predmet.OstaliListFormatedWithAdress>
    <izvorni_sadrzaj>
      <item>Brankica Basta, Pod Zidom 12, 10000 Zagreb</item>
    </izvorni_sadrzaj>
    <derivirana_varijabla naziv="DomainObject.Predmet.OstaliListFormatedWithAdress_1">
      <item>Brankica Basta, Pod Zidom 12, 10000 Zagreb</item>
    </derivirana_varijabla>
  </DomainObject.Predmet.OstaliListFormatedWithAdress>
  <DomainObject.Predmet.OstaliListFormatedWithAdressOIB>
    <izvorni_sadrzaj>
      <item>Brankica Basta, OIB 02141912453, Pod Zidom 12, 10000 Zagreb</item>
    </izvorni_sadrzaj>
    <derivirana_varijabla naziv="DomainObject.Predmet.OstaliListFormatedWithAdressOIB_1">
      <item>Brankica Basta, OIB 02141912453, Pod Zidom 12, 10000 Zagreb</item>
    </derivirana_varijabla>
  </DomainObject.Predmet.OstaliListFormatedWithAdressOIB>
  <DomainObject.Predmet.OstaliListNazivFormated>
    <izvorni_sadrzaj>
      <item>Brankica Basta</item>
    </izvorni_sadrzaj>
    <derivirana_varijabla naziv="DomainObject.Predmet.OstaliListNazivFormated_1">
      <item>Brankica Basta</item>
    </derivirana_varijabla>
  </DomainObject.Predmet.OstaliListNazivFormated>
  <DomainObject.Predmet.OstaliListNazivFormatedOIB>
    <izvorni_sadrzaj>
      <item>Brankica Basta, OIB 02141912453</item>
    </izvorni_sadrzaj>
    <derivirana_varijabla naziv="DomainObject.Predmet.OstaliListNazivFormatedOIB_1">
      <item>Brankica Basta, OIB 02141912453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HI-TECH KREATIVNA RADIONICA d.o.o.</izvorni_sadrzaj>
    <derivirana_varijabla naziv="DomainObject.Predmet.ProtustrankaIDrugi_1">HI-TECH KREATIVNA RADIONICA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HI-TECH KREATIVNA RADIONICA d.o.o., OIB 06150156896, Makančeva 16, 10000 Zagreb</izvorni_sadrzaj>
    <derivirana_varijabla naziv="DomainObject.Predmet.ProtustrankaIDrugiAdressOIB_1">HI-TECH KREATIVNA RADIONICA d.o.o., OIB 06150156896,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HI-TECH KREATIVNA RADIONICA d.o.o.</item>
      <item>Brankica Basta</item>
    </izvorni_sadrzaj>
    <derivirana_varijabla naziv="DomainObject.Predmet.SudioniciListNaziv_1">
      <item>FINA Regionalni centar Zagreb</item>
      <item>HI-TECH KREATIVNA RADIONICA d.o.o.</item>
      <item>Brankica Basta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HI-TECH KREATIVNA RADIONICA d.o.o., OIB 06150156896, Makančeva 16,10000 Zagreb</item>
      <item>Brankica Basta, OIB 02141912453, Pod Zidom 12,10000 Zagreb</item>
    </izvorni_sadrzaj>
    <derivirana_varijabla naziv="DomainObject.Predmet.SudioniciListAdressOIB_1">
      <item>FINA Regionalni centar Zagreb, OIB 85821130368, Trg svibanjskih žrtava 1995. Br. 1,10000 Zagreb</item>
      <item>HI-TECH KREATIVNA RADIONICA d.o.o., OIB 06150156896, Makančeva 16,10000 Zagreb</item>
      <item>Brankica Basta, OIB 02141912453, Pod Zidom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06150156896</item>
      <item>, OIB 02141912453</item>
    </izvorni_sadrzaj>
    <derivirana_varijabla naziv="DomainObject.Predmet.SudioniciListNazivOIB_1">
      <item>, OIB 85821130368</item>
      <item>, OIB 06150156896</item>
      <item>, OIB 02141912453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2162A-ED20-4697-B0CD-D29AC161C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547</properties:Words>
  <properties:Characters>2900</properties:Characters>
  <properties:Lines>93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2016-03-18T09:28:00Z</dcterms:created>
  <dc:creator>x</dc:creator>
  <cp:lastModifiedBy>Žana Livaja</cp:lastModifiedBy>
  <cp:lastPrinted>2016-02-23T08:21:00Z</cp:lastPrinted>
  <dcterms:modified xmlns:xsi="http://www.w3.org/2001/XMLSchema-instance" xsi:type="dcterms:W3CDTF">2016-03-18T09:38:00Z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