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8dea" w14:paraId="b758dea" w:rsidRDefault="000848AA" w:rsidP="000848AA" w:rsidR="000848AA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0848AA" w:rsidP="000848AA" w:rsidR="000848AA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0848AA" w:rsidP="000848AA" w:rsidR="000848AA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0848AA" w:rsidP="000848AA" w:rsidR="000848AA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0848AA" w:rsidP="000848AA" w:rsidR="000848AA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St-5616/2015</w:t>
      </w:r>
    </w:p>
    <w:p w:rsidRDefault="000848AA" w:rsidP="000848AA" w:rsidR="000848AA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0848AA" w:rsidP="000848AA" w:rsidR="000848AA">
      <w:pPr>
        <w:jc w:val="center"/>
        <w:rPr>
          <w:rFonts w:hAnsi="Times New Roman" w:ascii="Times New Roman"/>
          <w:szCs w:val="24"/>
          <w:lang w:val="hr-HR"/>
        </w:rPr>
      </w:pPr>
    </w:p>
    <w:p w:rsidRDefault="000848AA" w:rsidP="000848AA" w:rsidR="000848AA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0848AA" w:rsidP="000848AA" w:rsidR="000848AA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848AA" w:rsidP="000848AA" w:rsidR="000848AA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0848AA" w:rsidP="000848AA" w:rsidR="000848AA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848AA" w:rsidP="000848AA" w:rsidR="000848A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>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 xml:space="preserve">PETAK MOBILE d.o.o., OIB: 06804040874,  Zagreb, Ulica mladosti 18 b,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05.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0848AA" w:rsidP="000848AA" w:rsidR="000848AA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0848AA" w:rsidP="000848AA" w:rsidR="000848AA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0848AA" w:rsidP="000848AA" w:rsidR="000848AA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848AA" w:rsidP="000848AA" w:rsidR="000848AA">
      <w:pPr>
        <w:pStyle w:val="BodyText21"/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A337A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PETAK MOBILE d.o.o., OIB: 06804040874,  Zagreb, Ulica mladosti 18 b.</w:t>
      </w:r>
    </w:p>
    <w:p w:rsidRDefault="000848AA" w:rsidP="000848AA" w:rsidR="000848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848AA" w:rsidP="000848AA" w:rsidR="000848AA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05. travnja 2016. godine u 12 sati i 40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0848AA" w:rsidP="000848AA" w:rsidR="000848A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0848AA" w:rsidP="000848AA" w:rsidR="000848AA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Jasna Hromadko , OIB: 22088644509, iz Zagreba , Zelengorska br. 1.</w:t>
      </w:r>
    </w:p>
    <w:p w:rsidRDefault="000848AA" w:rsidP="000848AA" w:rsidR="000848AA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0848AA" w:rsidP="000848AA" w:rsidR="000848AA">
      <w:pPr>
        <w:pStyle w:val="BodyText21"/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 w:rsidRPr="0033469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PETAK MOBILE d.o.o., OIB: 06804040874,  Zagreb, Ulica mladosti 18 b.</w:t>
      </w:r>
    </w:p>
    <w:p w:rsidRDefault="000848AA" w:rsidP="000848AA" w:rsidR="000848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848AA" w:rsidP="000848AA" w:rsidR="000848AA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0848AA" w:rsidP="000848AA" w:rsidR="000848AA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0848AA" w:rsidP="000848AA" w:rsidR="000848AA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848AA" w:rsidP="000848AA" w:rsidR="000848AA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0848AA" w:rsidP="000848AA" w:rsidR="000848AA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0848AA" w:rsidP="000848AA" w:rsidR="000848AA">
      <w:pPr>
        <w:jc w:val="both"/>
        <w:rPr>
          <w:rFonts w:hAnsi="Times New Roman" w:ascii="Times New Roman"/>
          <w:lang w:val="hr-HR"/>
        </w:rPr>
      </w:pPr>
    </w:p>
    <w:p w:rsidRDefault="000848AA" w:rsidP="000848AA" w:rsidR="000848AA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12.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0848AA" w:rsidP="000848AA" w:rsidR="000848AA">
      <w:pPr>
        <w:jc w:val="both"/>
        <w:rPr>
          <w:rFonts w:hAnsi="Times New Roman" w:ascii="Times New Roman"/>
        </w:rPr>
      </w:pPr>
    </w:p>
    <w:p w:rsidRDefault="000848AA" w:rsidP="000848AA" w:rsidR="000848AA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0848AA" w:rsidP="000848AA" w:rsidR="000848A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0848AA" w:rsidP="000848AA" w:rsidR="000848AA">
      <w:pPr>
        <w:jc w:val="both"/>
        <w:rPr>
          <w:rFonts w:hAnsi="Times New Roman" w:ascii="Times New Roman"/>
          <w:lang w:val="hr-HR"/>
        </w:rPr>
      </w:pPr>
    </w:p>
    <w:p w:rsidRDefault="000848AA" w:rsidP="000848AA" w:rsidR="000848AA">
      <w:pPr>
        <w:jc w:val="both"/>
        <w:rPr>
          <w:rFonts w:hAnsi="Times New Roman" w:ascii="Times New Roman"/>
          <w:lang w:val="hr-HR"/>
        </w:rPr>
      </w:pPr>
    </w:p>
    <w:p w:rsidRDefault="000848AA" w:rsidP="000848AA" w:rsidR="000848A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05. travnja 2016. godine</w:t>
      </w:r>
    </w:p>
    <w:p w:rsidRDefault="000848AA" w:rsidP="000848AA" w:rsidR="000848AA">
      <w:pPr>
        <w:jc w:val="center"/>
        <w:rPr>
          <w:rFonts w:hAnsi="Times New Roman" w:ascii="Times New Roman"/>
          <w:lang w:val="hr-HR"/>
        </w:rPr>
      </w:pPr>
    </w:p>
    <w:p w:rsidRDefault="000848AA" w:rsidP="000848AA" w:rsidR="000848AA">
      <w:pPr>
        <w:jc w:val="center"/>
        <w:rPr>
          <w:rFonts w:hAnsi="Times New Roman" w:ascii="Times New Roman"/>
          <w:lang w:val="hr-HR"/>
        </w:rPr>
      </w:pPr>
    </w:p>
    <w:p w:rsidRDefault="000848AA" w:rsidP="000848AA" w:rsidR="000848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0848AA" w:rsidP="000848AA" w:rsidR="000848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0848AA" w:rsidP="000848AA" w:rsidR="000848AA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0848AA" w:rsidP="000848AA" w:rsidR="000848AA">
      <w:pPr>
        <w:jc w:val="both"/>
        <w:rPr>
          <w:rFonts w:hAnsi="Times New Roman" w:ascii="Times New Roman"/>
          <w:szCs w:val="24"/>
          <w:lang w:val="hr-HR"/>
        </w:rPr>
      </w:pPr>
    </w:p>
    <w:p w:rsidRDefault="000848AA" w:rsidP="000848AA" w:rsidR="000848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0848AA" w:rsidP="000848AA" w:rsidR="000848AA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848AA" w:rsidP="000848AA" w:rsidR="000848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848AA" w:rsidP="000848AA" w:rsidR="000848AA">
      <w:pPr>
        <w:jc w:val="both"/>
        <w:rPr>
          <w:rFonts w:hAnsi="Times New Roman" w:ascii="Times New Roman"/>
        </w:rPr>
      </w:pPr>
    </w:p>
    <w:p w:rsidRDefault="000848AA" w:rsidP="000848AA" w:rsidR="000848AA">
      <w:pPr>
        <w:jc w:val="both"/>
        <w:rPr>
          <w:rFonts w:hAnsi="Times New Roman" w:ascii="Times New Roman"/>
        </w:rPr>
      </w:pPr>
    </w:p>
    <w:p w:rsidRDefault="000848AA" w:rsidP="000848AA" w:rsidR="000848AA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848AA" w:rsidP="000848AA" w:rsidR="000848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0848AA" w:rsidP="000848AA" w:rsidR="000848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0848AA" w:rsidP="000848AA" w:rsidR="000848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0848AA" w:rsidP="000848AA" w:rsidR="000848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0848AA" w:rsidP="000848AA" w:rsidR="000848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0848AA" w:rsidP="000848AA" w:rsidR="000848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0848AA" w:rsidP="000848AA" w:rsidR="000848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0848AA" w:rsidP="000848AA" w:rsidR="000848AA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0848AA" w:rsidP="000848AA" w:rsidR="000848A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848AA" w:rsidP="000848AA" w:rsidR="000848A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848AA" w:rsidP="000848AA" w:rsidR="000848AA" w:rsidRPr="00D44D4F">
      <w:pPr>
        <w:jc w:val="center"/>
        <w:rPr>
          <w:sz w:val="32"/>
          <w:u w:val="single"/>
          <w:lang w:val="hr-HR"/>
        </w:rPr>
      </w:pPr>
    </w:p>
    <w:p w:rsidRDefault="000848AA" w:rsidP="000848AA" w:rsidR="000848AA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0D4C" w:rsidR="00000000">
      <w:r>
        <w:separator/>
      </w:r>
    </w:p>
  </w:endnote>
  <w:endnote w:id="0" w:type="continuationSeparator">
    <w:p w:rsidRDefault="00920D4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0D4C" w:rsidR="00000000">
      <w:r>
        <w:separator/>
      </w:r>
    </w:p>
  </w:footnote>
  <w:footnote w:id="0" w:type="continuationSeparator">
    <w:p w:rsidRDefault="00920D4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0848AA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St-5616/2015</w:t>
        </w:r>
      </w:p>
    </w:sdtContent>
  </w:sdt>
  <w:p w:rsidRDefault="000848A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48AA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20D4C" w:rsidP="00840E3D" w:rsidR="00840E3D">
    <w:pPr>
      <w:pStyle w:val="Zaglavlje"/>
      <w:rPr>
        <w:lang w:val="hr-HR"/>
      </w:rPr>
    </w:pPr>
  </w:p>
  <w:p w:rsidRDefault="000848AA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0848AA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01E7"/>
    <w:rsid w:val="000848AA"/>
    <w:rsid w:val="000C01E7"/>
    <w:rsid w:val="00135025"/>
    <w:rsid w:val="00181F4E"/>
    <w:rsid w:val="00920D4C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48A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848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48A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0848A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48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48A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20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D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D4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D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D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48A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848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48A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0848A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48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48A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20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D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D4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D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D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5616</izvorni_sadrzaj>
    <derivirana_varijabla naziv="DomainObject.Predmet.Broj_1">5616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St-5616/2015</izvorni_sadrzaj>
    <derivirana_varijabla naziv="DomainObject.Predmet.OznakaBroj_1">St-5616/2015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PETAK MOBILE d.o.o. zastupanog po punomoćniku Filip Lukenda</izvorni_sadrzaj>
    <derivirana_varijabla naziv="DomainObject.Predmet.ProtustrankaFormated_1">  PETAK MOBILE d.o.o. zastupanog po punomoćniku Filip Lukenda</derivirana_varijabla>
  </DomainObject.Predmet.ProtustrankaFormated>
  <DomainObject.Predmet.ProtustrankaFormatedOIB>
    <izvorni_sadrzaj>  PETAK MOBILE d.o.o., OIB 06804040874 zastupanog po punomoćniku Filip Lukenda</izvorni_sadrzaj>
    <derivirana_varijabla naziv="DomainObject.Predmet.ProtustrankaFormatedOIB_1">  PETAK MOBILE d.o.o., OIB 06804040874 zastupanog po punomoćniku Filip Lukenda</derivirana_varijabla>
  </DomainObject.Predmet.ProtustrankaFormatedOIB>
  <DomainObject.Predmet.ProtustrankaFormatedWithAdress>
    <izvorni_sadrzaj> PETAK MOBILE d.o.o., Ulica mladosti 18/b, 10000 Zagreb zastupanog po punomoćniku Filip Lukenda</izvorni_sadrzaj>
    <derivirana_varijabla naziv="DomainObject.Predmet.ProtustrankaFormatedWithAdress_1"> PETAK MOBILE d.o.o., Ulica mladosti 18/b, 10000 Zagreb zastupanog po punomoćniku Filip Lukenda</derivirana_varijabla>
  </DomainObject.Predmet.ProtustrankaFormatedWithAdress>
  <DomainObject.Predmet.ProtustrankaFormatedWithAdressOIB>
    <izvorni_sadrzaj> PETAK MOBILE d.o.o., OIB 06804040874, Ulica mladosti 18/b, 10000 Zagreb zastupanog po punomoćniku Filip Lukenda</izvorni_sadrzaj>
    <derivirana_varijabla naziv="DomainObject.Predmet.ProtustrankaFormatedWithAdressOIB_1"> PETAK MOBILE d.o.o., OIB 06804040874, Ulica mladosti 18/b, 10000 Zagreb zastupanog po punomoćniku Filip Lukenda</derivirana_varijabla>
  </DomainObject.Predmet.ProtustrankaFormatedWithAdressOIB>
  <DomainObject.Predmet.ProtustrankaWithAdress>
    <izvorni_sadrzaj>PETAK MOBILE d.o.o. Ulica mladosti 18/b, 10000 Zagreb</izvorni_sadrzaj>
    <derivirana_varijabla naziv="DomainObject.Predmet.ProtustrankaWithAdress_1">PETAK MOBILE d.o.o. Ulica mladosti 18/b, 10000 Zagreb</derivirana_varijabla>
  </DomainObject.Predmet.ProtustrankaWithAdress>
  <DomainObject.Predmet.ProtustrankaWithAdressOIB>
    <izvorni_sadrzaj>PETAK MOBILE d.o.o., OIB 06804040874, Ulica mladosti 18/b, 10000 Zagreb</izvorni_sadrzaj>
    <derivirana_varijabla naziv="DomainObject.Predmet.ProtustrankaWithAdressOIB_1">PETAK MOBILE d.o.o., OIB 06804040874, Ulica mladosti 18/b, 10000 Zagreb</derivirana_varijabla>
  </DomainObject.Predmet.ProtustrankaWithAdressOIB>
  <DomainObject.Predmet.ProtustrankaNazivFormated>
    <izvorni_sadrzaj>PETAK MOBILE d.o.o.</izvorni_sadrzaj>
    <derivirana_varijabla naziv="DomainObject.Predmet.ProtustrankaNazivFormated_1">PETAK MOBILE d.o.o.</derivirana_varijabla>
  </DomainObject.Predmet.ProtustrankaNazivFormated>
  <DomainObject.Predmet.ProtustrankaNazivFormatedOIB>
    <izvorni_sadrzaj>PETAK MOBILE d.o.o., OIB 06804040874</izvorni_sadrzaj>
    <derivirana_varijabla naziv="DomainObject.Predmet.ProtustrankaNazivFormatedOIB_1">PETAK MOBILE d.o.o., OIB 06804040874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PETAK MOBILE d.o.o. zastupanog po punomoćniku Filip Lukenda</item>
    </izvorni_sadrzaj>
    <derivirana_varijabla naziv="DomainObject.Predmet.ProtuStrankaListFormated_1">
      <item>PETAK MOBILE d.o.o. zastupanog po punomoćniku Filip Lukenda</item>
    </derivirana_varijabla>
  </DomainObject.Predmet.ProtuStrankaListFormated>
  <DomainObject.Predmet.ProtuStrankaListFormatedOIB>
    <izvorni_sadrzaj>
      <item>PETAK MOBILE d.o.o., OIB 06804040874 zastupanog po punomoćniku Filip Lukenda</item>
    </izvorni_sadrzaj>
    <derivirana_varijabla naziv="DomainObject.Predmet.ProtuStrankaListFormatedOIB_1">
      <item>PETAK MOBILE d.o.o., OIB 06804040874 zastupanog po punomoćniku Filip Lukenda</item>
    </derivirana_varijabla>
  </DomainObject.Predmet.ProtuStrankaListFormatedOIB>
  <DomainObject.Predmet.ProtuStrankaListFormatedWithAdress>
    <izvorni_sadrzaj>
      <item>PETAK MOBILE d.o.o., Ulica mladosti 18/b, 10000 Zagreb zastupanog po punomoćniku Filip Lukenda</item>
    </izvorni_sadrzaj>
    <derivirana_varijabla naziv="DomainObject.Predmet.ProtuStrankaListFormatedWithAdress_1">
      <item>PETAK MOBILE d.o.o., Ulica mladosti 18/b, 10000 Zagreb zastupanog po punomoćniku Filip Lukenda</item>
    </derivirana_varijabla>
  </DomainObject.Predmet.ProtuStrankaListFormatedWithAdress>
  <DomainObject.Predmet.ProtuStrankaListFormatedWithAdressOIB>
    <izvorni_sadrzaj>
      <item>PETAK MOBILE d.o.o., OIB 06804040874, Ulica mladosti 18/b, 10000 Zagreb zastupanog po punomoćniku Filip Lukenda</item>
    </izvorni_sadrzaj>
    <derivirana_varijabla naziv="DomainObject.Predmet.ProtuStrankaListFormatedWithAdressOIB_1">
      <item>PETAK MOBILE d.o.o., OIB 06804040874, Ulica mladosti 18/b, 10000 Zagreb zastupanog po punomoćniku Filip Lukenda</item>
    </derivirana_varijabla>
  </DomainObject.Predmet.ProtuStrankaListFormatedWithAdressOIB>
  <DomainObject.Predmet.ProtuStrankaListNazivFormated>
    <izvorni_sadrzaj>
      <item>PETAK MOBILE d.o.o.</item>
    </izvorni_sadrzaj>
    <derivirana_varijabla naziv="DomainObject.Predmet.ProtuStrankaListNazivFormated_1">
      <item>PETAK MOBILE d.o.o.</item>
    </derivirana_varijabla>
  </DomainObject.Predmet.ProtuStrankaListNazivFormated>
  <DomainObject.Predmet.ProtuStrankaListNazivFormatedOIB>
    <izvorni_sadrzaj>
      <item>PETAK MOBILE d.o.o., OIB 06804040874</item>
    </izvorni_sadrzaj>
    <derivirana_varijabla naziv="DomainObject.Predmet.ProtuStrankaListNazivFormatedOIB_1">
      <item>PETAK MOBILE d.o.o., OIB 06804040874</item>
    </derivirana_varijabla>
  </DomainObject.Predmet.ProtuStrankaListNazivFormatedOIB>
  <DomainObject.Predmet.OstaliListFormated>
    <izvorni_sadrzaj>
      <item>Filip Lukenda punomoćnik sudionika u postupku PETAK MOBILE d.o.o.</item>
    </izvorni_sadrzaj>
    <derivirana_varijabla naziv="DomainObject.Predmet.OstaliListFormated_1">
      <item>Filip Lukenda punomoćnik sudionika u postupku PETAK MOBILE d.o.o.</item>
    </derivirana_varijabla>
  </DomainObject.Predmet.OstaliListFormated>
  <DomainObject.Predmet.OstaliListFormatedOIB>
    <izvorni_sadrzaj>
      <item>Filip Lukenda, OIB 31794380390 punomoćnik sudionika u postupku PETAK MOBILE d.o.o.</item>
    </izvorni_sadrzaj>
    <derivirana_varijabla naziv="DomainObject.Predmet.OstaliListFormatedOIB_1">
      <item>Filip Lukenda, OIB 31794380390 punomoćnik sudionika u postupku PETAK MOBILE d.o.o.</item>
    </derivirana_varijabla>
  </DomainObject.Predmet.OstaliListFormatedOIB>
  <DomainObject.Predmet.OstaliListFormatedWithAdress>
    <izvorni_sadrzaj>
      <item>Filip Lukenda, Gornji Bukovac III. Odvojak 9, 10000 Zagreb punomoćnik sudionika u postupku PETAK MOBILE d.o.o.</item>
    </izvorni_sadrzaj>
    <derivirana_varijabla naziv="DomainObject.Predmet.OstaliListFormatedWithAdress_1">
      <item>Filip Lukenda, Gornji Bukovac III. Odvojak 9, 10000 Zagreb punomoćnik sudionika u postupku PETAK MOBILE d.o.o.</item>
    </derivirana_varijabla>
  </DomainObject.Predmet.OstaliListFormatedWithAdress>
  <DomainObject.Predmet.OstaliListFormatedWithAdressOIB>
    <izvorni_sadrzaj>
      <item>Filip Lukenda, OIB 31794380390, Gornji Bukovac III. Odvojak 9, 10000 Zagreb punomoćnik sudionika u postupku PETAK MOBILE d.o.o.</item>
    </izvorni_sadrzaj>
    <derivirana_varijabla naziv="DomainObject.Predmet.OstaliListFormatedWithAdressOIB_1">
      <item>Filip Lukenda, OIB 31794380390, Gornji Bukovac III. Odvojak 9, 10000 Zagreb punomoćnik sudionika u postupku PETAK MOBILE d.o.o.</item>
    </derivirana_varijabla>
  </DomainObject.Predmet.OstaliListFormatedWithAdressOIB>
  <DomainObject.Predmet.OstaliListNazivFormated>
    <izvorni_sadrzaj>
      <item>Filip Lukenda</item>
    </izvorni_sadrzaj>
    <derivirana_varijabla naziv="DomainObject.Predmet.OstaliListNazivFormated_1">
      <item>Filip Lukenda</item>
    </derivirana_varijabla>
  </DomainObject.Predmet.OstaliListNazivFormated>
  <DomainObject.Predmet.OstaliListNazivFormatedOIB>
    <izvorni_sadrzaj>
      <item>Filip Lukenda, OIB 31794380390</item>
    </izvorni_sadrzaj>
    <derivirana_varijabla naziv="DomainObject.Predmet.OstaliListNazivFormatedOIB_1">
      <item>Filip Lukenda, OIB 31794380390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PETAK MOBILE d.o.o.</izvorni_sadrzaj>
    <derivirana_varijabla naziv="DomainObject.Predmet.ProtustrankaIDrugi_1">PETAK MOBILE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PETAK MOBILE d.o.o., OIB 06804040874, Ulica mladosti 18/b, 10000 Zagreb</izvorni_sadrzaj>
    <derivirana_varijabla naziv="DomainObject.Predmet.ProtustrankaIDrugiAdressOIB_1">PETAK MOBILE d.o.o., OIB 06804040874, Ulica mladosti 18/b,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PETAK MOBILE d.o.o.</item>
      <item>Filip Lukenda</item>
    </izvorni_sadrzaj>
    <derivirana_varijabla naziv="DomainObject.Predmet.SudioniciListNaziv_1">
      <item>FINA Regionalni centar Zagreb</item>
      <item>PETAK MOBILE d.o.o.</item>
      <item>Filip Lukenda</item>
    </derivirana_varijabla>
  </DomainObject.Predmet.SudioniciListNaziv>
  <DomainObject.Predmet.SudioniciListAdressOIB>
    <izvorni_sadrzaj>
      <item>FINA Regionalni centar Zagreb, OIB 85821130368, Trg svibanjskih žrtava 1995. 1,10000 Zagreb</item>
      <item>PETAK MOBILE d.o.o., OIB 06804040874, Ulica mladosti 18/b,10000 Zagreb</item>
      <item>Filip Lukenda, OIB 31794380390, Gornji Bukovac III. Odvojak 9,10000 Zagreb</item>
    </izvorni_sadrzaj>
    <derivirana_varijabla naziv="DomainObject.Predmet.SudioniciListAdressOIB_1">
      <item>FINA Regionalni centar Zagreb, OIB 85821130368, Trg svibanjskih žrtava 1995. 1,10000 Zagreb</item>
      <item>PETAK MOBILE d.o.o., OIB 06804040874, Ulica mladosti 18/b,10000 Zagreb</item>
      <item>Filip Lukenda, OIB 31794380390, Gornji Bukovac III. Odvojak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06804040874</item>
      <item>, OIB 31794380390</item>
    </izvorni_sadrzaj>
    <derivirana_varijabla naziv="DomainObject.Predmet.SudioniciListNazivOIB_1">
      <item>, OIB 85821130368</item>
      <item>, OIB 06804040874</item>
      <item>, OIB 31794380390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2032</properties:Characters>
  <properties:Lines>77</properties:Lines>
  <properties:Paragraphs>30</properties:Paragraphs>
  <properties:TotalTime>1</properties:TotalTime>
  <properties:ScaleCrop>false</properties:ScaleCrop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2016-04-05T09:12:00Z</dcterms:created>
  <dc:creator>Marija Lukić</dc:creator>
  <dc:description/>
  <cp:keywords/>
  <cp:lastModifiedBy>Marija Lukić</cp:lastModifiedBy>
  <dcterms:modified xmlns:xsi="http://www.w3.org/2001/XMLSchema-instance" xsi:type="dcterms:W3CDTF">2016-04-05T09:14:00Z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