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10e9" w14:paraId="57710e9" w:rsidRDefault="00324A9A" w:rsidP="007841D6" w:rsidR="00824366" w:rsidRPr="00824366">
      <w:pPr>
        <w:tabs>
          <w:tab w:pos="1134" w:val="left"/>
          <w:tab w:pos="1247" w:val="left"/>
          <w:tab w:pos="623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1D6">
        <w:rPr>
          <w:rFonts w:eastAsia="Calibri"/>
          <w:szCs w:val="24"/>
          <w:lang w:eastAsia="en-US"/>
        </w:rPr>
        <w:tab/>
        <w:t>Poslovni broj: 2 St-291/16-5</w:t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7841D6">
        <w:t>MITZEL j.d.o.o., OIB 87984581513, Varaždinske Toplice, Ivana Gundulića 6</w:t>
      </w:r>
      <w:r w:rsidR="00824366">
        <w:t xml:space="preserve">, dana </w:t>
      </w:r>
      <w:r w:rsidR="007841D6">
        <w:t>23. svibnja 2016.</w:t>
      </w:r>
      <w:r w:rsidR="00824366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7841D6">
        <w:t>MITZEL j.d.o.o., OIB 87984581513, Varaždinske Toplice, Ivana Gundulića 6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841D6">
        <w:rPr>
          <w:szCs w:val="24"/>
        </w:rPr>
        <w:t>23. svibnja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7841D6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7841D6">
        <w:t>MITZEL j.d.o.o., OIB 87984581513, Varaždinske Toplice, Ivana Gundulića 6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7841D6">
        <w:t>Anđelko Stankus iz Jalkovca, Braće Radić 20, OIB 11168088853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7841D6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7841D6">
        <w:t>MITZEL j.d.o.o., OIB 87984581513, Varaždinske Toplice, Ivana Gundulića 6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7841D6">
        <w:rPr>
          <w:szCs w:val="24"/>
        </w:rPr>
        <w:t>sudskog registra.</w:t>
      </w:r>
    </w:p>
    <w:p w:rsidRDefault="007A75CE" w:rsidP="00964C7D" w:rsidR="007A75CE" w:rsidRPr="007841D6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841D6">
        <w:rPr>
          <w:szCs w:val="24"/>
        </w:rPr>
        <w:t>22. veljače 2016.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prokazni popis </w:t>
      </w:r>
      <w:r w:rsidR="00DF4B3F" w:rsidRPr="000571E3">
        <w:rPr>
          <w:szCs w:val="24"/>
        </w:rPr>
        <w:lastRenderedPageBreak/>
        <w:t>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7841D6">
        <w:rPr>
          <w:szCs w:val="24"/>
        </w:rPr>
        <w:t>23. svibnja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7841D6">
        <w:rPr>
          <w:szCs w:val="24"/>
        </w:rPr>
        <w:t>, v.r.</w:t>
      </w:r>
    </w:p>
    <w:p w:rsidRDefault="00ED4453" w:rsidP="00964C7D" w:rsidR="00ED4453">
      <w:pPr>
        <w:rPr>
          <w:szCs w:val="24"/>
        </w:rPr>
      </w:pPr>
    </w:p>
    <w:p w:rsidRDefault="007841D6" w:rsidP="00964C7D" w:rsidR="007841D6">
      <w:pPr>
        <w:rPr>
          <w:szCs w:val="24"/>
        </w:rPr>
      </w:pPr>
    </w:p>
    <w:p w:rsidRDefault="007841D6" w:rsidP="007841D6" w:rsidR="007841D6">
      <w:pPr>
        <w:jc w:val="right"/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7841D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7841D6">
        <w:t>MITZEL j.d.o.o., Varaždinske Toplice, Ivana Gundulića 6</w:t>
      </w:r>
    </w:p>
    <w:p w:rsidRDefault="00324A9A" w:rsidP="00964C7D" w:rsidR="00824366" w:rsidRPr="00824366">
      <w:pPr>
        <w:numPr>
          <w:ilvl w:val="0"/>
          <w:numId w:val="1"/>
        </w:numPr>
        <w:rPr>
          <w:szCs w:val="24"/>
        </w:rPr>
      </w:pPr>
      <w:r w:rsidRPr="007841D6">
        <w:t xml:space="preserve">Direktor </w:t>
      </w:r>
      <w:r>
        <w:t>dužnika,</w:t>
      </w:r>
      <w:r w:rsidR="007841D6">
        <w:t xml:space="preserve"> tena Đuranec, Varaždinske Toplice, Ulica Ivana Gundulića 6</w:t>
      </w:r>
    </w:p>
    <w:p w:rsidRDefault="00324A9A" w:rsidP="00DF4B3F" w:rsidR="00B375FC" w:rsidRPr="007841D6">
      <w:pPr>
        <w:numPr>
          <w:ilvl w:val="0"/>
          <w:numId w:val="1"/>
        </w:numPr>
        <w:rPr>
          <w:szCs w:val="24"/>
        </w:rPr>
      </w:pPr>
      <w:r w:rsidRPr="007841D6">
        <w:rPr>
          <w:szCs w:val="24"/>
        </w:rPr>
        <w:t>Sudski registar ovog suda</w:t>
      </w:r>
      <w:r w:rsidR="00733B53" w:rsidRPr="007841D6">
        <w:rPr>
          <w:szCs w:val="24"/>
        </w:rPr>
        <w:t xml:space="preserve"> (</w:t>
      </w:r>
      <w:r w:rsidR="007A75CE" w:rsidRPr="007841D6">
        <w:rPr>
          <w:szCs w:val="24"/>
        </w:rPr>
        <w:t>odmah</w:t>
      </w:r>
      <w:r w:rsidR="00836343" w:rsidRPr="007841D6">
        <w:rPr>
          <w:szCs w:val="24"/>
        </w:rPr>
        <w:t xml:space="preserve"> i nakon pravomoćnosti</w:t>
      </w:r>
      <w:r w:rsidR="007A75CE" w:rsidRPr="007841D6">
        <w:rPr>
          <w:szCs w:val="24"/>
        </w:rPr>
        <w:t>)</w:t>
      </w:r>
      <w:r w:rsidR="00DF4B3F" w:rsidRPr="007841D6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7841D6">
        <w:rPr>
          <w:szCs w:val="24"/>
        </w:rPr>
        <w:t xml:space="preserve">Ministarstvo financija, </w:t>
      </w:r>
      <w:r w:rsidRPr="00B375FC">
        <w:rPr>
          <w:szCs w:val="24"/>
        </w:rPr>
        <w:t xml:space="preserve">Porezna uprava, Područni ured Sjeverna Hrvatska, Ispostava </w:t>
      </w:r>
      <w:r w:rsidR="007841D6">
        <w:rPr>
          <w:szCs w:val="24"/>
        </w:rPr>
        <w:t>Varaždin</w:t>
      </w:r>
    </w:p>
    <w:p w:rsidRDefault="00DF4B3F" w:rsidP="00DF4B3F" w:rsidR="007A75CE" w:rsidRPr="007841D6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7841D6" w:rsidRPr="007841D6">
        <w:rPr>
          <w:szCs w:val="24"/>
        </w:rPr>
        <w:t>Anđelko Stankus, 42000 Varaždin, Jalkovec, Braće Radić 20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7841D6" w:rsidR="00CF63B6">
      <w:headerReference w:type="defaul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B7C" w:rsidP="007A75CE" w:rsidR="00801B7C">
      <w:r>
        <w:separator/>
      </w:r>
    </w:p>
  </w:endnote>
  <w:endnote w:id="0" w:type="continuationSeparator">
    <w:p w:rsidRDefault="00801B7C" w:rsidP="007A75CE" w:rsidR="00801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B7C" w:rsidP="007A75CE" w:rsidR="00801B7C">
      <w:r>
        <w:separator/>
      </w:r>
    </w:p>
  </w:footnote>
  <w:footnote w:id="0" w:type="continuationSeparator">
    <w:p w:rsidRDefault="00801B7C" w:rsidP="007A75CE" w:rsidR="00801B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841D6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7841D6">
      <w:rPr>
        <w:szCs w:val="24"/>
      </w:rPr>
      <w:t>291/16-5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5099A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B2470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64EB0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41D6"/>
    <w:rsid w:val="0078675C"/>
    <w:rsid w:val="007A75CE"/>
    <w:rsid w:val="007B0DF7"/>
    <w:rsid w:val="007B10CE"/>
    <w:rsid w:val="007C5C20"/>
    <w:rsid w:val="007E091A"/>
    <w:rsid w:val="007F2D48"/>
    <w:rsid w:val="00801B7C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84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1D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41D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41D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41D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84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1D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41D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41D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41D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MIZTEL jednostavno društvo s ograničenom odgovornošću za ugostiteljstvo i usluge</izvorni_sadrzaj>
    <derivirana_varijabla naziv="DomainObject.Predmet.ProtustrankaFormated_1">  MIZTEL jednostavno društvo s ograničenom odgovornošću za ugostiteljstvo i usluge</derivirana_varijabla>
  </DomainObject.Predmet.ProtustrankaFormated>
  <DomainObject.Predmet.ProtustrankaFormatedOIB>
    <izvorni_sadrzaj>  MIZTEL jednostavno društvo s ograničenom odgovornošću za ugostiteljstvo i usluge, OIB 87984581513</izvorni_sadrzaj>
    <derivirana_varijabla naziv="DomainObject.Predmet.ProtustrankaFormatedOIB_1">  MIZTEL jednostavno društvo s ograničenom odgovornošću za ugostiteljstvo i usluge, OIB 87984581513</derivirana_varijabla>
  </DomainObject.Predmet.ProtustrankaFormatedOIB>
  <DomainObject.Predmet.ProtustrankaFormatedWithAdress>
    <izvorni_sadrzaj> MIZTEL jednostavno društvo s ograničenom odgovornošću za ugostiteljstvo i usluge, Ivana Gundulića 6, 42223 Varaždinske Toplice</izvorni_sadrzaj>
    <derivirana_varijabla naziv="DomainObject.Predmet.ProtustrankaFormatedWithAdress_1"> MIZTEL jednostavno društvo s ograničenom odgovornošću za ugostiteljstvo i usluge, Ivana Gundulića 6, 42223 Varaždinske Toplice</derivirana_varijabla>
  </DomainObject.Predmet.ProtustrankaFormatedWithAdress>
  <DomainObject.Predmet.ProtustrankaFormatedWithAdressOIB>
    <izvorni_sadrzaj> MIZTEL jednostavno društvo s ograničenom odgovornošću za ugostiteljstvo i usluge, OIB 87984581513, Ivana Gundulića 6, 42223 Varaždinske Toplice</izvorni_sadrzaj>
    <derivirana_varijabla naziv="DomainObject.Predmet.ProtustrankaFormatedWithAdressOIB_1"> MIZTEL jednostavno društvo s ograničenom odgovornošću za ugostiteljstvo i usluge, OIB 87984581513, Ivana Gundulića 6, 42223 Varaždinske Toplice</derivirana_varijabla>
  </DomainObject.Predmet.ProtustrankaFormatedWithAdressOIB>
  <DomainObject.Predmet.ProtustrankaWithAdress>
    <izvorni_sadrzaj>MIZTEL jednostavno društvo s ograničenom odgovornošću za ugostiteljstvo i usluge Ivana Gundulića 6, 42223 Varaždinske Toplice</izvorni_sadrzaj>
    <derivirana_varijabla naziv="DomainObject.Predmet.ProtustrankaWithAdress_1">MIZTEL jednostavno društvo s ograničenom odgovornošću za ugostiteljstvo i usluge Ivana Gundulića 6, 42223 Varaždinske Toplice</derivirana_varijabla>
  </DomainObject.Predmet.ProtustrankaWithAdress>
  <DomainObject.Predmet.ProtustrankaWithAdressOIB>
    <izvorni_sadrzaj>MIZTEL jednostavno društvo s ograničenom odgovornošću za ugostiteljstvo i usluge, OIB 87984581513, Ivana Gundulića 6, 42223 Varaždinske Toplice</izvorni_sadrzaj>
    <derivirana_varijabla naziv="DomainObject.Predmet.ProtustrankaWithAdressOIB_1">MIZTEL jednostavno društvo s ograničenom odgovornošću za ugostiteljstvo i usluge, OIB 87984581513, Ivana Gundulića 6, 42223 Varaždinske Toplice</derivirana_varijabla>
  </DomainObject.Predmet.ProtustrankaWithAdressOIB>
  <DomainObject.Predmet.ProtustrankaNazivFormated>
    <izvorni_sadrzaj>MIZTEL jednostavno društvo s ograničenom odgovornošću za ugostiteljstvo i usluge</izvorni_sadrzaj>
    <derivirana_varijabla naziv="DomainObject.Predmet.ProtustrankaNazivFormated_1">MIZTEL jednostavno društvo s ograničenom odgovornošću za ugostiteljstvo i usluge</derivirana_varijabla>
  </DomainObject.Predmet.ProtustrankaNazivFormated>
  <DomainObject.Predmet.ProtustrankaNazivFormatedOIB>
    <izvorni_sadrzaj>MIZTEL jednostavno društvo s ograničenom odgovornošću za ugostiteljstvo i usluge, OIB 87984581513</izvorni_sadrzaj>
    <derivirana_varijabla naziv="DomainObject.Predmet.ProtustrankaNazivFormatedOIB_1">MIZTEL jednostavno društvo s ograničenom odgovornošću za ugostiteljstvo i usluge, OIB 87984581513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7654.06</izvorni_sadrzaj>
    <derivirana_varijabla naziv="DomainObject.Predmet.TrenutnaVrijednost_1">7654.06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MIZTEL jednostavno društvo s ograničenom odgovornošću za ugostiteljstvo i usluge</item>
    </izvorni_sadrzaj>
    <derivirana_varijabla naziv="DomainObject.Predmet.ProtuStrankaListFormated_1">
      <item>MIZTEL jednostavno društvo s ograničenom odgovornošću za ugostiteljstvo i usluge</item>
    </derivirana_varijabla>
  </DomainObject.Predmet.ProtuStrankaListFormated>
  <DomainObject.Predmet.ProtuStrankaListFormatedOIB>
    <izvorni_sadrzaj>
      <item>MIZTEL jednostavno društvo s ograničenom odgovornošću za ugostiteljstvo i usluge, OIB 87984581513</item>
    </izvorni_sadrzaj>
    <derivirana_varijabla naziv="DomainObject.Predmet.ProtuStrankaListFormatedOIB_1">
      <item>MIZTEL jednostavno društvo s ograničenom odgovornošću za ugostiteljstvo i usluge, OIB 87984581513</item>
    </derivirana_varijabla>
  </DomainObject.Predmet.ProtuStrankaListFormatedOIB>
  <DomainObject.Predmet.ProtuStrankaListFormatedWithAdress>
    <izvorni_sadrzaj>
      <item>MIZTEL jednostavno društvo s ograničenom odgovornošću za ugostiteljstvo i usluge, Ivana Gundulića 6, 42223 Varaždinske Toplice</item>
    </izvorni_sadrzaj>
    <derivirana_varijabla naziv="DomainObject.Predmet.ProtuStrankaListFormatedWithAdress_1">
      <item>MIZTEL jednostavno društvo s ograničenom odgovornošću za ugostiteljstvo i usluge, Ivana Gundulića 6, 42223 Varaždinske Toplice</item>
    </derivirana_varijabla>
  </DomainObject.Predmet.ProtuStrankaListFormatedWithAdress>
  <DomainObject.Predmet.ProtuStrankaListFormatedWithAdressOIB>
    <izvorni_sadrzaj>
      <item>MIZTEL jednostavno društvo s ograničenom odgovornošću za ugostiteljstvo i usluge, OIB 87984581513, Ivana Gundulića 6, 42223 Varaždinske Toplice</item>
    </izvorni_sadrzaj>
    <derivirana_varijabla naziv="DomainObject.Predmet.ProtuStrankaListFormatedWithAdressOIB_1">
      <item>MIZTEL jednostavno društvo s ograničenom odgovornošću za ugostiteljstvo i usluge, OIB 87984581513, Ivana Gundulića 6, 42223 Varaždinske Toplice</item>
    </derivirana_varijabla>
  </DomainObject.Predmet.ProtuStrankaListFormatedWithAdressOIB>
  <DomainObject.Predmet.ProtuStrankaListNazivFormated>
    <izvorni_sadrzaj>
      <item>MIZTEL jednostavno društvo s ograničenom odgovornošću za ugostiteljstvo i usluge</item>
    </izvorni_sadrzaj>
    <derivirana_varijabla naziv="DomainObject.Predmet.ProtuStrankaListNazivFormated_1">
      <item>MIZTEL jednostavno društvo s ograničenom odgovornošću za ugostiteljstvo i usluge</item>
    </derivirana_varijabla>
  </DomainObject.Predmet.ProtuStrankaListNazivFormated>
  <DomainObject.Predmet.ProtuStrankaListNazivFormatedOIB>
    <izvorni_sadrzaj>
      <item>MIZTEL jednostavno društvo s ograničenom odgovornošću za ugostiteljstvo i usluge, OIB 87984581513</item>
    </izvorni_sadrzaj>
    <derivirana_varijabla naziv="DomainObject.Predmet.ProtuStrankaListNazivFormatedOIB_1">
      <item>MIZTEL jednostavno društvo s ograničenom odgovornošću za ugostiteljstvo i usluge, OIB 87984581513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MIZTEL jednostavno društvo s ograničenom odgovornošću za ugostiteljstvo i usluge</izvorni_sadrzaj>
    <derivirana_varijabla naziv="DomainObject.Predmet.ProtustrankaIDrugi_1">MIZTEL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MIZTEL jednostavno društvo s ograničenom odgovornošću za ugostiteljstvo i usluge, OIB 87984581513, Ivana Gundulića 6, 42223 Varaždinske Toplice</izvorni_sadrzaj>
    <derivirana_varijabla naziv="DomainObject.Predmet.ProtustrankaIDrugiAdressOIB_1">MIZTEL jednostavno društvo s ograničenom odgovornošću za ugostiteljstvo i usluge, OIB 87984581513, Ivana Gundulića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MIZTEL jednostavno društvo s ograničenom odgovornošću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MIZTEL jednostavno društvo s ograničenom odgovornošću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MIZTEL jednostavno društvo s ograničenom odgovornošću za ugostiteljstvo i usluge, OIB 87984581513, Ivana Gundulića 6,42223 Varaždinske Toplice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MIZTEL jednostavno društvo s ograničenom odgovornošću za ugostiteljstvo i usluge, OIB 87984581513, Ivana Gundulića 6,42223 Varaždinske Toplice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87984581513</item>
      <item>, OIB null</item>
      <item>, OIB null</item>
    </izvorni_sadrzaj>
    <derivirana_varijabla naziv="DomainObject.Predmet.SudioniciListNazivOIB_1">
      <item>, OIB 85821130368</item>
      <item>, OIB 87984581513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CE355-FEBD-4DFD-98F2-64CCB66924F4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2899</properties:Characters>
  <properties:Lines>82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2016-04-21T06:36:00Z</dcterms:created>
  <dc:creator>Ljubica Makovec</dc:creator>
  <cp:lastModifiedBy>Ljubica Makovec</cp:lastModifiedBy>
  <cp:lastPrinted>2016-05-23T06:57:00Z</cp:lastPrinted>
  <dcterms:modified xmlns:xsi="http://www.w3.org/2001/XMLSchema-instance" xsi:type="dcterms:W3CDTF">2016-05-23T06:57:00Z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