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cbfe" w14:paraId="7c6cbfe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123855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0953BE" w:rsidRPr="000953BE">
        <w:t>STUDIO AGAPE j.d.o.o. za usluge, skraćena tvrtka: STUDIO AGAPE j.d.o.o., Slavonski Brod, Lička 3, OIB 03740724492</w:t>
      </w:r>
      <w:r w:rsidR="00123855">
        <w:t>, dana</w:t>
      </w:r>
      <w:r w:rsidR="007515A3">
        <w:t xml:space="preserve"> </w:t>
      </w:r>
      <w:r w:rsidR="000953BE">
        <w:t>16. kolovoza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0953BE" w:rsidRPr="000953BE">
        <w:t>STUDIO AGAPE j.d.o.o. za usluge, skraćena tvrtka: STUDIO AGAPE j.d.o.o., Slavonski Brod, Lička 3, OIB 03740724492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B85967">
      <w:pPr>
        <w:ind w:firstLine="1440"/>
        <w:jc w:val="both"/>
        <w:rPr>
          <w:b/>
        </w:rPr>
      </w:pPr>
      <w:r>
        <w:t>2.Za s</w:t>
      </w:r>
      <w:r w:rsidR="0068262A">
        <w:t>tečajnog upravitelja imenuje se</w:t>
      </w:r>
      <w:r w:rsidR="00702567">
        <w:t xml:space="preserve"> </w:t>
      </w:r>
      <w:r w:rsidR="00804FFF">
        <w:t>Maša Šoštarko</w:t>
      </w:r>
      <w:r w:rsidR="00E35473" w:rsidRPr="00DA2BCF">
        <w:t xml:space="preserve"> </w:t>
      </w:r>
      <w:r w:rsidR="00034F0E" w:rsidRPr="00DA2BCF">
        <w:t xml:space="preserve">iz </w:t>
      </w:r>
      <w:r w:rsidR="00804FFF">
        <w:t>Osijeka</w:t>
      </w:r>
      <w:r w:rsidR="00C36715" w:rsidRPr="00DA2BCF">
        <w:t xml:space="preserve">, </w:t>
      </w:r>
      <w:r w:rsidR="00804FFF">
        <w:t>Brodska</w:t>
      </w:r>
      <w:r w:rsidR="00034F0E" w:rsidRPr="00DA2BCF">
        <w:t xml:space="preserve"> </w:t>
      </w:r>
      <w:r w:rsidR="00804FFF">
        <w:t>26</w:t>
      </w:r>
      <w:r w:rsidR="00C36715" w:rsidRPr="00DA2BCF">
        <w:t xml:space="preserve">, OIB </w:t>
      </w:r>
      <w:r w:rsidR="00804FFF">
        <w:t>30793582245</w:t>
      </w:r>
      <w:r w:rsidR="00C36715" w:rsidRPr="00DA2BCF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0953BE" w:rsidRPr="000953BE">
        <w:t>STUDIO AGAPE j.d.o.o. za usluge, skraćena tvrtka: STUDIO AGAPE j.d.o.o., Slavonski Brod, Lička 3, OIB 03740724492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lastRenderedPageBreak/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0953BE" w:rsidRPr="000953BE">
        <w:t>STUDIO AGAPE j.d.o.o. za usluge, skraćena tvrtka: STUDIO AGAPE j.d.o.o., Slavonski Brod, Lička 3, OIB 03740724492</w:t>
      </w:r>
      <w:r w:rsidR="000953B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953BE">
        <w:t>07. svibnja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</w:t>
      </w:r>
      <w:r w:rsidR="000540E4" w:rsidRPr="000540E4">
        <w:t xml:space="preserve">u Očevidniku redoslijeda osnova za plaćanje </w:t>
      </w:r>
      <w:r w:rsidR="000540E4">
        <w:t xml:space="preserve">FINA-e </w:t>
      </w:r>
      <w:r w:rsidR="007820CB" w:rsidRPr="00C35F6A">
        <w:t>utvrđeno je da</w:t>
      </w:r>
      <w:r w:rsidR="000540E4" w:rsidRPr="000540E4">
        <w:t xml:space="preserve"> na dan 16. kolovoza 2018. godine </w:t>
      </w:r>
      <w:r w:rsidR="000540E4">
        <w:t xml:space="preserve">pretraga </w:t>
      </w:r>
      <w:r w:rsidR="000540E4" w:rsidRPr="000540E4">
        <w:t>ne daje rezultata</w:t>
      </w:r>
      <w:r w:rsidR="000540E4">
        <w:t>, a</w:t>
      </w:r>
      <w:r w:rsidR="0094194C">
        <w:t xml:space="preserve"> uvidom u Specifikaciju izvršenja osnova za plaćanje </w:t>
      </w:r>
      <w:r w:rsidR="000540E4">
        <w:t xml:space="preserve">na taj dan </w:t>
      </w:r>
      <w:r w:rsidR="0094194C">
        <w:t xml:space="preserve">utvrđeno da dužnik </w:t>
      </w:r>
      <w:r w:rsidR="00993DC7" w:rsidRPr="00C35F6A">
        <w:t>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E2142F">
        <w:t>11.716,17</w:t>
      </w:r>
      <w:r w:rsidR="001062A6">
        <w:t xml:space="preserve"> </w:t>
      </w:r>
      <w:r w:rsidR="00442FDD">
        <w:t>Kn</w:t>
      </w:r>
      <w:r w:rsidR="00993DC7" w:rsidRPr="00C35F6A">
        <w:t xml:space="preserve"> </w:t>
      </w:r>
      <w:r w:rsidR="004C7170">
        <w:t>te da je zatvorio poslovni račun</w:t>
      </w:r>
      <w:r w:rsidR="00993DC7" w:rsidRPr="00C35F6A">
        <w:t>.</w:t>
      </w:r>
      <w:r w:rsidR="004C7170">
        <w:t xml:space="preserve"> I</w:t>
      </w:r>
      <w:r w:rsidR="000540E4">
        <w:t xml:space="preserve">z </w:t>
      </w:r>
      <w:r w:rsidR="004C7170">
        <w:t>toga nesporno proizlazi da je poslovni račun dužnika i nadalje u blokadi i da bi u slučaju ponovnog otvaranja računa neizvršene osnove za plaćanje automatizmom teretile novi račun dužnika sukladno odredbi čl. 1</w:t>
      </w:r>
      <w:r w:rsidR="00BA3472">
        <w:t>9</w:t>
      </w:r>
      <w:r w:rsidR="004C7170">
        <w:t>.</w:t>
      </w:r>
      <w:r w:rsidR="00A27DA5">
        <w:t xml:space="preserve"> st. 3.</w:t>
      </w:r>
      <w:r w:rsidR="004C7170">
        <w:t xml:space="preserve"> Zakona o provedbi o</w:t>
      </w:r>
      <w:r w:rsidR="00572816">
        <w:t>vrhe</w:t>
      </w:r>
      <w:r w:rsidR="004C7170">
        <w:t xml:space="preserve"> na novčanim sredstvima</w:t>
      </w:r>
      <w:r w:rsidR="00572816">
        <w:t xml:space="preserve"> (NN </w:t>
      </w:r>
      <w:r w:rsidR="00BA3472">
        <w:t>68/18</w:t>
      </w:r>
      <w:r w:rsidR="00572816">
        <w:t>)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96131D">
        <w:t>16. kolovoza</w:t>
      </w:r>
      <w:r w:rsidR="00D66FB6">
        <w:t xml:space="preserve"> 201</w:t>
      </w:r>
      <w:r w:rsidR="007820CB">
        <w:t>8</w:t>
      </w:r>
      <w:r>
        <w:t>. godine</w:t>
      </w:r>
    </w:p>
    <w:p w:rsidRDefault="00470D6A" w:rsidP="00111FB5" w:rsidR="00470D6A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DD6096">
        <w:t xml:space="preserve">  </w:t>
      </w:r>
      <w:r w:rsidR="00B10653">
        <w:t xml:space="preserve"> </w:t>
      </w:r>
      <w:r w:rsidR="00F00402">
        <w:t>Stečajna sutkinja</w:t>
      </w:r>
    </w:p>
    <w:p w:rsidRDefault="00F00402" w:rsidP="00E74396" w:rsidR="00D84433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F34B8E">
        <w:t xml:space="preserve">  </w:t>
      </w:r>
      <w:r w:rsidR="00164DF1">
        <w:t xml:space="preserve">   </w:t>
      </w:r>
      <w:r>
        <w:t>Mirna Vujčić</w:t>
      </w:r>
      <w:r w:rsidR="005904DA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891B91">
        <w:t>tečajnoj</w:t>
      </w:r>
      <w:r w:rsidR="00DF26AE">
        <w:t xml:space="preserve"> upravitelj</w:t>
      </w:r>
      <w:r w:rsidR="00891B91">
        <w:t>ici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54" w:rsidR="00E14954">
      <w:r>
        <w:separator/>
      </w:r>
    </w:p>
  </w:endnote>
  <w:endnote w:id="0" w:type="continuationSeparator">
    <w:p w:rsidRDefault="00E14954" w:rsidR="00E14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54" w:rsidR="00E14954">
      <w:r>
        <w:separator/>
      </w:r>
    </w:p>
  </w:footnote>
  <w:footnote w:id="0" w:type="continuationSeparator">
    <w:p w:rsidRDefault="00E14954" w:rsidR="00E14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1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E74396">
      <w:rPr>
        <w:b/>
      </w:rPr>
      <w:t>833</w:t>
    </w:r>
    <w:r w:rsidR="008274CB">
      <w:rPr>
        <w:b/>
      </w:rPr>
      <w:t>/2018</w:t>
    </w:r>
    <w:r w:rsidR="008274CB" w:rsidRPr="00490344">
      <w:rPr>
        <w:b/>
      </w:rPr>
      <w:t>-</w:t>
    </w:r>
    <w:r w:rsidR="00490344" w:rsidRPr="00490344"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0953BE">
      <w:rPr>
        <w:b/>
      </w:rPr>
      <w:t>833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490344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2715"/>
    <w:rsid w:val="00034F0E"/>
    <w:rsid w:val="00035806"/>
    <w:rsid w:val="00047527"/>
    <w:rsid w:val="0005088D"/>
    <w:rsid w:val="000511E5"/>
    <w:rsid w:val="000540E4"/>
    <w:rsid w:val="00056D37"/>
    <w:rsid w:val="00062CDF"/>
    <w:rsid w:val="000635CA"/>
    <w:rsid w:val="00064300"/>
    <w:rsid w:val="00065140"/>
    <w:rsid w:val="00084766"/>
    <w:rsid w:val="00085579"/>
    <w:rsid w:val="00093EF9"/>
    <w:rsid w:val="000953BE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4491B"/>
    <w:rsid w:val="00152E0E"/>
    <w:rsid w:val="0016405B"/>
    <w:rsid w:val="00164DF1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1F3A4F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70D6A"/>
    <w:rsid w:val="00483D15"/>
    <w:rsid w:val="0048761C"/>
    <w:rsid w:val="00490344"/>
    <w:rsid w:val="00491E6A"/>
    <w:rsid w:val="004A58F2"/>
    <w:rsid w:val="004B2CB7"/>
    <w:rsid w:val="004C7170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2816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6F4EFF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E7A55"/>
    <w:rsid w:val="007F7BE4"/>
    <w:rsid w:val="00800F3B"/>
    <w:rsid w:val="0080307F"/>
    <w:rsid w:val="00804FF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1B91"/>
    <w:rsid w:val="00896044"/>
    <w:rsid w:val="0089623C"/>
    <w:rsid w:val="008A4B1F"/>
    <w:rsid w:val="008A681F"/>
    <w:rsid w:val="008C042B"/>
    <w:rsid w:val="008D2527"/>
    <w:rsid w:val="00905C45"/>
    <w:rsid w:val="009135EF"/>
    <w:rsid w:val="00917A95"/>
    <w:rsid w:val="00921726"/>
    <w:rsid w:val="0094194C"/>
    <w:rsid w:val="00942E1D"/>
    <w:rsid w:val="009458D8"/>
    <w:rsid w:val="0096131D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9C0DD6"/>
    <w:rsid w:val="00A12410"/>
    <w:rsid w:val="00A14DF8"/>
    <w:rsid w:val="00A27DA5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D2E40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A347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910A7"/>
    <w:rsid w:val="00C91190"/>
    <w:rsid w:val="00C92D33"/>
    <w:rsid w:val="00CB077F"/>
    <w:rsid w:val="00CB3C50"/>
    <w:rsid w:val="00CB5495"/>
    <w:rsid w:val="00CC5C59"/>
    <w:rsid w:val="00CD466F"/>
    <w:rsid w:val="00CE5746"/>
    <w:rsid w:val="00D03C88"/>
    <w:rsid w:val="00D22AF4"/>
    <w:rsid w:val="00D23860"/>
    <w:rsid w:val="00D24F05"/>
    <w:rsid w:val="00D24F06"/>
    <w:rsid w:val="00D25655"/>
    <w:rsid w:val="00D26487"/>
    <w:rsid w:val="00D35A6A"/>
    <w:rsid w:val="00D61145"/>
    <w:rsid w:val="00D66FB6"/>
    <w:rsid w:val="00D80405"/>
    <w:rsid w:val="00D84433"/>
    <w:rsid w:val="00DA2BCF"/>
    <w:rsid w:val="00DA7B24"/>
    <w:rsid w:val="00DB3A66"/>
    <w:rsid w:val="00DB52D3"/>
    <w:rsid w:val="00DC4AFF"/>
    <w:rsid w:val="00DC7E31"/>
    <w:rsid w:val="00DD6096"/>
    <w:rsid w:val="00DE065B"/>
    <w:rsid w:val="00DF26AE"/>
    <w:rsid w:val="00E14954"/>
    <w:rsid w:val="00E1784E"/>
    <w:rsid w:val="00E2142F"/>
    <w:rsid w:val="00E32656"/>
    <w:rsid w:val="00E35473"/>
    <w:rsid w:val="00E41859"/>
    <w:rsid w:val="00E57783"/>
    <w:rsid w:val="00E57E6D"/>
    <w:rsid w:val="00E72C9F"/>
    <w:rsid w:val="00E74396"/>
    <w:rsid w:val="00E82FB3"/>
    <w:rsid w:val="00E857C7"/>
    <w:rsid w:val="00E90E2D"/>
    <w:rsid w:val="00E9327B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E6696"/>
    <w:rsid w:val="00FF0161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11716.17</izvorni_sadrzaj>
    <derivirana_varijabla naziv="DomainObject.Predmet.InicijalnaVrijednost_1">11716.17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St-833/2018</izvorni_sadrzaj>
    <derivirana_varijabla naziv="DomainObject.Predmet.OznakaBroj_1">St-833/2018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AGAPE j.d.o.o. za usluge</izvorni_sadrzaj>
    <derivirana_varijabla naziv="DomainObject.Predmet.ProtustrankaFormated_1">  STUDIO AGAPE j.d.o.o. za usluge</derivirana_varijabla>
  </DomainObject.Predmet.ProtustrankaFormated>
  <DomainObject.Predmet.ProtustrankaFormatedOIB>
    <izvorni_sadrzaj>  STUDIO AGAPE j.d.o.o. za usluge, OIB 03740724492</izvorni_sadrzaj>
    <derivirana_varijabla naziv="DomainObject.Predmet.ProtustrankaFormatedOIB_1">  STUDIO AGAPE j.d.o.o. za usluge, OIB 03740724492</derivirana_varijabla>
  </DomainObject.Predmet.ProtustrankaFormatedOIB>
  <DomainObject.Predmet.ProtustrankaFormatedWithAdress>
    <izvorni_sadrzaj> STUDIO AGAPE j.d.o.o. za usluge, Lička 3, 35000 Slavonski Brod</izvorni_sadrzaj>
    <derivirana_varijabla naziv="DomainObject.Predmet.ProtustrankaFormatedWithAdress_1"> STUDIO AGAPE j.d.o.o. za usluge, Lička 3, 35000 Slavonski Brod</derivirana_varijabla>
  </DomainObject.Predmet.ProtustrankaFormatedWithAdress>
  <DomainObject.Predmet.ProtustrankaFormatedWithAdressOIB>
    <izvorni_sadrzaj> STUDIO AGAPE j.d.o.o. za usluge, OIB 03740724492, Lička 3, 35000 Slavonski Brod</izvorni_sadrzaj>
    <derivirana_varijabla naziv="DomainObject.Predmet.ProtustrankaFormatedWithAdressOIB_1"> STUDIO AGAPE j.d.o.o. za usluge, OIB 03740724492, Lička 3, 35000 Slavonski Brod</derivirana_varijabla>
  </DomainObject.Predmet.ProtustrankaFormatedWithAdressOIB>
  <DomainObject.Predmet.ProtustrankaWithAdress>
    <izvorni_sadrzaj>STUDIO AGAPE j.d.o.o. za usluge Lička 3, 35000 Slavonski Brod</izvorni_sadrzaj>
    <derivirana_varijabla naziv="DomainObject.Predmet.ProtustrankaWithAdress_1">STUDIO AGAPE j.d.o.o. za usluge Lička 3, 35000 Slavonski Brod</derivirana_varijabla>
  </DomainObject.Predmet.ProtustrankaWithAdress>
  <DomainObject.Predmet.ProtustrankaWithAdressOIB>
    <izvorni_sadrzaj>STUDIO AGAPE j.d.o.o. za usluge, OIB 03740724492, Lička 3, 35000 Slavonski Brod</izvorni_sadrzaj>
    <derivirana_varijabla naziv="DomainObject.Predmet.ProtustrankaWithAdressOIB_1">STUDIO AGAPE j.d.o.o. za usluge, OIB 03740724492, Lička 3, 35000 Slavonski Brod</derivirana_varijabla>
  </DomainObject.Predmet.ProtustrankaWithAdressOIB>
  <DomainObject.Predmet.ProtustrankaNazivFormated>
    <izvorni_sadrzaj>STUDIO AGAPE j.d.o.o. za usluge</izvorni_sadrzaj>
    <derivirana_varijabla naziv="DomainObject.Predmet.ProtustrankaNazivFormated_1">STUDIO AGAPE j.d.o.o. za usluge</derivirana_varijabla>
  </DomainObject.Predmet.ProtustrankaNazivFormated>
  <DomainObject.Predmet.ProtustrankaNazivFormatedOIB>
    <izvorni_sadrzaj>STUDIO AGAPE j.d.o.o. za usluge, OIB 03740724492</izvorni_sadrzaj>
    <derivirana_varijabla naziv="DomainObject.Predmet.ProtustrankaNazivFormatedOIB_1">STUDIO AGAPE j.d.o.o. za usluge, OIB 03740724492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AGAPE j.d.o.o. za usluge</item>
    </izvorni_sadrzaj>
    <derivirana_varijabla naziv="DomainObject.Predmet.ProtuStrankaListFormated_1">
      <item>STUDIO AGAPE j.d.o.o. za usluge</item>
    </derivirana_varijabla>
  </DomainObject.Predmet.ProtuStrankaListFormated>
  <DomainObject.Predmet.ProtuStrankaListFormatedOIB>
    <izvorni_sadrzaj>
      <item>STUDIO AGAPE j.d.o.o. za usluge, OIB 03740724492</item>
    </izvorni_sadrzaj>
    <derivirana_varijabla naziv="DomainObject.Predmet.ProtuStrankaListFormatedOIB_1">
      <item>STUDIO AGAPE j.d.o.o. za usluge, OIB 03740724492</item>
    </derivirana_varijabla>
  </DomainObject.Predmet.ProtuStrankaListFormatedOIB>
  <DomainObject.Predmet.ProtuStrankaListFormatedWithAdress>
    <izvorni_sadrzaj>
      <item>STUDIO AGAPE j.d.o.o. za usluge, Lička 3, 35000 Slavonski Brod</item>
    </izvorni_sadrzaj>
    <derivirana_varijabla naziv="DomainObject.Predmet.ProtuStrankaListFormatedWithAdress_1">
      <item>STUDIO AGAPE j.d.o.o. za usluge, Lička 3, 35000 Slavonski Brod</item>
    </derivirana_varijabla>
  </DomainObject.Predmet.ProtuStrankaListFormatedWithAdress>
  <DomainObject.Predmet.ProtuStrankaListFormatedWithAdressOIB>
    <izvorni_sadrzaj>
      <item>STUDIO AGAPE j.d.o.o. za usluge, OIB 03740724492, Lička 3, 35000 Slavonski Brod</item>
    </izvorni_sadrzaj>
    <derivirana_varijabla naziv="DomainObject.Predmet.ProtuStrankaListFormatedWithAdressOIB_1">
      <item>STUDIO AGAPE j.d.o.o. za usluge, OIB 03740724492, Lička 3, 35000 Slavonski Brod</item>
    </derivirana_varijabla>
  </DomainObject.Predmet.ProtuStrankaListFormatedWithAdressOIB>
  <DomainObject.Predmet.ProtuStrankaListNazivFormated>
    <izvorni_sadrzaj>
      <item>STUDIO AGAPE j.d.o.o. za usluge</item>
    </izvorni_sadrzaj>
    <derivirana_varijabla naziv="DomainObject.Predmet.ProtuStrankaListNazivFormated_1">
      <item>STUDIO AGAPE j.d.o.o. za usluge</item>
    </derivirana_varijabla>
  </DomainObject.Predmet.ProtuStrankaListNazivFormated>
  <DomainObject.Predmet.ProtuStrankaListNazivFormatedOIB>
    <izvorni_sadrzaj>
      <item>STUDIO AGAPE j.d.o.o. za usluge, OIB 03740724492</item>
    </izvorni_sadrzaj>
    <derivirana_varijabla naziv="DomainObject.Predmet.ProtuStrankaListNazivFormatedOIB_1">
      <item>STUDIO AGAPE j.d.o.o. za usluge, OIB 03740724492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AGAPE j.d.o.o. za usluge</izvorni_sadrzaj>
    <derivirana_varijabla naziv="DomainObject.Predmet.ProtustrankaIDrugi_1">STUDIO AGAPE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STUDIO AGAPE j.d.o.o. za usluge, OIB 03740724492, Lička 3, 35000 Slavonski Brod</izvorni_sadrzaj>
    <derivirana_varijabla naziv="DomainObject.Predmet.ProtustrankaIDrugiAdressOIB_1">STUDIO AGAPE j.d.o.o. za usluge, OIB 03740724492, Lička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AGAPE j.d.o.o. za usluge</item>
    </izvorni_sadrzaj>
    <derivirana_varijabla naziv="DomainObject.Predmet.SudioniciListNaziv_1">
      <item>Financijska agencija</item>
      <item>STUDIO AGAPE j.d.o.o. za usluge</item>
    </derivirana_varijabla>
  </DomainObject.Predmet.SudioniciListNaziv>
  <DomainObject.Predmet.SudioniciListAdressOIB>
    <izvorni_sadrzaj>
      <item>Financijska agencija, OIB 85821130368, Ulica grada Vukovara 70,10000 Zagreb</item>
      <item>STUDIO AGAPE j.d.o.o. za usluge, OIB 03740724492, Lička 3,35000 Slavonski Brod</item>
    </izvorni_sadrzaj>
    <derivirana_varijabla naziv="DomainObject.Predmet.SudioniciListAdressOIB_1">
      <item>Financijska agencija, OIB 85821130368, Ulica grada Vukovara 70,10000 Zagreb</item>
      <item>STUDIO AGAPE j.d.o.o. za usluge, OIB 03740724492, Lička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03740724492</item>
    </izvorni_sadrzaj>
    <derivirana_varijabla naziv="DomainObject.Predmet.SudioniciListNazivOIB_1">
      <item>, OIB 85821130368</item>
      <item>, OIB 03740724492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10E97-0B91-4980-B08B-9A2586129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866</properties:Words>
  <properties:Characters>4801</properties:Characters>
  <properties:Lines>113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2018-08-16T07:48:00Z</dcterms:created>
  <dc:creator>alet</dc:creator>
  <cp:lastModifiedBy>wsadmin</cp:lastModifiedBy>
  <cp:lastPrinted>2018-08-16T08:05:00Z</cp:lastPrinted>
  <dcterms:modified xmlns:xsi="http://www.w3.org/2001/XMLSchema-instance" xsi:type="dcterms:W3CDTF">2018-08-16T08:18:00Z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(St-st-833-2018 -16.08.2018.OTVARANJE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