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4160" w14:paraId="4454160" w:rsidRDefault="00BD5EBC" w:rsidP="001B5CCF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B95A88"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1B5CCF">
        <w:rPr>
          <w:lang w:val="pt-BR"/>
        </w:rPr>
        <w:t xml:space="preserve">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6026B9">
        <w:t>4537</w:t>
      </w:r>
      <w:r w:rsidR="0062632F">
        <w:t>/</w:t>
      </w:r>
      <w:r w:rsidR="004D4406" w:rsidRPr="00B95A88">
        <w:t>1</w:t>
      </w:r>
      <w:r w:rsidR="006026B9">
        <w:t>6</w:t>
      </w:r>
      <w:r>
        <w:t>-</w:t>
      </w:r>
      <w:r w:rsidR="001B5CCF">
        <w:t>4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1B5CCF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</w:t>
      </w:r>
      <w:r w:rsidR="00477F1C">
        <w:rPr>
          <w:lang w:val="pt-BR"/>
        </w:rPr>
        <w:t xml:space="preserve"> povodu prijedloga vjerovnika </w:t>
      </w:r>
      <w:r w:rsidR="006026B9">
        <w:rPr>
          <w:lang w:val="pt-BR"/>
        </w:rPr>
        <w:t>Tomislava Jablana, OIB: 29387445691, Zagreb, Ul. grada Vukovara 236/d</w:t>
      </w:r>
      <w:r w:rsidRPr="00E23F2E">
        <w:t>,</w:t>
      </w:r>
      <w:r w:rsidRPr="00E23F2E">
        <w:rPr>
          <w:lang w:val="pt-BR"/>
        </w:rPr>
        <w:t xml:space="preserve"> za otvaranje stečajnog postupka nad </w:t>
      </w:r>
      <w:r w:rsidRPr="00477F1C">
        <w:rPr>
          <w:lang w:val="pt-BR"/>
        </w:rPr>
        <w:t xml:space="preserve">dužnikom </w:t>
      </w:r>
      <w:r w:rsidR="006026B9">
        <w:rPr>
          <w:lang w:val="pt-BR"/>
        </w:rPr>
        <w:t>Color Box Trgovina</w:t>
      </w:r>
      <w:r w:rsidR="0062632F">
        <w:rPr>
          <w:lang w:val="pt-BR"/>
        </w:rPr>
        <w:t xml:space="preserve"> </w:t>
      </w:r>
      <w:r w:rsidR="006026B9">
        <w:rPr>
          <w:lang w:val="pt-BR"/>
        </w:rPr>
        <w:t>j.d.o.o., OIB: 20535702259</w:t>
      </w:r>
      <w:r w:rsidR="0062632F">
        <w:rPr>
          <w:lang w:val="pt-BR"/>
        </w:rPr>
        <w:t xml:space="preserve">, </w:t>
      </w:r>
      <w:r w:rsidR="006026B9">
        <w:rPr>
          <w:lang w:val="pt-BR"/>
        </w:rPr>
        <w:t>Zagreb</w:t>
      </w:r>
      <w:r w:rsidRPr="00477F1C">
        <w:rPr>
          <w:lang w:val="pt-BR"/>
        </w:rPr>
        <w:t xml:space="preserve">, </w:t>
      </w:r>
      <w:r w:rsidR="006026B9">
        <w:rPr>
          <w:lang w:val="pt-BR"/>
        </w:rPr>
        <w:t>Ul. grada Vukovara 236/d</w:t>
      </w:r>
      <w:r w:rsidRPr="001B5CCF">
        <w:t xml:space="preserve">, </w:t>
      </w:r>
      <w:r w:rsidR="001B5CCF" w:rsidRPr="001B5CCF">
        <w:t>27</w:t>
      </w:r>
      <w:r w:rsidRPr="001B5CCF">
        <w:t xml:space="preserve">. </w:t>
      </w:r>
      <w:r w:rsidR="001B5CCF" w:rsidRPr="001B5CCF">
        <w:t>rujna</w:t>
      </w:r>
      <w:r w:rsidRPr="001B5CCF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075D4">
      <w:pPr>
        <w:ind w:firstLine="708"/>
        <w:jc w:val="both"/>
        <w:rPr>
          <w:color w:val="FF0000"/>
        </w:rPr>
      </w:pPr>
      <w:r w:rsidRPr="00B95A88">
        <w:t xml:space="preserve"> Odbacuje se kao nedopušten prijedlog za otvaranje stečajnog postupka nad dužnikom </w:t>
      </w:r>
      <w:r w:rsidR="006026B9">
        <w:rPr>
          <w:lang w:val="pt-BR"/>
        </w:rPr>
        <w:t>Color Box Trgovina j.d.o.o., OIB: 20535702259, Zagreb</w:t>
      </w:r>
      <w:r w:rsidR="006026B9" w:rsidRPr="00477F1C">
        <w:rPr>
          <w:lang w:val="pt-BR"/>
        </w:rPr>
        <w:t xml:space="preserve">, </w:t>
      </w:r>
      <w:r w:rsidR="006026B9">
        <w:rPr>
          <w:lang w:val="pt-BR"/>
        </w:rPr>
        <w:t>Ul. grada Vukovara 236/d</w:t>
      </w:r>
      <w:r w:rsidRPr="00B075D4">
        <w:rPr>
          <w:color w:val="FF0000"/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477F1C">
        <w:t xml:space="preserve">Provjerom u sudskom registru ovog suda utvrđeno je da je rješenjem poslovni broj </w:t>
      </w:r>
      <w:r w:rsidR="00625C93" w:rsidRPr="00477F1C">
        <w:br/>
      </w:r>
      <w:proofErr w:type="spellStart"/>
      <w:r w:rsidR="00477F1C" w:rsidRPr="00477F1C">
        <w:t>Tt</w:t>
      </w:r>
      <w:proofErr w:type="spellEnd"/>
      <w:r w:rsidR="00477F1C" w:rsidRPr="00477F1C">
        <w:t>-18</w:t>
      </w:r>
      <w:r w:rsidR="00B95A88" w:rsidRPr="00477F1C">
        <w:t>/</w:t>
      </w:r>
      <w:r w:rsidR="006026B9">
        <w:t>21516</w:t>
      </w:r>
      <w:r w:rsidR="0062632F">
        <w:t>-1</w:t>
      </w:r>
      <w:r w:rsidR="00B95A88" w:rsidRPr="00477F1C">
        <w:t xml:space="preserve"> </w:t>
      </w:r>
      <w:r w:rsidR="004D4406" w:rsidRPr="00477F1C">
        <w:t>od</w:t>
      </w:r>
      <w:r w:rsidR="006026B9">
        <w:t xml:space="preserve"> 18</w:t>
      </w:r>
      <w:r w:rsidR="00625C93" w:rsidRPr="00477F1C">
        <w:t xml:space="preserve">. </w:t>
      </w:r>
      <w:r w:rsidR="006026B9">
        <w:t>lipnja</w:t>
      </w:r>
      <w:r w:rsidR="00625C93" w:rsidRPr="00477F1C">
        <w:t xml:space="preserve"> 201</w:t>
      </w:r>
      <w:r w:rsidR="00477F1C" w:rsidRPr="00477F1C">
        <w:t>8</w:t>
      </w:r>
      <w:r w:rsidR="00625C93" w:rsidRPr="00477F1C">
        <w:t>.</w:t>
      </w:r>
      <w:r w:rsidRPr="00477F1C">
        <w:t xml:space="preserve"> društvo </w:t>
      </w:r>
      <w:r w:rsidR="006026B9">
        <w:rPr>
          <w:lang w:val="pt-BR"/>
        </w:rPr>
        <w:t>Color Box Trgovina j.d.o.o., OIB: 20535702259, Zagreb</w:t>
      </w:r>
      <w:r w:rsidR="006026B9" w:rsidRPr="00477F1C">
        <w:rPr>
          <w:lang w:val="pt-BR"/>
        </w:rPr>
        <w:t xml:space="preserve">, </w:t>
      </w:r>
      <w:r w:rsidR="006026B9">
        <w:rPr>
          <w:lang w:val="pt-BR"/>
        </w:rPr>
        <w:t>Ul. grada Vukovara 236/d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B95A88">
      <w:pPr>
        <w:jc w:val="center"/>
      </w:pPr>
      <w:r w:rsidRPr="00B95A88">
        <w:t xml:space="preserve">U </w:t>
      </w:r>
      <w:r w:rsidR="00C907C8" w:rsidRPr="001B5CCF">
        <w:t>Zagreb</w:t>
      </w:r>
      <w:r w:rsidR="00F6362F" w:rsidRPr="001B5CCF">
        <w:t xml:space="preserve">u </w:t>
      </w:r>
      <w:r w:rsidR="001B5CCF" w:rsidRPr="001B5CCF">
        <w:t>27</w:t>
      </w:r>
      <w:r w:rsidR="00B95A88" w:rsidRPr="001B5CCF">
        <w:t>. rujna</w:t>
      </w:r>
      <w:r w:rsidR="004D4406" w:rsidRPr="001B5CCF">
        <w:t xml:space="preserve"> 201</w:t>
      </w:r>
      <w:r w:rsidR="00B95A88" w:rsidRPr="001B5CCF">
        <w:t>8</w:t>
      </w:r>
      <w:r w:rsidR="00C907C8" w:rsidRPr="001B5CCF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E30E59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30E59" w:rsidP="007B64C7" w:rsidR="00E30E5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30E59" w:rsidP="00E30E59" w:rsidR="00E30E59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E30E59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6026B9">
      <w:t>9. St-4537/16</w:t>
    </w:r>
    <w:r>
      <w:t>-</w:t>
    </w:r>
    <w:r w:rsidR="001B5CCF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1B5CCF"/>
    <w:rsid w:val="00350AD0"/>
    <w:rsid w:val="00401592"/>
    <w:rsid w:val="0043400F"/>
    <w:rsid w:val="00454A8D"/>
    <w:rsid w:val="00477F1C"/>
    <w:rsid w:val="0048725F"/>
    <w:rsid w:val="004B23BC"/>
    <w:rsid w:val="004D4406"/>
    <w:rsid w:val="005B2BDC"/>
    <w:rsid w:val="006026B9"/>
    <w:rsid w:val="00625C93"/>
    <w:rsid w:val="0062632F"/>
    <w:rsid w:val="007F268F"/>
    <w:rsid w:val="00867960"/>
    <w:rsid w:val="00A92BD7"/>
    <w:rsid w:val="00B075D4"/>
    <w:rsid w:val="00B07CA3"/>
    <w:rsid w:val="00B95A88"/>
    <w:rsid w:val="00B965FB"/>
    <w:rsid w:val="00BD5EBC"/>
    <w:rsid w:val="00C907C8"/>
    <w:rsid w:val="00CD1F20"/>
    <w:rsid w:val="00E30E59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4537</izvorni_sadrzaj>
    <derivirana_varijabla naziv="DomainObject.Predmet.Broj_1">4537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St-4537/2016</izvorni_sadrzaj>
    <derivirana_varijabla naziv="DomainObject.Predmet.OznakaBroj_1">St-4537/2016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Box Trgovina  jednostavno društvo s ograničenom odgovornošću za usluge zastupanog po punomoćniku Tomislav Jablan</izvorni_sadrzaj>
    <derivirana_varijabla naziv="DomainObject.Predmet.ProtustrankaFormated_1">  Color Box Trgovina  jednostavno društvo s ograničenom odgovornošću za usluge zastupanog po punomoćniku Tomislav Jablan</derivirana_varijabla>
  </DomainObject.Predmet.ProtustrankaFormated>
  <DomainObject.Predmet.ProtustrankaFormatedOIB>
    <izvorni_sadrzaj>  Color Box Trgovina  jednostavno društvo s ograničenom odgovornošću za usluge, OIB 20535702259 zastupanog po punomoćniku Tomislav Jablan</izvorni_sadrzaj>
    <derivirana_varijabla naziv="DomainObject.Predmet.ProtustrankaFormatedOIB_1">  Color Box Trgovina  jednostavno društvo s ograničenom odgovornošću za usluge, OIB 20535702259 zastupanog po punomoćniku Tomislav Jablan</derivirana_varijabla>
  </DomainObject.Predmet.ProtustrankaFormatedOIB>
  <DomainObject.Predmet.ProtustrankaFormatedWithAdress>
    <izvorni_sadrzaj> Color Box Trgovina  jednostavno društvo s ograničenom odgovornošću za usluge, Ulica grada Vukovara 236/D, 10000 Zagreb zastupanog po punomoćniku Tomislav Jablan</izvorni_sadrzaj>
    <derivirana_varijabla naziv="DomainObject.Predmet.ProtustrankaFormatedWithAdress_1"> Color Box Trgovina  jednostavno društvo s ograničenom odgovornošću za usluge, Ulica grada Vukovara 236/D, 10000 Zagreb zastupanog po punomoćniku Tomislav Jablan</derivirana_varijabla>
  </DomainObject.Predmet.ProtustrankaFormatedWithAdress>
  <DomainObject.Predmet.ProtustrankaFormatedWithAdressOIB>
    <izvorni_sadrzaj> Color Box Trgovina  jednostavno društvo s ograničenom odgovornošću za usluge, OIB 20535702259, Ulica grada Vukovara 236/D, 10000 Zagreb zastupanog po punomoćniku Tomislav Jablan</izvorni_sadrzaj>
    <derivirana_varijabla naziv="DomainObject.Predmet.ProtustrankaFormatedWithAdressOIB_1"> Color Box Trgovina  jednostavno društvo s ograničenom odgovornošću za usluge, OIB 20535702259, Ulica grada Vukovara 236/D, 10000 Zagreb zastupanog po punomoćniku Tomislav Jablan</derivirana_varijabla>
  </DomainObject.Predmet.ProtustrankaFormatedWithAdressOIB>
  <DomainObject.Predmet.ProtustrankaWithAdress>
    <izvorni_sadrzaj>Color Box Trgovina  jednostavno društvo s ograničenom odgovornošću za usluge Ulica grada Vukovara 236/D, 10000 Zagreb</izvorni_sadrzaj>
    <derivirana_varijabla naziv="DomainObject.Predmet.ProtustrankaWithAdress_1">Color Box Trgovina  jednostavno društvo s ograničenom odgovornošću za usluge Ulica grada Vukovara 236/D, 10000 Zagreb</derivirana_varijabla>
  </DomainObject.Predmet.ProtustrankaWithAdress>
  <DomainObject.Predmet.ProtustrankaWithAdressOIB>
    <izvorni_sadrzaj>Color Box Trgovina  jednostavno društvo s ograničenom odgovornošću za usluge, OIB 20535702259, Ulica grada Vukovara 236/D, 10000 Zagreb</izvorni_sadrzaj>
    <derivirana_varijabla naziv="DomainObject.Predmet.ProtustrankaWithAdressOIB_1">Color Box Trgovina  jednostavno društvo s ograničenom odgovornošću za usluge, OIB 20535702259, Ulica grada Vukovara 236/D, 10000 Zagreb</derivirana_varijabla>
  </DomainObject.Predmet.ProtustrankaWithAdressOIB>
  <DomainObject.Predmet.ProtustrankaNazivFormated>
    <izvorni_sadrzaj>Color Box Trgovina  jednostavno društvo s ograničenom odgovornošću za usluge</izvorni_sadrzaj>
    <derivirana_varijabla naziv="DomainObject.Predmet.ProtustrankaNazivFormated_1">Color Box Trgovina  jednostavno društvo s ograničenom odgovornošću za usluge</derivirana_varijabla>
  </DomainObject.Predmet.ProtustrankaNazivFormated>
  <DomainObject.Predmet.ProtustrankaNazivFormatedOIB>
    <izvorni_sadrzaj>Color Box Trgovina  jednostavno društvo s ograničenom odgovornošću za usluge, OIB 20535702259</izvorni_sadrzaj>
    <derivirana_varijabla naziv="DomainObject.Predmet.ProtustrankaNazivFormatedOIB_1">Color Box Trgovina  jednostavno društvo s ograničenom odgovornošću za usluge, OIB 20535702259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Jablan</izvorni_sadrzaj>
    <derivirana_varijabla naziv="DomainObject.Predmet.StrankaFormated_1">  Tomislav Jablan</derivirana_varijabla>
  </DomainObject.Predmet.StrankaFormated>
  <DomainObject.Predmet.StrankaFormatedOIB>
    <izvorni_sadrzaj>  Tomislav Jablan, OIB 29387495691</izvorni_sadrzaj>
    <derivirana_varijabla naziv="DomainObject.Predmet.StrankaFormatedOIB_1">  Tomislav Jablan, OIB 29387495691</derivirana_varijabla>
  </DomainObject.Predmet.StrankaFormatedOIB>
  <DomainObject.Predmet.StrankaFormatedWithAdress>
    <izvorni_sadrzaj> Tomislav Jablan, Ulica Grada Vukovara 236 D, 10000 Zagreb</izvorni_sadrzaj>
    <derivirana_varijabla naziv="DomainObject.Predmet.StrankaFormatedWithAdress_1"> Tomislav Jablan, Ulica Grada Vukovara 236 D, 10000 Zagreb</derivirana_varijabla>
  </DomainObject.Predmet.StrankaFormatedWithAdress>
  <DomainObject.Predmet.StrankaFormatedWithAdressOIB>
    <izvorni_sadrzaj> Tomislav Jablan, OIB 29387495691, Ulica Grada Vukovara 236 D, 10000 Zagreb</izvorni_sadrzaj>
    <derivirana_varijabla naziv="DomainObject.Predmet.StrankaFormatedWithAdressOIB_1"> Tomislav Jablan, OIB 29387495691, Ulica Grada Vukovara 236 D, 10000 Zagreb</derivirana_varijabla>
  </DomainObject.Predmet.StrankaFormatedWithAdressOIB>
  <DomainObject.Predmet.StrankaWithAdress>
    <izvorni_sadrzaj>Tomislav Jablan Ulica Grada Vukovara 236 D,10000 Zagreb</izvorni_sadrzaj>
    <derivirana_varijabla naziv="DomainObject.Predmet.StrankaWithAdress_1">Tomislav Jablan Ulica Grada Vukovara 236 D,10000 Zagreb</derivirana_varijabla>
  </DomainObject.Predmet.StrankaWithAdress>
  <DomainObject.Predmet.StrankaWithAdressOIB>
    <izvorni_sadrzaj>Tomislav Jablan, OIB 29387495691, Ulica Grada Vukovara 236 D,10000 Zagreb</izvorni_sadrzaj>
    <derivirana_varijabla naziv="DomainObject.Predmet.StrankaWithAdressOIB_1">Tomislav Jablan, OIB 29387495691, Ulica Grada Vukovara 236 D,10000 Zagreb</derivirana_varijabla>
  </DomainObject.Predmet.StrankaWithAdressOIB>
  <DomainObject.Predmet.StrankaNazivFormated>
    <izvorni_sadrzaj>Tomislav Jablan</izvorni_sadrzaj>
    <derivirana_varijabla naziv="DomainObject.Predmet.StrankaNazivFormated_1">Tomislav Jablan</derivirana_varijabla>
  </DomainObject.Predmet.StrankaNazivFormated>
  <DomainObject.Predmet.StrankaNazivFormatedOIB>
    <izvorni_sadrzaj>Tomislav Jablan, OIB 29387495691</izvorni_sadrzaj>
    <derivirana_varijabla naziv="DomainObject.Predmet.StrankaNazivFormatedOIB_1">Tomislav Jablan, OIB 29387495691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Tomislav Jablan</item>
    </izvorni_sadrzaj>
    <derivirana_varijabla naziv="DomainObject.Predmet.StrankaListFormated_1">
      <item>Tomislav Jablan</item>
    </derivirana_varijabla>
  </DomainObject.Predmet.StrankaListFormated>
  <DomainObject.Predmet.StrankaListFormatedOIB>
    <izvorni_sadrzaj>
      <item>Tomislav Jablan, OIB 29387495691</item>
    </izvorni_sadrzaj>
    <derivirana_varijabla naziv="DomainObject.Predmet.StrankaListFormatedOIB_1">
      <item>Tomislav Jablan, OIB 29387495691</item>
    </derivirana_varijabla>
  </DomainObject.Predmet.StrankaListFormatedOIB>
  <DomainObject.Predmet.StrankaListFormatedWithAdress>
    <izvorni_sadrzaj>
      <item>Tomislav Jablan, Ulica Grada Vukovara 236 D, 10000 Zagreb</item>
    </izvorni_sadrzaj>
    <derivirana_varijabla naziv="DomainObject.Predmet.StrankaListFormatedWithAdress_1">
      <item>Tomislav Jablan, Ulica Grada Vukovara 236 D, 10000 Zagreb</item>
    </derivirana_varijabla>
  </DomainObject.Predmet.StrankaListFormatedWithAdress>
  <DomainObject.Predmet.StrankaListFormatedWithAdressOIB>
    <izvorni_sadrzaj>
      <item>Tomislav Jablan, OIB 29387495691, Ulica Grada Vukovara 236 D, 10000 Zagreb</item>
    </izvorni_sadrzaj>
    <derivirana_varijabla naziv="DomainObject.Predmet.StrankaListFormatedWithAdressOIB_1">
      <item>Tomislav Jablan, OIB 29387495691, Ulica Grada Vukovara 236 D, 10000 Zagreb</item>
    </derivirana_varijabla>
  </DomainObject.Predmet.StrankaListFormatedWithAdressOIB>
  <DomainObject.Predmet.StrankaListNazivFormated>
    <izvorni_sadrzaj>
      <item>Tomislav Jablan</item>
    </izvorni_sadrzaj>
    <derivirana_varijabla naziv="DomainObject.Predmet.StrankaListNazivFormated_1">
      <item>Tomislav Jablan</item>
    </derivirana_varijabla>
  </DomainObject.Predmet.StrankaListNazivFormated>
  <DomainObject.Predmet.StrankaListNazivFormatedOIB>
    <izvorni_sadrzaj>
      <item>Tomislav Jablan, OIB 29387495691</item>
    </izvorni_sadrzaj>
    <derivirana_varijabla naziv="DomainObject.Predmet.StrankaListNazivFormatedOIB_1">
      <item>Tomislav Jablan, OIB 29387495691</item>
    </derivirana_varijabla>
  </DomainObject.Predmet.StrankaListNazivFormatedOIB>
  <DomainObject.Predmet.ProtuStrankaListFormated>
    <izvorni_sadrzaj>
      <item>Color Box Trgovina  jednostavno društvo s ograničenom odgovornošću za usluge zastupanog po punomoćniku Tomislav Jablan</item>
    </izvorni_sadrzaj>
    <derivirana_varijabla naziv="DomainObject.Predmet.ProtuStrankaListFormated_1">
      <item>Color Box Trgovina  jednostavno društvo s ograničenom odgovornošću za usluge zastupanog po punomoćniku Tomislav Jablan</item>
    </derivirana_varijabla>
  </DomainObject.Predmet.ProtuStrankaListFormated>
  <DomainObject.Predmet.ProtuStrankaListFormatedOIB>
    <izvorni_sadrzaj>
      <item>Color Box Trgovina  jednostavno društvo s ograničenom odgovornošću za usluge, OIB 20535702259 zastupanog po punomoćniku Tomislav Jablan</item>
    </izvorni_sadrzaj>
    <derivirana_varijabla naziv="DomainObject.Predmet.ProtuStrankaListFormatedOIB_1">
      <item>Color Box Trgovina  jednostavno društvo s ograničenom odgovornošću za usluge, OIB 20535702259 zastupanog po punomoćniku Tomislav Jablan</item>
    </derivirana_varijabla>
  </DomainObject.Predmet.ProtuStrankaListFormatedOIB>
  <DomainObject.Predmet.ProtuStrankaListFormatedWithAdress>
    <izvorni_sadrzaj>
      <item>Color Box Trgovina  jednostavno društvo s ograničenom odgovornošću za usluge, Ulica grada Vukovara 236/D, 10000 Zagreb zastupanog po punomoćniku Tomislav Jablan</item>
    </izvorni_sadrzaj>
    <derivirana_varijabla naziv="DomainObject.Predmet.ProtuStrankaListFormatedWithAdress_1">
      <item>Color Box Trgovina  jednostavno društvo s ograničenom odgovornošću za usluge, Ulica grada Vukovara 236/D, 10000 Zagreb zastupanog po punomoćniku Tomislav Jablan</item>
    </derivirana_varijabla>
  </DomainObject.Predmet.ProtuStrankaListFormatedWithAdress>
  <DomainObject.Predmet.ProtuStrankaListFormatedWithAdressOIB>
    <izvorni_sadrzaj>
      <item>Color Box Trgovina  jednostavno društvo s ograničenom odgovornošću za usluge, OIB 20535702259, Ulica grada Vukovara 236/D, 10000 Zagreb zastupanog po punomoćniku Tomislav Jablan</item>
    </izvorni_sadrzaj>
    <derivirana_varijabla naziv="DomainObject.Predmet.ProtuStrankaListFormatedWithAdressOIB_1">
      <item>Color Box Trgovina  jednostavno društvo s ograničenom odgovornošću za usluge, OIB 20535702259, Ulica grada Vukovara 236/D, 10000 Zagreb zastupanog po punomoćniku Tomislav Jablan</item>
    </derivirana_varijabla>
  </DomainObject.Predmet.ProtuStrankaListFormatedWithAdressOIB>
  <DomainObject.Predmet.ProtuStrankaListNazivFormated>
    <izvorni_sadrzaj>
      <item>Color Box Trgovina  jednostavno društvo s ograničenom odgovornošću za usluge</item>
    </izvorni_sadrzaj>
    <derivirana_varijabla naziv="DomainObject.Predmet.ProtuStrankaListNazivFormated_1">
      <item>Color Box Trgovina  jednostavno društvo s ograničenom odgovornošću za usluge</item>
    </derivirana_varijabla>
  </DomainObject.Predmet.ProtuStrankaListNazivFormated>
  <DomainObject.Predmet.ProtuStrankaListNazivFormatedOIB>
    <izvorni_sadrzaj>
      <item>Color Box Trgovina  jednostavno društvo s ograničenom odgovornošću za usluge, OIB 20535702259</item>
    </izvorni_sadrzaj>
    <derivirana_varijabla naziv="DomainObject.Predmet.ProtuStrankaListNazivFormatedOIB_1">
      <item>Color Box Trgovina  jednostavno društvo s ograničenom odgovornošću za usluge, OIB 20535702259</item>
    </derivirana_varijabla>
  </DomainObject.Predmet.ProtuStrankaListNazivFormatedOIB>
  <DomainObject.Predmet.OstaliListFormated>
    <izvorni_sadrzaj>
      <item>Tomislav Jablan punomoćnik sudionika u postupku Color Box Trgovina  jednostavno društvo s ograničenom odgovornošću za usluge</item>
    </izvorni_sadrzaj>
    <derivirana_varijabla naziv="DomainObject.Predmet.OstaliListFormated_1">
      <item>Tomislav Jablan punomoćnik sudionika u postupku Color Box Trgovina  jednostavno društvo s ograničenom odgovornošću za usluge</item>
    </derivirana_varijabla>
  </DomainObject.Predmet.OstaliListFormated>
  <DomainObject.Predmet.OstaliListFormatedOIB>
    <izvorni_sadrzaj>
      <item>Tomislav Jablan, OIB 29387495691 punomoćnik sudionika u postupku Color Box Trgovina  jednostavno društvo s ograničenom odgovornošću za usluge</item>
    </izvorni_sadrzaj>
    <derivirana_varijabla naziv="DomainObject.Predmet.OstaliListFormatedOIB_1">
      <item>Tomislav Jablan, OIB 29387495691 punomoćnik sudionika u postupku Color Box Trgovina  jednostavno društvo s ograničenom odgovornošću za usluge</item>
    </derivirana_varijabla>
  </DomainObject.Predmet.OstaliListFormatedOIB>
  <DomainObject.Predmet.OstaliListFormatedWithAdress>
    <izvorni_sadrzaj>
      <item>Tomislav Jablan, Ulica Grada Vukovara 236 D, 10000 Zagreb punomoćnik sudionika u postupku Color Box Trgovina  jednostavno društvo s ograničenom odgovornošću za usluge</item>
    </izvorni_sadrzaj>
    <derivirana_varijabla naziv="DomainObject.Predmet.OstaliListFormatedWithAdress_1">
      <item>Tomislav Jablan, Ulica Grada Vukovara 236 D, 10000 Zagreb punomoćnik sudionika u postupku Color Box Trgovina  jednostavno društvo s ograničenom odgovornošću za usluge</item>
    </derivirana_varijabla>
  </DomainObject.Predmet.OstaliListFormatedWithAdress>
  <DomainObject.Predmet.OstaliListFormatedWithAdressOIB>
    <izvorni_sadrzaj>
      <item>Tomislav Jablan, OIB 29387495691, Ulica Grada Vukovara 236 D, 10000 Zagreb punomoćnik sudionika u postupku Color Box Trgovina  jednostavno društvo s ograničenom odgovornošću za usluge</item>
    </izvorni_sadrzaj>
    <derivirana_varijabla naziv="DomainObject.Predmet.OstaliListFormatedWithAdressOIB_1">
      <item>Tomislav Jablan, OIB 29387495691, Ulica Grada Vukovara 236 D, 10000 Zagreb punomoćnik sudionika u postupku Color Box Trgovina  jednostavno društvo s ograničenom odgovornošću za usluge</item>
    </derivirana_varijabla>
  </DomainObject.Predmet.OstaliListFormatedWithAdressOIB>
  <DomainObject.Predmet.OstaliListNazivFormated>
    <izvorni_sadrzaj>
      <item>Tomislav Jablan</item>
    </izvorni_sadrzaj>
    <derivirana_varijabla naziv="DomainObject.Predmet.OstaliListNazivFormated_1">
      <item>Tomislav Jablan</item>
    </derivirana_varijabla>
  </DomainObject.Predmet.OstaliListNazivFormated>
  <DomainObject.Predmet.OstaliListNazivFormatedOIB>
    <izvorni_sadrzaj>
      <item>Tomislav Jablan, OIB 29387495691</item>
    </izvorni_sadrzaj>
    <derivirana_varijabla naziv="DomainObject.Predmet.OstaliListNazivFormatedOIB_1">
      <item>Tomislav Jablan, OIB 29387495691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Jablan</izvorni_sadrzaj>
    <derivirana_varijabla naziv="DomainObject.Predmet.StrankaIDrugi_1">Tomislav Jablan</derivirana_varijabla>
  </DomainObject.Predmet.StrankaIDrugi>
  <DomainObject.Predmet.ProtustrankaIDrugi>
    <izvorni_sadrzaj>Color Box Trgovina  jednostavno društvo s ograničenom odgovornošću za usluge</izvorni_sadrzaj>
    <derivirana_varijabla naziv="DomainObject.Predmet.ProtustrankaIDrugi_1">Color Box Trgovina  jednostavno društvo s ograničenom odgovornošću za usluge</derivirana_varijabla>
  </DomainObject.Predmet.ProtustrankaIDrugi>
  <DomainObject.Predmet.StrankaIDrugiAdressOIB>
    <izvorni_sadrzaj>Tomislav Jablan, OIB 29387495691, Ulica Grada Vukovara 236 D, 10000 Zagreb</izvorni_sadrzaj>
    <derivirana_varijabla naziv="DomainObject.Predmet.StrankaIDrugiAdressOIB_1">Tomislav Jablan, OIB 29387495691, Ulica Grada Vukovara 236 D, 10000 Zagreb</derivirana_varijabla>
  </DomainObject.Predmet.StrankaIDrugiAdressOIB>
  <DomainObject.Predmet.ProtustrankaIDrugiAdressOIB>
    <izvorni_sadrzaj>Color Box Trgovina  jednostavno društvo s ograničenom odgovornošću za usluge, OIB 20535702259, Ulica grada Vukovara 236/D, 10000 Zagreb</izvorni_sadrzaj>
    <derivirana_varijabla naziv="DomainObject.Predmet.ProtustrankaIDrugiAdressOIB_1">Color Box Trgovina  jednostavno društvo s ograničenom odgovornošću za usluge, OIB 20535702259, Ulica grada Vukovara 236/D,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Jablan</item>
      <item>Color Box Trgovina  jednostavno društvo s ograničenom odgovornošću za usluge</item>
      <item>Tomislav Jablan</item>
    </izvorni_sadrzaj>
    <derivirana_varijabla naziv="DomainObject.Predmet.SudioniciListNaziv_1">
      <item>Tomislav Jablan</item>
      <item>Color Box Trgovina  jednostavno društvo s ograničenom odgovornošću za usluge</item>
      <item>Tomislav Jablan</item>
    </derivirana_varijabla>
  </DomainObject.Predmet.SudioniciListNaziv>
  <DomainObject.Predmet.SudioniciListAdressOIB>
    <izvorni_sadrzaj>
      <item>Tomislav Jablan, OIB 29387495691, Ulica Grada Vukovara 236 D,10000 Zagreb</item>
      <item>Color Box Trgovina  jednostavno društvo s ograničenom odgovornošću za usluge, OIB 20535702259, Ulica grada Vukovara 236/D,10000 Zagreb</item>
      <item>Tomislav Jablan, OIB 29387495691, Ulica Grada Vukovara 236 D,10000 Zagreb</item>
    </izvorni_sadrzaj>
    <derivirana_varijabla naziv="DomainObject.Predmet.SudioniciListAdressOIB_1">
      <item>Tomislav Jablan, OIB 29387495691, Ulica Grada Vukovara 236 D,10000 Zagreb</item>
      <item>Color Box Trgovina  jednostavno društvo s ograničenom odgovornošću za usluge, OIB 20535702259, Ulica grada Vukovara 236/D,10000 Zagreb</item>
      <item>Tomislav Jablan, OIB 29387495691, Ulica Grada Vukovara 236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29387495691</item>
      <item>, OIB 20535702259</item>
      <item>, OIB 29387495691</item>
    </izvorni_sadrzaj>
    <derivirana_varijabla naziv="DomainObject.Predmet.SudioniciListNazivOIB_1">
      <item>, OIB 29387495691</item>
      <item>, OIB 20535702259</item>
      <item>, OIB 29387495691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1562</properties:Characters>
  <properties:Lines>47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2018-09-27T12:47:00Z</cp:lastPrinted>
  <dcterms:modified xmlns:xsi="http://www.w3.org/2001/XMLSchema-instance" xsi:type="dcterms:W3CDTF">2018-09-27T12:47:00Z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