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707c" w14:paraId="d4b707c" w:rsidRDefault="00D249AC" w:rsidP="00E17696" w:rsidR="004B741D" w:rsidRPr="00E724D1">
      <w:pPr>
        <w:jc w:val="right"/>
        <w15:collapsed w:val="false"/>
      </w:pPr>
      <w:bookmarkStart w:name="_GoBack" w:id="0"/>
      <w:bookmarkEnd w:id="0"/>
      <w:r w:rsidRPr="00E724D1">
        <w:t>6</w:t>
      </w:r>
      <w:r w:rsidR="00DD2365" w:rsidRPr="00E724D1">
        <w:t xml:space="preserve"> St-</w:t>
      </w:r>
      <w:r w:rsidR="00EE5A1C">
        <w:t>680</w:t>
      </w:r>
      <w:r w:rsidR="0072710A" w:rsidRPr="00E724D1">
        <w:t>/</w:t>
      </w:r>
      <w:r w:rsidRPr="00E724D1">
        <w:t>17</w:t>
      </w:r>
      <w:r w:rsidR="0072710A" w:rsidRPr="00E724D1">
        <w:t>-</w:t>
      </w:r>
      <w:r w:rsidR="00E724D1" w:rsidRPr="00E724D1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724D1">
      <w:pPr>
        <w:jc w:val="center"/>
      </w:pPr>
      <w:r w:rsidRPr="00E724D1">
        <w:t>Z A K L J U Č A K</w:t>
      </w:r>
    </w:p>
    <w:p w:rsidRDefault="00451DD6" w:rsidP="004B741D" w:rsidR="00451DD6" w:rsidRPr="00E724D1"/>
    <w:p w:rsidRDefault="00D249AC" w:rsidP="004B741D" w:rsidR="00D249AC" w:rsidRPr="00E724D1"/>
    <w:p w:rsidRDefault="00857D02" w:rsidP="00857D02" w:rsidR="00857D02" w:rsidRPr="00E724D1">
      <w:pPr>
        <w:pStyle w:val="Tijeloteksta"/>
      </w:pPr>
      <w:r w:rsidRPr="00E724D1">
        <w:tab/>
      </w:r>
      <w:r w:rsidR="00451DD6" w:rsidRPr="00E724D1">
        <w:t>Trgovački sud u Osijeku, po stečajno</w:t>
      </w:r>
      <w:r w:rsidR="009E4A1C" w:rsidRPr="00E724D1">
        <w:t>j sutkinji</w:t>
      </w:r>
      <w:r w:rsidR="00451DD6" w:rsidRPr="00E724D1">
        <w:t xml:space="preserve"> Nadi Roso, </w:t>
      </w:r>
      <w:r w:rsidR="00F24BBF" w:rsidRPr="00E724D1">
        <w:t xml:space="preserve">u stečajnom predmetu predlagatelja </w:t>
      </w:r>
      <w:r w:rsidR="009E7A76" w:rsidRPr="00E724D1">
        <w:rPr>
          <w:color w:val="000000"/>
        </w:rPr>
        <w:t xml:space="preserve">Ministarstvo financija, Porezna uprava Područni ured Slavonija i Baranja, koga zastupa Županijsko državno odvjetništvo u </w:t>
      </w:r>
      <w:r w:rsidR="00A117DD" w:rsidRPr="00E724D1">
        <w:rPr>
          <w:color w:val="000000"/>
        </w:rPr>
        <w:t>Vukovar</w:t>
      </w:r>
      <w:r w:rsidR="00F24BBF" w:rsidRPr="00E724D1">
        <w:t xml:space="preserve">, za otvaranje stečajnog  postupka nad dužnikom </w:t>
      </w:r>
      <w:r w:rsidR="00E724D1" w:rsidRPr="00E724D1">
        <w:t xml:space="preserve">JIUJU PROMET d.o.o za trgovinu i usluge, Županja, Trg Martina </w:t>
      </w:r>
      <w:proofErr w:type="spellStart"/>
      <w:r w:rsidR="00E724D1" w:rsidRPr="00E724D1">
        <w:t>Robotića</w:t>
      </w:r>
      <w:proofErr w:type="spellEnd"/>
      <w:r w:rsidR="00E724D1" w:rsidRPr="00E724D1">
        <w:t xml:space="preserve"> 2, MBS: 030119876, OIB: 33556489047,</w:t>
      </w:r>
      <w:r w:rsidR="0072710A" w:rsidRPr="00E724D1">
        <w:t xml:space="preserve"> </w:t>
      </w:r>
      <w:r w:rsidR="003B4C28" w:rsidRPr="00E724D1">
        <w:t>dana</w:t>
      </w:r>
      <w:r w:rsidR="00E724D1" w:rsidRPr="00E724D1">
        <w:t xml:space="preserve"> 25</w:t>
      </w:r>
      <w:r w:rsidR="00015125" w:rsidRPr="00E724D1">
        <w:t xml:space="preserve">. </w:t>
      </w:r>
      <w:r w:rsidR="009E7A76" w:rsidRPr="00E724D1">
        <w:t>rujna</w:t>
      </w:r>
      <w:r w:rsidR="00DD2365" w:rsidRPr="00E724D1">
        <w:t xml:space="preserve"> 201</w:t>
      </w:r>
      <w:r w:rsidR="00D249AC" w:rsidRPr="00E724D1">
        <w:t>7</w:t>
      </w:r>
      <w:r w:rsidR="00DD2365" w:rsidRPr="00E724D1">
        <w:t>. g</w:t>
      </w:r>
      <w:r w:rsidR="005953D8" w:rsidRPr="00E724D1">
        <w:t>odine</w:t>
      </w:r>
      <w:r w:rsidR="003B4C28" w:rsidRPr="00E724D1">
        <w:t xml:space="preserve"> </w:t>
      </w:r>
      <w:r w:rsidRPr="00E724D1">
        <w:t xml:space="preserve"> </w:t>
      </w:r>
    </w:p>
    <w:p w:rsidRDefault="00253A6A" w:rsidP="00253A6A" w:rsidR="00366021" w:rsidRPr="00E724D1">
      <w:pPr>
        <w:tabs>
          <w:tab w:pos="2670" w:val="left"/>
        </w:tabs>
        <w:jc w:val="both"/>
      </w:pPr>
      <w:r w:rsidRPr="00E724D1">
        <w:tab/>
      </w:r>
    </w:p>
    <w:p w:rsidRDefault="005A552D" w:rsidP="00E17696" w:rsidR="004B741D" w:rsidRPr="00E724D1">
      <w:pPr>
        <w:jc w:val="center"/>
      </w:pPr>
      <w:r w:rsidRPr="00E724D1">
        <w:t xml:space="preserve">z a k l j u č i o  j e </w:t>
      </w:r>
    </w:p>
    <w:p w:rsidRDefault="009E7A76" w:rsidP="004B741D" w:rsidR="00E17696" w:rsidRPr="00E724D1">
      <w:pPr>
        <w:pStyle w:val="Tijeloteksta"/>
        <w:rPr>
          <w:bCs/>
        </w:rPr>
      </w:pPr>
      <w:r w:rsidRPr="00E724D1">
        <w:rPr>
          <w:bCs/>
        </w:rPr>
        <w:t xml:space="preserve"> </w:t>
      </w:r>
    </w:p>
    <w:p w:rsidRDefault="00D249AC" w:rsidP="004B741D" w:rsidR="00D249AC" w:rsidRPr="00E724D1">
      <w:pPr>
        <w:pStyle w:val="Tijeloteksta"/>
        <w:rPr>
          <w:bCs/>
        </w:rPr>
      </w:pPr>
    </w:p>
    <w:p w:rsidRDefault="000209AD" w:rsidP="008549EB" w:rsidR="009B61F0" w:rsidRPr="00E724D1">
      <w:pPr>
        <w:ind w:hanging="850"/>
        <w:jc w:val="both"/>
      </w:pPr>
      <w:r w:rsidRPr="00E724D1">
        <w:rPr>
          <w:bCs/>
        </w:rPr>
        <w:tab/>
      </w:r>
      <w:r w:rsidR="008549EB" w:rsidRPr="00E724D1">
        <w:rPr>
          <w:bCs/>
        </w:rPr>
        <w:tab/>
      </w:r>
      <w:r w:rsidR="009B61F0" w:rsidRPr="00E724D1">
        <w:t>1.</w:t>
      </w:r>
      <w:r w:rsidR="009B61F0" w:rsidRPr="00E724D1">
        <w:tab/>
        <w:t>Poziva</w:t>
      </w:r>
      <w:r w:rsidR="000777DD" w:rsidRPr="00E724D1">
        <w:t xml:space="preserve"> </w:t>
      </w:r>
      <w:r w:rsidR="005E5D90" w:rsidRPr="00E724D1">
        <w:t>se zakonsk</w:t>
      </w:r>
      <w:r w:rsidR="0072710A" w:rsidRPr="00E724D1">
        <w:t>i</w:t>
      </w:r>
      <w:r w:rsidR="005E5D90" w:rsidRPr="00E724D1">
        <w:t xml:space="preserve"> zastupni</w:t>
      </w:r>
      <w:r w:rsidR="000777DD" w:rsidRPr="00E724D1">
        <w:t>k</w:t>
      </w:r>
      <w:r w:rsidR="005E5D90" w:rsidRPr="00E724D1">
        <w:t xml:space="preserve"> </w:t>
      </w:r>
      <w:r w:rsidR="00253A6A" w:rsidRPr="00E724D1">
        <w:t>dužnika</w:t>
      </w:r>
      <w:r w:rsidR="00E724D1" w:rsidRPr="00E724D1">
        <w:t xml:space="preserve"> </w:t>
      </w:r>
      <w:proofErr w:type="spellStart"/>
      <w:r w:rsidR="00E724D1" w:rsidRPr="00E724D1">
        <w:t>Jiuju</w:t>
      </w:r>
      <w:proofErr w:type="spellEnd"/>
      <w:r w:rsidR="00E724D1" w:rsidRPr="00E724D1">
        <w:t xml:space="preserve"> </w:t>
      </w:r>
      <w:proofErr w:type="spellStart"/>
      <w:r w:rsidR="00E724D1" w:rsidRPr="00E724D1">
        <w:t>Xia</w:t>
      </w:r>
      <w:proofErr w:type="spellEnd"/>
      <w:r w:rsidR="009E7A76" w:rsidRPr="00E724D1">
        <w:t>, iz</w:t>
      </w:r>
      <w:r w:rsidR="00E724D1" w:rsidRPr="00E724D1">
        <w:t xml:space="preserve"> Županje, Trg prof. Martina </w:t>
      </w:r>
      <w:proofErr w:type="spellStart"/>
      <w:r w:rsidR="00E724D1" w:rsidRPr="00E724D1">
        <w:t>Robotića</w:t>
      </w:r>
      <w:proofErr w:type="spellEnd"/>
      <w:r w:rsidR="00E724D1" w:rsidRPr="00E724D1">
        <w:t xml:space="preserve"> 8/1 </w:t>
      </w:r>
      <w:r w:rsidR="009E7A76" w:rsidRPr="00E724D1">
        <w:t xml:space="preserve">OIB: </w:t>
      </w:r>
      <w:r w:rsidR="00E724D1" w:rsidRPr="00E724D1">
        <w:t xml:space="preserve">14525317072 </w:t>
      </w:r>
      <w:r w:rsidR="005E5D90" w:rsidRPr="00E724D1">
        <w:t xml:space="preserve">da u roku od 8 dana od dana primitka ovog zaključka uplati </w:t>
      </w:r>
      <w:r w:rsidR="0072710A" w:rsidRPr="00E724D1">
        <w:t xml:space="preserve">iznos od 1.000,00 kn predujma za namirenje troškova stečajnog postupka u Fond za namirenje troškova stečajnog postupka </w:t>
      </w:r>
      <w:r w:rsidR="005E5D90" w:rsidRPr="00E724D1">
        <w:t>na depozitni račun Trgovačkog suda u Osijeku broj HR31 2390 0011 3000 0020 0 model HR05 272-</w:t>
      </w:r>
      <w:r w:rsidR="0072710A" w:rsidRPr="00E724D1">
        <w:t>8500</w:t>
      </w:r>
      <w:r w:rsidR="008549EB" w:rsidRPr="00E724D1">
        <w:t>-</w:t>
      </w:r>
      <w:r w:rsidR="00EA604B">
        <w:t>68017</w:t>
      </w:r>
      <w:r w:rsidR="005E5D90" w:rsidRPr="00E724D1">
        <w:t xml:space="preserve"> koji se vodi kod Hrvatske poštanske banke d.d. za stečajnog dužnika</w:t>
      </w:r>
      <w:r w:rsidR="00B37A22" w:rsidRPr="00E724D1">
        <w:t xml:space="preserve"> </w:t>
      </w:r>
      <w:r w:rsidR="00E724D1" w:rsidRPr="00E724D1">
        <w:t xml:space="preserve">JIUJU PROMET d.o.o za trgovinu i usluge, Županja, Trg Martina </w:t>
      </w:r>
      <w:proofErr w:type="spellStart"/>
      <w:r w:rsidR="00E724D1" w:rsidRPr="00E724D1">
        <w:t>Robotića</w:t>
      </w:r>
      <w:proofErr w:type="spellEnd"/>
      <w:r w:rsidR="00E724D1" w:rsidRPr="00E724D1">
        <w:t xml:space="preserve"> 2, MBS: 030119876, OIB: 33556489047</w:t>
      </w:r>
      <w:r w:rsidR="00D249AC" w:rsidRPr="00E724D1">
        <w:t xml:space="preserve">, te dodatni iznos predujma u iznosu od </w:t>
      </w:r>
      <w:r w:rsidR="00EA604B">
        <w:t>4</w:t>
      </w:r>
      <w:r w:rsidR="00D249AC" w:rsidRPr="00E724D1">
        <w:t>.</w:t>
      </w:r>
      <w:r w:rsidR="00710E12" w:rsidRPr="00E724D1">
        <w:t>0</w:t>
      </w:r>
      <w:r w:rsidR="00D249AC" w:rsidRPr="00E724D1">
        <w:t>00,00 kn na račun Trgovačkog suda u Osijeku broj HR31 2390 0011 3000 0020 0 model HR05 272-</w:t>
      </w:r>
      <w:r w:rsidR="00EE5A1C">
        <w:t>680</w:t>
      </w:r>
      <w:r w:rsidR="00D249AC" w:rsidRPr="00E724D1">
        <w:t>-17 (čl. 113 st. 1 Stečajnog zakona – NN 71/15 u vezi s čl. 114 st. 1 SZ)</w:t>
      </w:r>
      <w:r w:rsidR="00344C74" w:rsidRPr="00E724D1">
        <w:t>.</w:t>
      </w:r>
      <w:r w:rsidR="00710E12" w:rsidRPr="00E724D1">
        <w:t xml:space="preserve"> </w:t>
      </w:r>
    </w:p>
    <w:p w:rsidRDefault="00E17696" w:rsidP="009B61F0" w:rsidR="00E17696" w:rsidRPr="00E724D1">
      <w:pPr>
        <w:jc w:val="both"/>
      </w:pPr>
    </w:p>
    <w:p w:rsidRDefault="009B61F0" w:rsidP="00F81165" w:rsidR="009B61F0" w:rsidRPr="00E724D1">
      <w:pPr>
        <w:ind w:firstLine="720"/>
        <w:jc w:val="both"/>
      </w:pPr>
      <w:r w:rsidRPr="00E724D1">
        <w:t>2.</w:t>
      </w:r>
      <w:r w:rsidRPr="00E724D1">
        <w:tab/>
        <w:t xml:space="preserve">Ako </w:t>
      </w:r>
      <w:r w:rsidR="0072710A" w:rsidRPr="00E724D1">
        <w:t xml:space="preserve">zakonski zastupnik dužnika </w:t>
      </w:r>
      <w:proofErr w:type="spellStart"/>
      <w:r w:rsidR="00E724D1" w:rsidRPr="00E724D1">
        <w:t>Jiuju</w:t>
      </w:r>
      <w:proofErr w:type="spellEnd"/>
      <w:r w:rsidR="00E724D1" w:rsidRPr="00E724D1">
        <w:t xml:space="preserve"> </w:t>
      </w:r>
      <w:proofErr w:type="spellStart"/>
      <w:r w:rsidR="00E724D1" w:rsidRPr="00E724D1">
        <w:t>Xia</w:t>
      </w:r>
      <w:proofErr w:type="spellEnd"/>
      <w:r w:rsidR="00E724D1" w:rsidRPr="00E724D1">
        <w:t xml:space="preserve">, iz Županje, Trg prof. Martina </w:t>
      </w:r>
      <w:proofErr w:type="spellStart"/>
      <w:r w:rsidR="00E724D1" w:rsidRPr="00E724D1">
        <w:t>Robotića</w:t>
      </w:r>
      <w:proofErr w:type="spellEnd"/>
      <w:r w:rsidR="00E724D1" w:rsidRPr="00E724D1">
        <w:t xml:space="preserve"> 8/1 OIB: 14525317072</w:t>
      </w:r>
      <w:r w:rsidR="00710E12" w:rsidRPr="00E724D1">
        <w:t xml:space="preserve"> </w:t>
      </w:r>
      <w:r w:rsidR="005E5D90" w:rsidRPr="00E724D1">
        <w:t>ne plat</w:t>
      </w:r>
      <w:r w:rsidR="000777DD" w:rsidRPr="00E724D1">
        <w:t>i</w:t>
      </w:r>
      <w:r w:rsidR="005E5D90" w:rsidRPr="00E724D1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 w:rsidRPr="00E724D1">
        <w:t xml:space="preserve"> </w:t>
      </w:r>
      <w:r w:rsidR="008549EB" w:rsidRPr="00E724D1">
        <w:t xml:space="preserve"> </w:t>
      </w:r>
    </w:p>
    <w:p w:rsidRDefault="00E17696" w:rsidP="00D249AC" w:rsidR="00E17696" w:rsidRPr="00E724D1">
      <w:pPr>
        <w:jc w:val="both"/>
      </w:pPr>
    </w:p>
    <w:p w:rsidRDefault="009E7A76" w:rsidP="00D249AC" w:rsidR="00710E12" w:rsidRPr="00E724D1">
      <w:pPr>
        <w:jc w:val="both"/>
      </w:pPr>
      <w:r w:rsidRPr="00E724D1">
        <w:t xml:space="preserve"> </w:t>
      </w:r>
    </w:p>
    <w:p w:rsidRDefault="00B375CD" w:rsidP="00710E12" w:rsidR="00710E12" w:rsidRPr="00E724D1">
      <w:pPr>
        <w:ind w:firstLine="720"/>
        <w:jc w:val="center"/>
      </w:pPr>
      <w:r w:rsidRPr="00E724D1">
        <w:t xml:space="preserve"> </w:t>
      </w:r>
      <w:r w:rsidR="00710E12" w:rsidRPr="00E724D1">
        <w:t>Obrazloženje</w:t>
      </w:r>
    </w:p>
    <w:p w:rsidRDefault="00710E12" w:rsidP="00710E12" w:rsidR="00710E12" w:rsidRPr="00E724D1">
      <w:pPr>
        <w:ind w:firstLine="720"/>
        <w:jc w:val="center"/>
      </w:pPr>
    </w:p>
    <w:p w:rsidRDefault="00710E12" w:rsidP="00710E12" w:rsidR="00710E12" w:rsidRPr="00E724D1">
      <w:pPr>
        <w:ind w:firstLine="720"/>
        <w:jc w:val="both"/>
      </w:pPr>
      <w:r w:rsidRPr="00E724D1">
        <w:t xml:space="preserve"> </w:t>
      </w:r>
    </w:p>
    <w:p w:rsidRDefault="00710E12" w:rsidP="00710E12" w:rsidR="00710E12" w:rsidRPr="00E724D1">
      <w:pPr>
        <w:ind w:firstLine="720"/>
        <w:jc w:val="both"/>
      </w:pPr>
      <w:r w:rsidRPr="00E724D1"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jc w:val="right"/>
      </w:pPr>
    </w:p>
    <w:p w:rsidRDefault="00710E12" w:rsidP="00710E12" w:rsidR="00710E12" w:rsidRPr="00E724D1">
      <w:pPr>
        <w:jc w:val="right"/>
      </w:pPr>
    </w:p>
    <w:p w:rsidRDefault="00710E12" w:rsidP="00710E12" w:rsidR="00710E12" w:rsidRPr="00E724D1">
      <w:pPr>
        <w:jc w:val="right"/>
      </w:pPr>
      <w:r w:rsidRPr="00E724D1">
        <w:t>Broj: St-</w:t>
      </w:r>
      <w:r w:rsidR="00EE5A1C">
        <w:t>680</w:t>
      </w:r>
      <w:r w:rsidRPr="00E724D1">
        <w:t>/17-</w:t>
      </w:r>
      <w:r w:rsidR="00E724D1" w:rsidRPr="00E724D1">
        <w:t>8</w:t>
      </w: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ind w:firstLine="720"/>
        <w:jc w:val="both"/>
      </w:pPr>
      <w:r w:rsidRPr="00E724D1"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 w:rsidRPr="00E724D1">
      <w:pPr>
        <w:ind w:firstLine="720"/>
        <w:jc w:val="both"/>
      </w:pPr>
    </w:p>
    <w:p w:rsidRDefault="00710E12" w:rsidP="00710E12" w:rsidR="00710E12" w:rsidRPr="00E724D1">
      <w:pPr>
        <w:ind w:firstLine="720"/>
        <w:jc w:val="both"/>
      </w:pPr>
    </w:p>
    <w:p w:rsidRDefault="00D249AC" w:rsidP="00B375CD" w:rsidR="00D249AC" w:rsidRPr="00E724D1">
      <w:pPr>
        <w:jc w:val="both"/>
      </w:pPr>
    </w:p>
    <w:p w:rsidRDefault="00B41F79" w:rsidP="004B741D" w:rsidR="004B741D" w:rsidRPr="00E724D1">
      <w:pPr>
        <w:pStyle w:val="Tijeloteksta"/>
        <w:jc w:val="center"/>
      </w:pPr>
      <w:r w:rsidRPr="00E724D1">
        <w:t xml:space="preserve">U </w:t>
      </w:r>
      <w:r w:rsidR="00857D02" w:rsidRPr="00E724D1">
        <w:t>Osijeku</w:t>
      </w:r>
      <w:r w:rsidR="00E724D1" w:rsidRPr="00E724D1">
        <w:t xml:space="preserve"> 25</w:t>
      </w:r>
      <w:r w:rsidR="005E5D90" w:rsidRPr="00E724D1">
        <w:t xml:space="preserve">. </w:t>
      </w:r>
      <w:r w:rsidR="009E7A76" w:rsidRPr="00E724D1">
        <w:t>rujna</w:t>
      </w:r>
      <w:r w:rsidR="00DD2365" w:rsidRPr="00E724D1">
        <w:t xml:space="preserve"> 201</w:t>
      </w:r>
      <w:r w:rsidR="00D249AC" w:rsidRPr="00E724D1">
        <w:t>7</w:t>
      </w:r>
      <w:r w:rsidR="00DD2365" w:rsidRPr="00E724D1">
        <w:t>.</w:t>
      </w:r>
      <w:r w:rsidR="00E724D1" w:rsidRPr="00E724D1">
        <w:t>g.</w:t>
      </w:r>
      <w:r w:rsidR="00DD2365" w:rsidRPr="00E724D1">
        <w:t xml:space="preserve"> </w:t>
      </w:r>
    </w:p>
    <w:p w:rsidRDefault="007242CD" w:rsidP="004B741D" w:rsidR="007242CD" w:rsidRPr="00E724D1">
      <w:pPr>
        <w:pStyle w:val="Tijeloteksta"/>
        <w:jc w:val="left"/>
      </w:pPr>
    </w:p>
    <w:p w:rsidRDefault="00E17696" w:rsidP="004B741D" w:rsidR="00E17696" w:rsidRPr="00E724D1">
      <w:pPr>
        <w:pStyle w:val="Tijeloteksta"/>
        <w:jc w:val="left"/>
      </w:pPr>
    </w:p>
    <w:p w:rsidRDefault="00960C63" w:rsidP="004B741D" w:rsidR="004B741D" w:rsidRPr="00E724D1">
      <w:pPr>
        <w:pStyle w:val="Tijeloteksta"/>
        <w:jc w:val="left"/>
      </w:pPr>
      <w:r w:rsidRPr="00E724D1">
        <w:t xml:space="preserve">Zapisničar: </w:t>
      </w:r>
      <w:r w:rsidR="005953D8" w:rsidRPr="00E724D1">
        <w:t>Snježana Markotić Jurić</w:t>
      </w:r>
      <w:r w:rsidR="004B741D" w:rsidRPr="00E724D1">
        <w:tab/>
      </w:r>
      <w:r w:rsidR="004B741D" w:rsidRPr="00E724D1">
        <w:tab/>
      </w:r>
      <w:r w:rsidRPr="00E724D1">
        <w:t xml:space="preserve">                                </w:t>
      </w:r>
      <w:r w:rsidR="009E4A1C" w:rsidRPr="00E724D1">
        <w:t>STEČAJNA SUTKINJA</w:t>
      </w:r>
    </w:p>
    <w:p w:rsidRDefault="004B741D" w:rsidP="00A117DD" w:rsidR="00710E12" w:rsidRPr="00E724D1">
      <w:pPr>
        <w:pStyle w:val="Tijeloteksta"/>
        <w:tabs>
          <w:tab w:pos="708" w:val="left"/>
          <w:tab w:pos="1416" w:val="left"/>
          <w:tab w:pos="2124" w:val="left"/>
          <w:tab w:pos="2832" w:val="left"/>
          <w:tab w:pos="3225" w:val="left"/>
        </w:tabs>
        <w:jc w:val="left"/>
      </w:pPr>
      <w:r w:rsidRPr="00E724D1">
        <w:tab/>
      </w:r>
      <w:r w:rsidRPr="00E724D1">
        <w:tab/>
      </w:r>
      <w:r w:rsidRPr="00E724D1">
        <w:tab/>
      </w:r>
      <w:r w:rsidRPr="00E724D1">
        <w:tab/>
      </w:r>
      <w:r w:rsidR="00A117DD" w:rsidRPr="00E724D1">
        <w:tab/>
      </w:r>
    </w:p>
    <w:p w:rsidRDefault="004B741D" w:rsidP="004B741D" w:rsidR="00857D02" w:rsidRPr="00E724D1">
      <w:pPr>
        <w:pStyle w:val="Tijeloteksta"/>
        <w:jc w:val="left"/>
      </w:pPr>
      <w:r w:rsidRPr="00E724D1">
        <w:tab/>
      </w:r>
      <w:r w:rsidRPr="00E724D1">
        <w:tab/>
      </w:r>
      <w:r w:rsidRPr="00E724D1">
        <w:tab/>
        <w:t xml:space="preserve">   </w:t>
      </w:r>
      <w:r w:rsidR="00857D02" w:rsidRPr="00E724D1">
        <w:tab/>
        <w:t xml:space="preserve">   </w:t>
      </w:r>
      <w:r w:rsidR="00CE19FA" w:rsidRPr="00E724D1">
        <w:t xml:space="preserve">              </w:t>
      </w:r>
      <w:r w:rsidR="00710E12" w:rsidRPr="00E724D1">
        <w:tab/>
      </w:r>
      <w:r w:rsidR="00710E12" w:rsidRPr="00E724D1">
        <w:tab/>
      </w:r>
      <w:r w:rsidR="00710E12" w:rsidRPr="00E724D1">
        <w:tab/>
      </w:r>
      <w:r w:rsidR="00710E12" w:rsidRPr="00E724D1">
        <w:tab/>
      </w:r>
      <w:r w:rsidR="00CE19FA" w:rsidRPr="00E724D1">
        <w:t xml:space="preserve"> </w:t>
      </w:r>
      <w:r w:rsidR="00857D02" w:rsidRPr="00E724D1">
        <w:t xml:space="preserve"> </w:t>
      </w:r>
      <w:r w:rsidR="00451DD6" w:rsidRPr="00E724D1">
        <w:t>Nada Roso</w:t>
      </w:r>
    </w:p>
    <w:p w:rsidRDefault="00710E12" w:rsidP="004B741D" w:rsidR="00710E12" w:rsidRPr="00E724D1">
      <w:pPr>
        <w:pStyle w:val="Tijeloteksta"/>
        <w:jc w:val="left"/>
      </w:pPr>
    </w:p>
    <w:p w:rsidRDefault="00710E12" w:rsidP="004B741D" w:rsidR="00710E12" w:rsidRPr="00E724D1">
      <w:pPr>
        <w:pStyle w:val="Tijeloteksta"/>
        <w:jc w:val="left"/>
      </w:pPr>
    </w:p>
    <w:p w:rsidRDefault="004B741D" w:rsidP="004B741D" w:rsidR="004B741D" w:rsidRPr="00E724D1">
      <w:pPr>
        <w:pStyle w:val="Tijeloteksta"/>
        <w:jc w:val="left"/>
      </w:pPr>
      <w:r w:rsidRPr="00E724D1">
        <w:t>POUKA O PRAVNOM LIJEKU:</w:t>
      </w:r>
    </w:p>
    <w:p w:rsidRDefault="004B741D" w:rsidP="004B741D" w:rsidR="004B741D" w:rsidRPr="00E724D1">
      <w:pPr>
        <w:pStyle w:val="Tijeloteksta"/>
        <w:jc w:val="left"/>
      </w:pPr>
      <w:r w:rsidRPr="00E724D1">
        <w:t xml:space="preserve">Protiv ovog </w:t>
      </w:r>
      <w:r w:rsidR="00E9392A" w:rsidRPr="00E724D1">
        <w:t>zaključka</w:t>
      </w:r>
      <w:r w:rsidRPr="00E724D1">
        <w:t xml:space="preserve"> nije dopuštena posebna žalba (čl. </w:t>
      </w:r>
      <w:r w:rsidR="00E9392A" w:rsidRPr="00E724D1">
        <w:t>19</w:t>
      </w:r>
      <w:r w:rsidRPr="00E724D1">
        <w:t xml:space="preserve">. st. </w:t>
      </w:r>
      <w:r w:rsidR="00E9392A" w:rsidRPr="00E724D1">
        <w:t>7</w:t>
      </w:r>
      <w:r w:rsidRPr="00E724D1">
        <w:t>. Stečajnog zakona).</w:t>
      </w:r>
    </w:p>
    <w:p w:rsidRDefault="00B375CD" w:rsidP="004B741D" w:rsidR="00B375CD" w:rsidRPr="00E724D1">
      <w:pPr>
        <w:pStyle w:val="Tijeloteksta"/>
        <w:jc w:val="left"/>
        <w:rPr>
          <w:sz w:val="18"/>
          <w:szCs w:val="18"/>
        </w:rPr>
      </w:pPr>
    </w:p>
    <w:p w:rsidRDefault="00710E12" w:rsidP="004B741D" w:rsidR="00710E12" w:rsidRPr="00E724D1">
      <w:pPr>
        <w:pStyle w:val="Tijeloteksta"/>
        <w:jc w:val="left"/>
        <w:rPr>
          <w:sz w:val="18"/>
          <w:szCs w:val="18"/>
        </w:rPr>
      </w:pPr>
    </w:p>
    <w:p w:rsidRDefault="00710E12" w:rsidP="004B741D" w:rsidR="00710E12" w:rsidRPr="00E724D1">
      <w:pPr>
        <w:pStyle w:val="Tijeloteksta"/>
        <w:jc w:val="left"/>
        <w:rPr>
          <w:sz w:val="18"/>
          <w:szCs w:val="18"/>
        </w:rPr>
      </w:pPr>
    </w:p>
    <w:p w:rsidRDefault="004B741D" w:rsidP="004B741D" w:rsidR="00B375CD" w:rsidRPr="00E724D1">
      <w:pPr>
        <w:pStyle w:val="Tijeloteksta"/>
        <w:jc w:val="left"/>
      </w:pPr>
      <w:r w:rsidRPr="00E724D1">
        <w:t>DNA</w:t>
      </w:r>
    </w:p>
    <w:p w:rsidRDefault="00710E12" w:rsidP="004B741D" w:rsidR="00710E12" w:rsidRPr="00E724D1">
      <w:pPr>
        <w:pStyle w:val="Tijeloteksta"/>
        <w:jc w:val="left"/>
      </w:pPr>
    </w:p>
    <w:p w:rsidRDefault="00710E12" w:rsidP="004B741D" w:rsidR="00710E12" w:rsidRPr="00E724D1">
      <w:pPr>
        <w:pStyle w:val="Tijeloteksta"/>
        <w:jc w:val="left"/>
      </w:pPr>
    </w:p>
    <w:p w:rsidRDefault="00E724D1" w:rsidP="00710E12" w:rsidR="005953D8" w:rsidRPr="00E724D1">
      <w:pPr>
        <w:numPr>
          <w:ilvl w:val="0"/>
          <w:numId w:val="6"/>
        </w:numPr>
        <w:jc w:val="both"/>
      </w:pPr>
      <w:proofErr w:type="spellStart"/>
      <w:r w:rsidRPr="00E724D1">
        <w:t>Jiuju</w:t>
      </w:r>
      <w:proofErr w:type="spellEnd"/>
      <w:r w:rsidRPr="00E724D1">
        <w:t xml:space="preserve"> </w:t>
      </w:r>
      <w:proofErr w:type="spellStart"/>
      <w:r w:rsidRPr="00E724D1">
        <w:t>Xia</w:t>
      </w:r>
      <w:proofErr w:type="spellEnd"/>
      <w:r w:rsidRPr="00E724D1">
        <w:t xml:space="preserve">, iz Županje, Trg prof. Martina </w:t>
      </w:r>
      <w:proofErr w:type="spellStart"/>
      <w:r w:rsidRPr="00E724D1">
        <w:t>Robotića</w:t>
      </w:r>
      <w:proofErr w:type="spellEnd"/>
      <w:r w:rsidRPr="00E724D1">
        <w:t xml:space="preserve"> 8/1</w:t>
      </w:r>
      <w:r w:rsidR="009E7A76" w:rsidRPr="00E724D1">
        <w:t xml:space="preserve">, </w:t>
      </w:r>
      <w:r w:rsidR="00710E12" w:rsidRPr="00E724D1">
        <w:t xml:space="preserve"> </w:t>
      </w:r>
      <w:r w:rsidR="008549EB" w:rsidRPr="00E724D1">
        <w:t xml:space="preserve"> </w:t>
      </w:r>
    </w:p>
    <w:p w:rsidRDefault="00F81165" w:rsidP="00470B34" w:rsidR="005953D8" w:rsidRPr="00E724D1">
      <w:pPr>
        <w:numPr>
          <w:ilvl w:val="0"/>
          <w:numId w:val="6"/>
        </w:numPr>
        <w:jc w:val="both"/>
      </w:pPr>
      <w:r w:rsidRPr="00E724D1">
        <w:t>e-</w:t>
      </w:r>
      <w:r w:rsidR="00470B34" w:rsidRPr="00E724D1">
        <w:t>oglasna ploča</w:t>
      </w:r>
      <w:r w:rsidR="00253A6A" w:rsidRPr="00E724D1">
        <w:t xml:space="preserve"> </w:t>
      </w:r>
    </w:p>
    <w:p w:rsidRDefault="00E724D1" w:rsidP="00470B34" w:rsidR="00470B34" w:rsidRPr="00E724D1">
      <w:pPr>
        <w:numPr>
          <w:ilvl w:val="0"/>
          <w:numId w:val="6"/>
        </w:numPr>
        <w:jc w:val="both"/>
      </w:pPr>
      <w:r w:rsidRPr="00E724D1">
        <w:t>R 9/11 u 10:15 sati</w:t>
      </w:r>
    </w:p>
    <w:sectPr w:rsidSect="00D249AC" w:rsidR="00470B34" w:rsidRPr="00E724D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190" w:rsidR="00064190">
      <w:r>
        <w:separator/>
      </w:r>
    </w:p>
  </w:endnote>
  <w:endnote w:id="0" w:type="continuationSeparator">
    <w:p w:rsidRDefault="00064190" w:rsidR="00064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190" w:rsidR="00064190">
      <w:r>
        <w:separator/>
      </w:r>
    </w:p>
  </w:footnote>
  <w:footnote w:id="0" w:type="continuationSeparator">
    <w:p w:rsidRDefault="00064190" w:rsidR="00064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64190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D7B2B"/>
    <w:rsid w:val="001E65ED"/>
    <w:rsid w:val="001E75FC"/>
    <w:rsid w:val="002142C7"/>
    <w:rsid w:val="0021564C"/>
    <w:rsid w:val="00223C8E"/>
    <w:rsid w:val="00241EE0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61C90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9E7A76"/>
    <w:rsid w:val="00A025E8"/>
    <w:rsid w:val="00A07AC6"/>
    <w:rsid w:val="00A117DD"/>
    <w:rsid w:val="00A14779"/>
    <w:rsid w:val="00A15323"/>
    <w:rsid w:val="00A27295"/>
    <w:rsid w:val="00A402F9"/>
    <w:rsid w:val="00A45AC5"/>
    <w:rsid w:val="00A62240"/>
    <w:rsid w:val="00A70327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D1D0D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24D1"/>
    <w:rsid w:val="00E73CF8"/>
    <w:rsid w:val="00E91BC9"/>
    <w:rsid w:val="00E9392A"/>
    <w:rsid w:val="00EA604B"/>
    <w:rsid w:val="00EB23CC"/>
    <w:rsid w:val="00EB3D75"/>
    <w:rsid w:val="00ED0232"/>
    <w:rsid w:val="00ED3737"/>
    <w:rsid w:val="00EE5A1C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C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C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PODRČUČNI URED SLAVONIJE I BAANJE POREZNO MJESTO VUKOVAR</izvorni_sadrzaj>
    <derivirana_varijabla naziv="DomainObject.Predmet.StrankaFormated_1">  RH MF POREZNA UPRAVA PODRČUČNI URED SLAVONIJE I BAANJE POREZNO MJESTO VUKOVAR</derivirana_varijabla>
  </DomainObject.Predmet.StrankaFormated>
  <DomainObject.Predmet.StrankaFormatedOIB>
    <izvorni_sadrzaj>  RH MF POREZNA UPRAVA PODRČUČNI URED SLAVONIJE I BAANJE POREZNO MJESTO VUKOVAR, OIB 18683136487</izvorni_sadrzaj>
    <derivirana_varijabla naziv="DomainObject.Predmet.StrankaFormatedOIB_1">  RH MF POREZNA UPRAVA PODRČUČNI URED SLAVONIJE I BAANJE POREZNO MJESTO VUKOVAR, OIB 18683136487</derivirana_varijabla>
  </DomainObject.Predmet.StrankaFormatedOIB>
  <DomainObject.Predmet.StrankaFormatedWithAdress>
    <izvorni_sadrzaj> RH MF POREZNA UPRAVA PODRČUČNI URED SLAVONIJE I BAANJE POREZNO MJESTO VUKOVAR</izvorni_sadrzaj>
    <derivirana_varijabla naziv="DomainObject.Predmet.StrankaFormatedWithAdress_1"> RH MF POREZNA UPRAVA PODRČUČNI URED SLAVONIJE I BAANJE POREZNO MJESTO VUKOVAR</derivirana_varijabla>
  </DomainObject.Predmet.StrankaFormatedWithAdress>
  <DomainObject.Predmet.StrankaFormatedWithAdressOIB>
    <izvorni_sadrzaj> RH MF POREZNA UPRAVA PODRČUČNI URED SLAVONIJE I BAANJE POREZNO MJESTO VUKOVAR, OIB 18683136487</izvorni_sadrzaj>
    <derivirana_varijabla naziv="DomainObject.Predmet.StrankaFormatedWithAdressOIB_1"> RH MF POREZNA UPRAVA PODRČUČNI URED SLAVONIJE I BAANJE POREZNO MJESTO VUKOVAR, OIB 18683136487</derivirana_varijabla>
  </DomainObject.Predmet.StrankaFormatedWithAdressOIB>
  <DomainObject.Predmet.StrankaWithAdress>
    <izvorni_sadrzaj>RH MF POREZNA UPRAVA PODRČUČNI URED SLAVONIJE I BAANJE POREZNO MJESTO VUKOVAR </izvorni_sadrzaj>
    <derivirana_varijabla naziv="DomainObject.Predmet.StrankaWithAdress_1">RH MF POREZNA UPRAVA PODRČUČNI URED SLAVONIJE I BAANJE POREZNO MJESTO VUKOVAR </derivirana_varijabla>
  </DomainObject.Predmet.StrankaWithAdress>
  <DomainObject.Predmet.StrankaWithAdressOIB>
    <izvorni_sadrzaj>RH MF POREZNA UPRAVA PODRČUČNI URED SLAVONIJE I BAANJE POREZNO MJESTO VUKOVAR, OIB 18683136487</izvorni_sadrzaj>
    <derivirana_varijabla naziv="DomainObject.Predmet.StrankaWithAdressOIB_1">RH MF POREZNA UPRAVA PODRČUČNI URED SLAVONIJE I BAANJE POREZNO MJESTO VUKOVAR, OIB 18683136487</derivirana_varijabla>
  </DomainObject.Predmet.StrankaWithAdressOIB>
  <DomainObject.Predmet.StrankaNazivFormated>
    <izvorni_sadrzaj>RH MF POREZNA UPRAVA PODRČUČNI URED SLAVONIJE I BAANJE POREZNO MJESTO VUKOVAR</izvorni_sadrzaj>
    <derivirana_varijabla naziv="DomainObject.Predmet.StrankaNazivFormated_1">RH MF POREZNA UPRAVA PODRČUČNI URED SLAVONIJE I BAANJE POREZNO MJESTO VUKOVAR</derivirana_varijabla>
  </DomainObject.Predmet.StrankaNazivFormated>
  <DomainObject.Predmet.StrankaNazivFormatedOIB>
    <izvorni_sadrzaj>RH MF POREZNA UPRAVA PODRČUČNI URED SLAVONIJE I BAANJE POREZNO MJESTO VUKOVAR, OIB 18683136487</izvorni_sadrzaj>
    <derivirana_varijabla naziv="DomainObject.Predmet.StrankaNazivFormatedOIB_1">RH MF POREZNA UPRAVA PODRČUČNI URED SLAVONIJE I BAANJE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PODRČUČNI URED SLAVONIJE I BAANJE POREZNO MJESTO VUKOVAR</item>
    </izvorni_sadrzaj>
    <derivirana_varijabla naziv="DomainObject.Predmet.StrankaListFormated_1">
      <item>RH MF POREZNA UPRAVA PODRČUČNI URED SLAVONIJE I BAANJE POREZNO MJESTO VUKOVAR</item>
    </derivirana_varijabla>
  </DomainObject.Predmet.StrankaListFormated>
  <DomainObject.Predmet.StrankaListFormatedOIB>
    <izvorni_sadrzaj>
      <item>RH MF POREZNA UPRAVA PODRČUČNI URED SLAVONIJE I BAANJE POREZNO MJESTO VUKOVAR, OIB 18683136487</item>
    </izvorni_sadrzaj>
    <derivirana_varijabla naziv="DomainObject.Predmet.StrankaListFormatedOIB_1">
      <item>RH MF POREZNA UPRAVA PODRČUČNI URED SLAVONIJE I BAANJE POREZNO MJESTO VUKOVAR, OIB 18683136487</item>
    </derivirana_varijabla>
  </DomainObject.Predmet.StrankaListFormatedOIB>
  <DomainObject.Predmet.StrankaListFormatedWithAdress>
    <izvorni_sadrzaj>
      <item>RH MF POREZNA UPRAVA PODRČUČNI URED SLAVONIJE I BAANJE POREZNO MJESTO VUKOVAR</item>
    </izvorni_sadrzaj>
    <derivirana_varijabla naziv="DomainObject.Predmet.StrankaListFormatedWithAdress_1">
      <item>RH MF POREZNA UPRAVA PODRČUČNI URED SLAVONIJE I BAANJE POREZNO MJESTO VUKOVAR</item>
    </derivirana_varijabla>
  </DomainObject.Predmet.StrankaListFormatedWithAdress>
  <DomainObject.Predmet.StrankaListFormatedWithAdressOIB>
    <izvorni_sadrzaj>
      <item>RH MF POREZNA UPRAVA PODRČUČNI URED SLAVONIJE I BAANJE POREZNO MJESTO VUKOVAR, OIB 18683136487</item>
    </izvorni_sadrzaj>
    <derivirana_varijabla naziv="DomainObject.Predmet.StrankaListFormatedWithAdressOIB_1">
      <item>RH MF POREZNA UPRAVA PODRČUČNI URED SLAVONIJE I BAANJE POREZNO MJESTO VUKOVAR, OIB 18683136487</item>
    </derivirana_varijabla>
  </DomainObject.Predmet.StrankaListFormatedWithAdressOIB>
  <DomainObject.Predmet.StrankaListNazivFormated>
    <izvorni_sadrzaj>
      <item>RH MF POREZNA UPRAVA PODRČUČNI URED SLAVONIJE I BAANJE POREZNO MJESTO VUKOVAR</item>
    </izvorni_sadrzaj>
    <derivirana_varijabla naziv="DomainObject.Predmet.StrankaListNazivFormated_1">
      <item>RH MF POREZNA UPRAVA PODRČUČNI URED SLAVONIJE I BAANJE POREZNO MJESTO VUKOVAR</item>
    </derivirana_varijabla>
  </DomainObject.Predmet.StrankaListNazivFormated>
  <DomainObject.Predmet.StrankaListNazivFormatedOIB>
    <izvorni_sadrzaj>
      <item>RH MF POREZNA UPRAVA PODRČUČNI URED SLAVONIJE I BAANJE POREZNO MJESTO VUKOVAR, OIB 18683136487</item>
    </izvorni_sadrzaj>
    <derivirana_varijabla naziv="DomainObject.Predmet.StrankaListNazivFormatedOIB_1">
      <item>RH MF POREZNA UPRAVA PODRČUČNI URED SLAVONIJE I BAANJE POREZNO MJESTO VUKOVAR, OIB 18683136487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PODRČUČNI URED SLAVONIJE I BAANJE POREZNO MJESTO VUKOVAR</izvorni_sadrzaj>
    <derivirana_varijabla naziv="DomainObject.Predmet.StrankaIDrugi_1">RH MF POREZNA UPRAVA PODRČUČNI URED SLAVONIJE I BAANJE POREZNO MJESTO VUKOVAR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RH MF POREZNA UPRAVA PODRČUČNI URED SLAVONIJE I BAANJE POREZNO MJESTO VUKOVAR, OIB 18683136487</izvorni_sadrzaj>
    <derivirana_varijabla naziv="DomainObject.Predmet.StrankaIDrugiAdressOIB_1">RH MF POREZNA UPRAVA PODRČUČNI URED SLAVONIJE I BAANJE POREZNO MJESTO VUKOVAR, OIB 18683136487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JIUJU PROMET d.o.o. za trgovinu i usluge</item>
      <item>RH MF POREZNA UPRAVA PODRČUČNI URED SLAVONIJE I BAANJE POREZNO MJESTO VUKOVAR</item>
    </izvorni_sadrzaj>
    <derivirana_varijabla naziv="DomainObject.Predmet.SudioniciListNaziv_1">
      <item>JIUJU PROMET d.o.o. za trgovinu i usluge</item>
      <item>RH MF POREZNA UPRAVA PODRČUČNI URED SLAVONIJE I BAANJE POREZNO MJESTO VUKOVAR</item>
    </derivirana_varijabla>
  </DomainObject.Predmet.SudioniciListNaziv>
  <DomainObject.Predmet.SudioniciListAdressOIB>
    <izvorni_sadrzaj>
      <item>JIUJU PROMET d.o.o. za trgovinu i usluge, OIB 33556489047, Trg Martina Robotića 2,32270 Županja</item>
      <item>RH MF POREZNA UPRAVA PODRČUČNI URED SLAVONIJE I BAANJE POREZNO MJESTO VUKOVAR, OIB 18683136487</item>
    </izvorni_sadrzaj>
    <derivirana_varijabla naziv="DomainObject.Predmet.SudioniciListAdressOIB_1">
      <item>JIUJU PROMET d.o.o. za trgovinu i usluge, OIB 33556489047, Trg Martina Robotića 2,32270 Županja</item>
      <item>RH MF POREZNA UPRAVA PODRČUČNI URED SLAVONIJE I BAANJE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33556489047</item>
      <item>, OIB 18683136487</item>
    </izvorni_sadrzaj>
    <derivirana_varijabla naziv="DomainObject.Predmet.SudioniciListNazivOIB_1">
      <item>, OIB 33556489047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17D75-23D7-4D81-82D3-BC3759831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2113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2017-09-25T10:09:00Z</dcterms:created>
  <dc:creator>hermanj</dc:creator>
  <cp:lastModifiedBy>Snježana Markotić Jurić</cp:lastModifiedBy>
  <cp:lastPrinted>2017-09-25T10:08:00Z</cp:lastPrinted>
  <dcterms:modified xmlns:xsi="http://www.w3.org/2001/XMLSchema-instance" xsi:type="dcterms:W3CDTF">2017-09-25T10:10:00Z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