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616a" w14:paraId="a46616a" w:rsidRDefault="00D34FE5" w:rsidP="00D34FE5" w:rsidR="00D34FE5">
      <w:pPr>
        <w:widowControl w:val="false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34FE5" w:rsidP="00D34FE5" w:rsidR="00D34FE5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34FE5" w:rsidP="00D34FE5" w:rsidR="00D34FE5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34FE5" w:rsidP="00D34FE5" w:rsidR="00D34FE5" w:rsidRPr="00D34FE5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34FE5" w:rsidP="00D34FE5" w:rsidR="00D34FE5">
      <w:pPr>
        <w:jc w:val="right"/>
      </w:pPr>
    </w:p>
    <w:p w:rsidRDefault="00D34FE5" w:rsidP="00D34FE5" w:rsidR="00D34FE5">
      <w:pPr>
        <w:jc w:val="both"/>
      </w:pPr>
      <w:r>
        <w:tab/>
        <w:t xml:space="preserve">Trgovački sud u Varaždinu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NOVI POČETAK j.d.o.o., OIB: 75198194544, Ivana Gundulića 2, 42223 Varaždinske Toplice, dana 23</w:t>
      </w:r>
      <w:r>
        <w:t>. veljače 2017. godine temeljem čl. 430. Stečajnog zakona („Narodne novine“ 71/15, u daljnjem tekstu SZ) objavljuje sljedeći</w:t>
      </w:r>
    </w:p>
    <w:p w:rsidRDefault="00D34FE5" w:rsidP="00D34FE5" w:rsidR="00D34FE5">
      <w:pPr>
        <w:jc w:val="center"/>
      </w:pPr>
    </w:p>
    <w:p w:rsidRDefault="00D34FE5" w:rsidP="00D34FE5" w:rsidR="00D34FE5">
      <w:pPr>
        <w:jc w:val="center"/>
      </w:pPr>
      <w:r>
        <w:t>OGLAS</w:t>
      </w:r>
    </w:p>
    <w:p w:rsidRDefault="00D34FE5" w:rsidP="00D34FE5" w:rsidR="00D34FE5"/>
    <w:p w:rsidRDefault="00D34FE5" w:rsidP="00D34FE5" w:rsidR="00D34FE5">
      <w:pPr>
        <w:jc w:val="both"/>
      </w:pPr>
      <w:r>
        <w:t>I/</w:t>
      </w:r>
      <w:r>
        <w:tab/>
        <w:t>Utvrđuje se da ukupni iznos evidentiranog duga dužnika NOVI POČETAK j.d.o.o., OIB: 75198194544, Ivana Gundulića 2, 42223 Varaždinske Toplice</w:t>
      </w:r>
      <w:r>
        <w:t>, iznosi 18.458,52</w:t>
      </w:r>
      <w:r>
        <w:t xml:space="preserve"> kn.</w:t>
      </w:r>
    </w:p>
    <w:p w:rsidRDefault="00D34FE5" w:rsidP="00D34FE5" w:rsidR="00D34FE5">
      <w:pPr>
        <w:jc w:val="both"/>
      </w:pPr>
    </w:p>
    <w:p w:rsidRDefault="00D34FE5" w:rsidP="00D34FE5" w:rsidR="00D34FE5">
      <w:pPr>
        <w:jc w:val="both"/>
      </w:pPr>
      <w:r>
        <w:t>II/</w:t>
      </w:r>
      <w:r>
        <w:tab/>
        <w:t xml:space="preserve"> Poziva se direktor dužnika</w:t>
      </w:r>
      <w:r>
        <w:t xml:space="preserve"> Robert </w:t>
      </w:r>
      <w:proofErr w:type="spellStart"/>
      <w:r>
        <w:t>Patajac</w:t>
      </w:r>
      <w:proofErr w:type="spellEnd"/>
      <w:r>
        <w:t>, OIB: 53593762683, Slatina, Antuna Gustava Matoša 19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34FE5" w:rsidP="00D34FE5" w:rsidR="00D34FE5">
      <w:pPr>
        <w:jc w:val="both"/>
      </w:pPr>
    </w:p>
    <w:p w:rsidRDefault="00D34FE5" w:rsidP="00D34FE5" w:rsidR="00D34FE5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34FE5" w:rsidP="00D34FE5" w:rsidR="00D34FE5"/>
    <w:p w:rsidRDefault="00D34FE5" w:rsidP="00D34FE5" w:rsidR="00D34FE5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D34FE5" w:rsidP="00D34FE5" w:rsidR="00D34FE5">
      <w:pPr>
        <w:jc w:val="both"/>
        <w:rPr>
          <w:color w:val="000000"/>
        </w:rPr>
      </w:pPr>
      <w:r>
        <w:tab/>
      </w:r>
    </w:p>
    <w:p w:rsidRDefault="00D34FE5" w:rsidP="00D34FE5" w:rsidR="00D34FE5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D34FE5" w:rsidP="00D34FE5" w:rsidR="00D34FE5">
      <w:pPr>
        <w:jc w:val="both"/>
      </w:pPr>
    </w:p>
    <w:p w:rsidRDefault="00D34FE5" w:rsidP="00D34FE5" w:rsidR="00D34FE5">
      <w:pPr>
        <w:jc w:val="center"/>
      </w:pPr>
      <w:r>
        <w:t>U Varaždinu 23</w:t>
      </w:r>
      <w:r>
        <w:t>. veljače 2017.</w:t>
      </w:r>
    </w:p>
    <w:p w:rsidRDefault="00D34FE5" w:rsidP="00D34FE5" w:rsidR="00D34F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</w:t>
      </w:r>
      <w:r>
        <w:t>Sudac:</w:t>
      </w:r>
    </w:p>
    <w:p w:rsidRDefault="00D34FE5" w:rsidP="00D34FE5" w:rsidR="00D34FE5"/>
    <w:p w:rsidRDefault="00D34FE5" w:rsidP="00D34FE5" w:rsidR="005B010B" w:rsidRPr="00D34FE5">
      <w:r>
        <w:tab/>
      </w:r>
      <w:r>
        <w:tab/>
      </w:r>
      <w:r w:rsidR="00236ABB">
        <w:tab/>
      </w:r>
      <w:r w:rsidR="00236ABB">
        <w:tab/>
      </w:r>
      <w:r w:rsidR="00236ABB">
        <w:tab/>
      </w:r>
      <w:r w:rsidR="00236ABB">
        <w:tab/>
      </w:r>
      <w:r w:rsidR="00236ABB">
        <w:tab/>
      </w:r>
      <w:r w:rsidR="00236ABB">
        <w:tab/>
        <w:t xml:space="preserve">  </w:t>
      </w:r>
      <w:bookmarkStart w:name="_GoBack" w:id="0"/>
      <w:bookmarkEnd w:id="0"/>
      <w:r>
        <w:t xml:space="preserve"> 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236ABB">
        <w:t>, v.r.</w:t>
      </w:r>
    </w:p>
    <w:sectPr w:rsidSect="00920620" w:rsidR="005B010B" w:rsidRPr="00D34FE5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534" w:rsidP="007F64E0" w:rsidR="00881534">
      <w:r>
        <w:separator/>
      </w:r>
    </w:p>
  </w:endnote>
  <w:endnote w:id="0" w:type="continuationSeparator">
    <w:p w:rsidRDefault="00881534" w:rsidP="007F64E0" w:rsidR="00881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534" w:rsidP="007F64E0" w:rsidR="00881534">
      <w:r>
        <w:separator/>
      </w:r>
    </w:p>
  </w:footnote>
  <w:footnote w:id="0" w:type="continuationSeparator">
    <w:p w:rsidRDefault="00881534" w:rsidP="007F64E0" w:rsidR="00881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4FE5">
      <w:rPr>
        <w:noProof/>
      </w:rPr>
      <w:t>2</w:t>
    </w:r>
    <w:r>
      <w:fldChar w:fldCharType="end"/>
    </w:r>
  </w:p>
  <w:p w:rsidRDefault="00D42B18" w:rsidP="00830E49" w:rsidR="00A50B3C" w:rsidRPr="00830E49">
    <w:pPr>
      <w:jc w:val="right"/>
      <w:outlineLvl w:val="0"/>
    </w:pPr>
    <w:r>
      <w:t>Poslovni broj: 1</w:t>
    </w:r>
    <w:r w:rsidR="00715C85" w:rsidRPr="00F20BF1">
      <w:t xml:space="preserve"> </w:t>
    </w:r>
    <w:r w:rsidR="00DC0DCD">
      <w:t>St-225/15-4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FE5" w:rsidP="00D34FE5" w:rsidR="00D34FE5">
    <w:pPr>
      <w:jc w:val="right"/>
    </w:pPr>
    <w:r>
      <w:t>Poslovni broj: 5 St-101/17-3</w:t>
    </w:r>
  </w:p>
  <w:p w:rsidRDefault="00D34FE5" w:rsidP="00D34FE5" w:rsidR="00D34FE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36ABB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1534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4FE5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006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St-101/2017-3</izvorni_sadrzaj>
    <derivirana_varijabla naziv="DomainObject.Oznaka_1">St-101/2017-3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provredbu skraćenog st. postupka</izvorni_sadrzaj>
    <derivirana_varijabla naziv="DomainObject.Predmet.Opis_1">Prijedlog za provredbu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POČETAK jednostavno društvo s ograničenom odgovornošću za usluge i trgovinu</izvorni_sadrzaj>
    <derivirana_varijabla naziv="DomainObject.Predmet.ProtustrankaFormated_1">  NOVI POČETAK jednostavno društvo s ograničenom odgovornošću za usluge i trgovinu</derivirana_varijabla>
  </DomainObject.Predmet.ProtustrankaFormated>
  <DomainObject.Predmet.ProtustrankaFormatedOIB>
    <izvorni_sadrzaj>  NOVI POČETAK jednostavno društvo s ograničenom odgovornošću za usluge i trgovinu, OIB 75198194544</izvorni_sadrzaj>
    <derivirana_varijabla naziv="DomainObject.Predmet.ProtustrankaFormatedOIB_1">  NOVI POČETAK jednostavno društvo s ograničenom odgovornošću za usluge i trgovinu, OIB 75198194544</derivirana_varijabla>
  </DomainObject.Predmet.ProtustrankaFormatedOIB>
  <DomainObject.Predmet.ProtustrankaFormatedWithAdress>
    <izvorni_sadrzaj> NOVI POČETAK jednostavno društvo s ograničenom odgovornošću za usluge i trgovinu, Ivana Gundulića 2, 42223 Varaždinske Toplice</izvorni_sadrzaj>
    <derivirana_varijabla naziv="DomainObject.Predmet.ProtustrankaFormatedWithAdress_1"> NOVI POČETAK jednostavno društvo s ograničenom odgovornošću za usluge i trgovinu, Ivana Gundulića 2, 42223 Varaždinske Toplice</derivirana_varijabla>
  </DomainObject.Predmet.ProtustrankaFormatedWithAdress>
  <DomainObject.Predmet.ProtustrankaFormatedWithAdressOIB>
    <izvorni_sadrzaj> NOVI POČETAK jednostavno društvo s ograničenom odgovornošću za usluge i trgovinu, OIB 75198194544, Ivana Gundulića 2, 42223 Varaždinske Toplice</izvorni_sadrzaj>
    <derivirana_varijabla naziv="DomainObject.Predmet.ProtustrankaFormatedWithAdressOIB_1"> NOVI POČETAK jednostavno društvo s ograničenom odgovornošću za usluge i trgovinu, OIB 75198194544, Ivana Gundulića 2, 42223 Varaždinske Toplice</derivirana_varijabla>
  </DomainObject.Predmet.ProtustrankaFormatedWithAdressOIB>
  <DomainObject.Predmet.ProtustrankaWithAdress>
    <izvorni_sadrzaj>NOVI POČETAK jednostavno društvo s ograničenom odgovornošću za usluge i trgovinu Ivana Gundulića 2, 42223 Varaždinske Toplice</izvorni_sadrzaj>
    <derivirana_varijabla naziv="DomainObject.Predmet.ProtustrankaWithAdress_1">NOVI POČETAK jednostavno društvo s ograničenom odgovornošću za usluge i trgovinu Ivana Gundulića 2, 42223 Varaždinske Toplice</derivirana_varijabla>
  </DomainObject.Predmet.ProtustrankaWithAdress>
  <DomainObject.Predmet.ProtustrankaWithAdressOIB>
    <izvorni_sadrzaj>NOVI POČETAK jednostavno društvo s ograničenom odgovornošću za usluge i trgovinu, OIB 75198194544, Ivana Gundulića 2, 42223 Varaždinske Toplice</izvorni_sadrzaj>
    <derivirana_varijabla naziv="DomainObject.Predmet.ProtustrankaWithAdressOIB_1">NOVI POČETAK jednostavno društvo s ograničenom odgovornošću za usluge i trgovinu, OIB 75198194544, Ivana Gundulića 2, 42223 Varaždinske Toplice</derivirana_varijabla>
  </DomainObject.Predmet.ProtustrankaWithAdressOIB>
  <DomainObject.Predmet.ProtustrankaNazivFormated>
    <izvorni_sadrzaj>NOVI POČETAK jednostavno društvo s ograničenom odgovornošću za usluge i trgovinu</izvorni_sadrzaj>
    <derivirana_varijabla naziv="DomainObject.Predmet.ProtustrankaNazivFormated_1">NOVI POČETAK jednostavno društvo s ograničenom odgovornošću za usluge i trgovinu</derivirana_varijabla>
  </DomainObject.Predmet.ProtustrankaNazivFormated>
  <DomainObject.Predmet.ProtustrankaNazivFormatedOIB>
    <izvorni_sadrzaj>NOVI POČETAK jednostavno društvo s ograničenom odgovornošću za usluge i trgovinu, OIB 75198194544</izvorni_sadrzaj>
    <derivirana_varijabla naziv="DomainObject.Predmet.ProtustrankaNazivFormatedOIB_1">NOVI POČETAK jednostavno društvo s ograničenom odgovornošću za usluge i trgovinu, OIB 75198194544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18458.52</izvorni_sadrzaj>
    <derivirana_varijabla naziv="DomainObject.Predmet.TrenutnaVrijednost_1">18458.52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POČETAK jednostavno društvo s ograničenom odgovornošću za usluge i trgovinu</item>
    </izvorni_sadrzaj>
    <derivirana_varijabla naziv="DomainObject.Predmet.ProtuStrankaListFormated_1">
      <item>NOVI POČETAK jednostavno društvo s ograničenom odgovornošću za usluge i trgovinu</item>
    </derivirana_varijabla>
  </DomainObject.Predmet.ProtuStrankaListFormated>
  <DomainObject.Predmet.ProtuStrankaListFormatedOIB>
    <izvorni_sadrzaj>
      <item>NOVI POČETAK jednostavno društvo s ograničenom odgovornošću za usluge i trgovinu, OIB 75198194544</item>
    </izvorni_sadrzaj>
    <derivirana_varijabla naziv="DomainObject.Predmet.ProtuStrankaListFormatedOIB_1">
      <item>NOVI POČETAK jednostavno društvo s ograničenom odgovornošću za usluge i trgovinu, OIB 75198194544</item>
    </derivirana_varijabla>
  </DomainObject.Predmet.ProtuStrankaListFormatedOIB>
  <DomainObject.Predmet.ProtuStrankaListFormatedWithAdress>
    <izvorni_sadrzaj>
      <item>NOVI POČETAK jednostavno društvo s ograničenom odgovornošću za usluge i trgovinu, Ivana Gundulića 2, 42223 Varaždinske Toplice</item>
    </izvorni_sadrzaj>
    <derivirana_varijabla naziv="DomainObject.Predmet.ProtuStrankaListFormatedWithAdress_1">
      <item>NOVI POČETAK jednostavno društvo s ograničenom odgovornošću za usluge i trgovinu, Ivana Gundulića 2, 42223 Varaždinske Toplice</item>
    </derivirana_varijabla>
  </DomainObject.Predmet.ProtuStrankaListFormatedWithAdress>
  <DomainObject.Predmet.ProtuStrankaListFormatedWithAdressOIB>
    <izvorni_sadrzaj>
      <item>NOVI POČETAK jednostavno društvo s ograničenom odgovornošću za usluge i trgovinu, OIB 75198194544, Ivana Gundulića 2, 42223 Varaždinske Toplice</item>
    </izvorni_sadrzaj>
    <derivirana_varijabla naziv="DomainObject.Predmet.ProtuStrankaListFormatedWithAdressOIB_1">
      <item>NOVI POČETAK jednostavno društvo s ograničenom odgovornošću za usluge i trgovinu, OIB 75198194544, Ivana Gundulića 2, 42223 Varaždinske Toplice</item>
    </derivirana_varijabla>
  </DomainObject.Predmet.ProtuStrankaListFormatedWithAdressOIB>
  <DomainObject.Predmet.ProtuStrankaListNazivFormated>
    <izvorni_sadrzaj>
      <item>NOVI POČETAK jednostavno društvo s ograničenom odgovornošću za usluge i trgovinu</item>
    </izvorni_sadrzaj>
    <derivirana_varijabla naziv="DomainObject.Predmet.ProtuStrankaListNazivFormated_1">
      <item>NOVI POČETAK jednostavno društvo s ograničenom odgovornošću za usluge i trgovinu</item>
    </derivirana_varijabla>
  </DomainObject.Predmet.ProtuStrankaListNazivFormated>
  <DomainObject.Predmet.ProtuStrankaListNazivFormatedOIB>
    <izvorni_sadrzaj>
      <item>NOVI POČETAK jednostavno društvo s ograničenom odgovornošću za usluge i trgovinu, OIB 75198194544</item>
    </izvorni_sadrzaj>
    <derivirana_varijabla naziv="DomainObject.Predmet.ProtuStrankaListNazivFormatedOIB_1">
      <item>NOVI POČETAK jednostavno društvo s ograničenom odgovornošću za usluge i trgovinu, OIB 75198194544</item>
    </derivirana_varijabla>
  </DomainObject.Predmet.ProtuStrankaListNazivFormatedOIB>
  <DomainObject.Predmet.OstaliListFormated>
    <izvorni_sadrzaj>
      <item>Sudski registar</item>
      <item>e-Oglasna</item>
      <item>Robert Patajac</item>
    </izvorni_sadrzaj>
    <derivirana_varijabla naziv="DomainObject.Predmet.OstaliListFormated_1">
      <item>Sudski registar</item>
      <item>e-Oglasna</item>
      <item>Robert Patajac</item>
    </derivirana_varijabla>
  </DomainObject.Predmet.OstaliListFormated>
  <DomainObject.Predmet.OstaliListFormatedOIB>
    <izvorni_sadrzaj>
      <item>Sudski registar</item>
      <item>e-Oglasna</item>
      <item>Robert Patajac, OIB 53593762683</item>
    </izvorni_sadrzaj>
    <derivirana_varijabla naziv="DomainObject.Predmet.OstaliListFormatedOIB_1">
      <item>Sudski registar</item>
      <item>e-Oglasna</item>
      <item>Robert Patajac, OIB 53593762683</item>
    </derivirana_varijabla>
  </DomainObject.Predmet.OstaliListFormatedOIB>
  <DomainObject.Predmet.OstaliListFormatedWithAdress>
    <izvorni_sadrzaj>
      <item>Sudski registar</item>
      <item>e-Oglasna</item>
      <item>Robert Patajac, Antuna Gustava Matoša 19, 33520 Slatina</item>
    </izvorni_sadrzaj>
    <derivirana_varijabla naziv="DomainObject.Predmet.OstaliListFormatedWithAdress_1">
      <item>Sudski registar</item>
      <item>e-Oglasna</item>
      <item>Robert Patajac, Antuna Gustava Matoša 19, 33520 Slatina</item>
    </derivirana_varijabla>
  </DomainObject.Predmet.OstaliListFormatedWithAdress>
  <DomainObject.Predmet.OstaliListFormatedWithAdressOIB>
    <izvorni_sadrzaj>
      <item>Sudski registar</item>
      <item>e-Oglasna</item>
      <item>Robert Patajac, OIB 53593762683, Antuna Gustava Matoša 19, 33520 Slatina</item>
    </izvorni_sadrzaj>
    <derivirana_varijabla naziv="DomainObject.Predmet.OstaliListFormatedWithAdressOIB_1">
      <item>Sudski registar</item>
      <item>e-Oglasna</item>
      <item>Robert Patajac, OIB 53593762683, Antuna Gustava Matoša 19, 33520 Slatina</item>
    </derivirana_varijabla>
  </DomainObject.Predmet.OstaliListFormatedWithAdressOIB>
  <DomainObject.Predmet.OstaliListNazivFormated>
    <izvorni_sadrzaj>
      <item>Sudski registar</item>
      <item>e-Oglasna</item>
      <item>Robert Patajac</item>
    </izvorni_sadrzaj>
    <derivirana_varijabla naziv="DomainObject.Predmet.OstaliListNazivFormated_1">
      <item>Sudski registar</item>
      <item>e-Oglasna</item>
      <item>Robert Patajac</item>
    </derivirana_varijabla>
  </DomainObject.Predmet.OstaliListNazivFormated>
  <DomainObject.Predmet.OstaliListNazivFormatedOIB>
    <izvorni_sadrzaj>
      <item>Sudski registar</item>
      <item>e-Oglasna</item>
      <item>Robert Patajac, OIB 53593762683</item>
    </izvorni_sadrzaj>
    <derivirana_varijabla naziv="DomainObject.Predmet.OstaliListNazivFormatedOIB_1">
      <item>Sudski registar</item>
      <item>e-Oglasna</item>
      <item>Robert Patajac, OIB 53593762683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St-101/2017-3</izvorni_sadrzaj>
    <derivirana_varijabla naziv="DomainObject.PoslovniBrojDokumenta_1">St-101/2017-3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POČETAK jednostavno društvo s ograničenom odgovornošću za usluge i trgovinu</izvorni_sadrzaj>
    <derivirana_varijabla naziv="DomainObject.Predmet.ProtustrankaIDrugi_1">NOVI POČETAK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POČETAK jednostavno društvo s ograničenom odgovornošću za usluge i trgovinu, OIB 75198194544, Ivana Gundulića 2, 42223 Varaždinske Toplice</izvorni_sadrzaj>
    <derivirana_varijabla naziv="DomainObject.Predmet.ProtustrankaIDrugiAdressOIB_1">NOVI POČETAK jednostavno društvo s ograničenom odgovornošću za usluge i trgovinu, OIB 75198194544, Ivana Gundulića 2,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POČETAK jednostavno društvo s ograničenom odgovornošću za usluge i trgovinu</item>
      <item>e-Oglasna</item>
      <item>Sudski registar</item>
      <item>Robert Patajac</item>
    </izvorni_sadrzaj>
    <derivirana_varijabla naziv="DomainObject.Predmet.SudioniciListNaziv_1">
      <item>Financijska agencija</item>
      <item>NOVI POČETAK jednostavno društvo s ograničenom odgovornošću za usluge i trgovinu</item>
      <item>e-Oglasna</item>
      <item>Sudski registar</item>
      <item>Robert Patajac</item>
    </derivirana_varijabla>
  </DomainObject.Predmet.SudioniciListNaziv>
  <DomainObject.Predmet.SudioniciListAdressOIB>
    <izvorni_sadrzaj>
      <item>Financijska agencija, OIB 85821130368, Ulica grada Vukovara 70,10000 Zagreb</item>
      <item>NOVI POČETAK jednostavno društvo s ograničenom odgovornošću za usluge i trgovinu, OIB 75198194544, Ivana Gundulića 2,42223 Varaždinske Toplice</item>
      <item>e-Oglasna</item>
      <item>Sudski registar</item>
      <item>Robert Patajac, OIB 53593762683, Antuna Gustava Matoša 19,33520 Slatina</item>
    </izvorni_sadrzaj>
    <derivirana_varijabla naziv="DomainObject.Predmet.SudioniciListAdressOIB_1">
      <item>Financijska agencija, OIB 85821130368, Ulica grada Vukovara 70,10000 Zagreb</item>
      <item>NOVI POČETAK jednostavno društvo s ograničenom odgovornošću za usluge i trgovinu, OIB 75198194544, Ivana Gundulića 2,42223 Varaždinske Toplice</item>
      <item>e-Oglasna</item>
      <item>Sudski registar</item>
      <item>Robert Patajac, OIB 53593762683, Antuna Gustava Matoša 19,33520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75198194544</item>
      <item>, OIB null</item>
      <item>, OIB 53593762683</item>
    </izvorni_sadrzaj>
    <derivirana_varijabla naziv="DomainObject.Predmet.SudioniciListNazivOIB_1">
      <item>, OIB null</item>
      <item>, OIB 85821130368</item>
      <item>, OIB 75198194544</item>
      <item>, OIB null</item>
      <item>, OIB 53593762683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1</properties:Pages>
  <properties:Words>346</properties:Words>
  <properties:Characters>1877</properties:Characters>
  <properties:Lines>43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2015-11-05T08:04:00Z</dcterms:created>
  <dc:creator>user</dc:creator>
  <cp:lastModifiedBy>Tea Meister</cp:lastModifiedBy>
  <cp:lastPrinted>2017-02-23T12:38:00Z</cp:lastPrinted>
  <dcterms:modified xmlns:xsi="http://www.w3.org/2001/XMLSchema-instance" xsi:type="dcterms:W3CDTF">2017-02-23T12:38:00Z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