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330d" w14:paraId="5e7330d" w:rsidRDefault="00D9693E" w:rsidP="00D9693E" w:rsidR="00D9693E">
      <w:pPr>
        <w:spacing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93E" w:rsidP="00D9693E" w:rsidR="00D9693E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D9693E" w:rsidP="00D9693E" w:rsidR="00D9693E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D9693E" w:rsidP="00D9693E" w:rsidR="00D9693E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D9693E" w:rsidP="00D9693E" w:rsidR="00D9693E">
      <w:pPr>
        <w:spacing w:after="0"/>
        <w:rPr>
          <w:rFonts w:eastAsia="Calibri"/>
        </w:rPr>
      </w:pPr>
    </w:p>
    <w:p w:rsidRDefault="00D9693E" w:rsidP="00D9693E" w:rsidR="00D9693E">
      <w:pPr>
        <w:spacing w:after="0"/>
        <w:rPr>
          <w:rFonts w:eastAsia="Times New Roman"/>
          <w:lang w:eastAsia="hr-HR"/>
        </w:rPr>
      </w:pPr>
    </w:p>
    <w:p w:rsidRDefault="00D9693E" w:rsidP="00D9693E" w:rsidR="00D9693E">
      <w:pPr>
        <w:spacing w:after="0"/>
        <w:jc w:val="center"/>
      </w:pPr>
      <w:r>
        <w:t>U  I M E  R E P U B L I K E  H R V A T S K E</w:t>
      </w: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  <w:jc w:val="center"/>
      </w:pPr>
      <w:r>
        <w:t>R J E Š E NJ E</w:t>
      </w: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DAMIR GRABAR j.d.o.o., Lančić, Lančić 71, OIB: 07567847944, dana </w:t>
      </w:r>
      <w:r w:rsidRPr="00D9693E">
        <w:t>21. siječnja 2016</w:t>
      </w:r>
      <w:r>
        <w:t xml:space="preserve">. </w:t>
      </w:r>
    </w:p>
    <w:p w:rsidRDefault="00D9693E" w:rsidP="00D9693E" w:rsidR="00D9693E">
      <w:pPr>
        <w:spacing w:after="0"/>
        <w:jc w:val="both"/>
      </w:pPr>
    </w:p>
    <w:p w:rsidRDefault="00D9693E" w:rsidP="00D9693E" w:rsidR="00D9693E">
      <w:pPr>
        <w:spacing w:after="0"/>
        <w:jc w:val="center"/>
      </w:pPr>
      <w:r>
        <w:t>r i j e š i o  j e</w:t>
      </w: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  <w:ind w:firstLine="708"/>
        <w:jc w:val="both"/>
      </w:pPr>
      <w:r>
        <w:t xml:space="preserve">I/ Otvara se stečajni postupak nad stečajnim dužnikom DAMIR GRABAR j.d.o.o., Lančić, Lančić 71, OIB: 07567847944, s danom </w:t>
      </w:r>
      <w:r w:rsidRPr="00D9693E">
        <w:t xml:space="preserve">21. siječnja </w:t>
      </w:r>
      <w:r>
        <w:t>2016. u 15,00 sati.</w:t>
      </w:r>
    </w:p>
    <w:p w:rsidRDefault="00D9693E" w:rsidP="00D9693E" w:rsidR="00D9693E">
      <w:pPr>
        <w:spacing w:after="0"/>
        <w:jc w:val="both"/>
      </w:pPr>
    </w:p>
    <w:p w:rsidRDefault="00D9693E" w:rsidP="00D9693E" w:rsidR="00D9693E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DAMIR GRABAR j.d.o.o., Lančić, Lančić 71, OIB: 07567847944.</w:t>
      </w:r>
    </w:p>
    <w:p w:rsidRDefault="00D9693E" w:rsidP="00D9693E" w:rsidR="00D9693E">
      <w:pPr>
        <w:spacing w:after="0"/>
        <w:ind w:firstLine="708"/>
        <w:jc w:val="both"/>
      </w:pPr>
    </w:p>
    <w:p w:rsidRDefault="00D9693E" w:rsidP="00D9693E" w:rsidR="00D9693E" w:rsidRPr="00D9693E">
      <w:pPr>
        <w:spacing w:after="0"/>
        <w:ind w:firstLine="708"/>
        <w:jc w:val="both"/>
      </w:pPr>
      <w:r>
        <w:t xml:space="preserve">III/ Za stečajnog upravitelja imenuje se </w:t>
      </w:r>
      <w:r w:rsidRPr="00D9693E">
        <w:t xml:space="preserve">Berislav Maksimović, Varaždin, </w:t>
      </w:r>
      <w:proofErr w:type="spellStart"/>
      <w:r w:rsidRPr="00D9693E">
        <w:t>Hrašćica</w:t>
      </w:r>
      <w:proofErr w:type="spellEnd"/>
      <w:r w:rsidRPr="00D9693E">
        <w:t>, Braće Radić 1, OIB: 57300759557.</w:t>
      </w:r>
    </w:p>
    <w:p w:rsidRDefault="00D9693E" w:rsidP="00D9693E" w:rsidR="00D9693E">
      <w:pPr>
        <w:spacing w:after="0"/>
        <w:jc w:val="both"/>
        <w:rPr>
          <w:color w:val="FF0000"/>
        </w:rPr>
      </w:pPr>
    </w:p>
    <w:p w:rsidRDefault="00D9693E" w:rsidP="00D9693E" w:rsidR="00D9693E">
      <w:pPr>
        <w:spacing w:after="0"/>
        <w:ind w:firstLine="708"/>
        <w:jc w:val="both"/>
      </w:pPr>
      <w:r>
        <w:t>IV/ Ovo rješenje objavit će se na e-oglasnoj ploči suda.</w:t>
      </w:r>
    </w:p>
    <w:p w:rsidRDefault="00D9693E" w:rsidP="00D9693E" w:rsidR="00D9693E">
      <w:pPr>
        <w:spacing w:after="0"/>
        <w:jc w:val="both"/>
      </w:pPr>
    </w:p>
    <w:p w:rsidRDefault="00D9693E" w:rsidP="00D9693E" w:rsidR="00D9693E">
      <w:pPr>
        <w:spacing w:after="0"/>
        <w:ind w:firstLine="708"/>
        <w:jc w:val="both"/>
      </w:pPr>
      <w:r>
        <w:t>V/ Po pravomoćnosti ovoga rješenja stečajni dužnik DAMIR GRABAR j.d.o.o., Lančić, Lančić 71, OIB: 07567847944, biti će brisan iz sudskog registra.</w:t>
      </w: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  <w:jc w:val="center"/>
      </w:pPr>
      <w:r>
        <w:t>Obrazloženje</w:t>
      </w: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  <w:jc w:val="center"/>
      </w:pPr>
      <w:r>
        <w:t xml:space="preserve">U Varaždinu, </w:t>
      </w:r>
      <w:r w:rsidRPr="00D9693E">
        <w:t xml:space="preserve">21. siječnja </w:t>
      </w:r>
      <w:r>
        <w:t>2016.</w:t>
      </w:r>
    </w:p>
    <w:p w:rsidRDefault="00D9693E" w:rsidP="00D9693E" w:rsidR="00D9693E">
      <w:pPr>
        <w:spacing w:after="0"/>
        <w:jc w:val="center"/>
      </w:pPr>
    </w:p>
    <w:p w:rsidRDefault="00D9693E" w:rsidP="00D9693E" w:rsidR="00D9693E">
      <w:pPr>
        <w:spacing w:after="0"/>
        <w:jc w:val="center"/>
      </w:pPr>
    </w:p>
    <w:p w:rsidRDefault="00D9693E" w:rsidP="00D9693E" w:rsidR="00D9693E">
      <w:pPr>
        <w:spacing w:after="0"/>
        <w:ind w:left="4956"/>
        <w:jc w:val="center"/>
      </w:pPr>
      <w:r>
        <w:t>Sutkinja</w:t>
      </w:r>
    </w:p>
    <w:p w:rsidRDefault="00D9693E" w:rsidP="00D9693E" w:rsidR="00D9693E">
      <w:pPr>
        <w:spacing w:after="0"/>
        <w:ind w:left="4956"/>
        <w:jc w:val="center"/>
      </w:pPr>
    </w:p>
    <w:p w:rsidRDefault="00D9693E" w:rsidP="00D9693E" w:rsidR="00D9693E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D9693E" w:rsidP="00D9693E" w:rsidR="00D9693E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9693E" w:rsidP="00D9693E" w:rsidR="00D9693E">
      <w:pPr>
        <w:spacing w:after="0"/>
      </w:pPr>
      <w:r>
        <w:t xml:space="preserve">                                               </w:t>
      </w:r>
    </w:p>
    <w:p w:rsidRDefault="00D9693E" w:rsidP="00D9693E" w:rsidR="00D9693E">
      <w:pPr>
        <w:spacing w:after="0"/>
      </w:pPr>
      <w:r>
        <w:tab/>
        <w:t xml:space="preserve">UPUTA O PRAVNOM LIJEKU: </w:t>
      </w:r>
    </w:p>
    <w:p w:rsidRDefault="00D9693E" w:rsidP="00D9693E" w:rsidR="00D9693E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D9693E" w:rsidP="00D9693E" w:rsidR="00D9693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</w:pPr>
    </w:p>
    <w:p w:rsidRDefault="00D9693E" w:rsidP="00D9693E" w:rsidR="00D9693E">
      <w:pPr>
        <w:spacing w:after="0"/>
      </w:pPr>
      <w:r>
        <w:t>DNA:</w:t>
      </w:r>
    </w:p>
    <w:p w:rsidRDefault="00D9693E" w:rsidP="00D9693E" w:rsidR="00D9693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9693E" w:rsidP="00D9693E" w:rsidR="00D9693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9693E" w:rsidP="00D9693E" w:rsidR="00D9693E">
      <w:pPr>
        <w:numPr>
          <w:ilvl w:val="0"/>
          <w:numId w:val="47"/>
        </w:numPr>
        <w:spacing w:after="0"/>
        <w:jc w:val="both"/>
      </w:pPr>
      <w:r>
        <w:t>Dužnik DAMIR GRABAR j.d.o.o., Lančić, Lančić 71</w:t>
      </w:r>
    </w:p>
    <w:p w:rsidRDefault="00D9693E" w:rsidP="00D9693E" w:rsidR="00D9693E">
      <w:pPr>
        <w:numPr>
          <w:ilvl w:val="0"/>
          <w:numId w:val="47"/>
        </w:numPr>
        <w:spacing w:after="0"/>
      </w:pPr>
      <w:r>
        <w:t>Direktor dužnika Damir Grabar, Lančić, Lančić 71</w:t>
      </w:r>
    </w:p>
    <w:p w:rsidRDefault="00D9693E" w:rsidP="00D9693E" w:rsidR="00D9693E">
      <w:pPr>
        <w:numPr>
          <w:ilvl w:val="0"/>
          <w:numId w:val="47"/>
        </w:numPr>
        <w:spacing w:after="0"/>
      </w:pPr>
      <w:r>
        <w:t>Sudski registar ovog suda</w:t>
      </w:r>
    </w:p>
    <w:p w:rsidRDefault="00D9693E" w:rsidP="00D9693E" w:rsidR="00D9693E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D9693E" w:rsidP="00D9693E" w:rsidR="00D9693E">
      <w:pPr>
        <w:numPr>
          <w:ilvl w:val="0"/>
          <w:numId w:val="47"/>
        </w:numPr>
        <w:spacing w:after="0"/>
        <w:rPr>
          <w:color w:val="C00000"/>
        </w:rPr>
      </w:pPr>
      <w:r w:rsidRPr="00D9693E">
        <w:t xml:space="preserve">Stečajni upravitelj Berislav Maksimović, Varaždin, </w:t>
      </w:r>
      <w:proofErr w:type="spellStart"/>
      <w:r w:rsidRPr="00D9693E">
        <w:t>Hrašćica</w:t>
      </w:r>
      <w:proofErr w:type="spellEnd"/>
      <w:r w:rsidRPr="00D9693E">
        <w:t>, Braće Radić 1</w:t>
      </w:r>
    </w:p>
    <w:p w:rsidRDefault="00D9693E" w:rsidP="00D9693E" w:rsidR="00D9693E">
      <w:pPr>
        <w:numPr>
          <w:ilvl w:val="0"/>
          <w:numId w:val="47"/>
        </w:numPr>
        <w:spacing w:after="0"/>
      </w:pPr>
      <w:r>
        <w:t>E-oglasna ploča suda</w:t>
      </w:r>
    </w:p>
    <w:p w:rsidRDefault="00D9693E" w:rsidP="00D9693E" w:rsidR="00D9693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D9693E" w:rsidR="00AE649C" w:rsidRPr="00B76F3C">
      <w:pPr>
        <w:pStyle w:val="Naslov3"/>
        <w:numPr>
          <w:ilvl w:val="0"/>
          <w:numId w:val="0"/>
        </w:numPr>
      </w:pPr>
    </w:p>
    <w:p w:rsidRDefault="000401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sectPr w:rsidSect="00040128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128" w:rsidP="00040128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St-674/15-4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128" w:rsidR="00040128">
    <w:pPr>
      <w:pStyle w:val="Zaglavlje"/>
    </w:pPr>
    <w:r>
      <w:t>Poslovni broj: 2 St-674/15-4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28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93E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St-674/2015-4</izvorni_sadrzaj>
    <derivirana_varijabla naziv="DomainObject.Oznaka_1">St-674/2015-4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St-674/2015</izvorni_sadrzaj>
    <derivirana_varijabla naziv="DomainObject.Predmet.OznakaBroj_1">St-674/2015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GRABAR jednostavno društvo s ograničenom  odgovornošću za građevinarstvo i trgovinu</izvorni_sadrzaj>
    <derivirana_varijabla naziv="DomainObject.Predmet.ProtustrankaFormated_1">  DAMIR GRABAR jednostavno društvo s ograničenom  odgovornošću za građevinarstvo i trgovinu</derivirana_varijabla>
  </DomainObject.Predmet.ProtustrankaFormated>
  <DomainObject.Predmet.ProtustrankaFormatedOIB>
    <izvorni_sadrzaj>  DAMIR GRABAR jednostavno društvo s ograničenom  odgovornošću za građevinarstvo i trgovinu, OIB 07567847944</izvorni_sadrzaj>
    <derivirana_varijabla naziv="DomainObject.Predmet.ProtustrankaFormatedOIB_1">  DAMIR GRABAR jednostavno društvo s ograničenom  odgovornošću za građevinarstvo i trgovinu, OIB 07567847944</derivirana_varijabla>
  </DomainObject.Predmet.ProtustrankaFormatedOIB>
  <DomainObject.Predmet.ProtustrankaFormatedWithAdress>
    <izvorni_sadrzaj> DAMIR GRABAR jednostavno društvo s ograničenom  odgovornošću za građevinarstvo i trgovinu, Lančić 71, 42240 Lančić</izvorni_sadrzaj>
    <derivirana_varijabla naziv="DomainObject.Predmet.ProtustrankaFormatedWithAdress_1"> DAMIR GRABAR jednostavno društvo s ograničenom  odgovornošću za građevinarstvo i trgovinu, Lančić 71, 42240 Lančić</derivirana_varijabla>
  </DomainObject.Predmet.ProtustrankaFormatedWithAdress>
  <DomainObject.Predmet.ProtustrankaFormatedWithAdressOIB>
    <izvorni_sadrzaj> DAMIR GRABAR jednostavno društvo s ograničenom  odgovornošću za građevinarstvo i trgovinu, OIB 07567847944, Lančić 71, 42240 Lančić</izvorni_sadrzaj>
    <derivirana_varijabla naziv="DomainObject.Predmet.ProtustrankaFormatedWithAdressOIB_1"> DAMIR GRABAR jednostavno društvo s ograničenom  odgovornošću za građevinarstvo i trgovinu, OIB 07567847944, Lančić 71, 42240 Lančić</derivirana_varijabla>
  </DomainObject.Predmet.ProtustrankaFormatedWithAdressOIB>
  <DomainObject.Predmet.ProtustrankaWithAdress>
    <izvorni_sadrzaj>DAMIR GRABAR jednostavno društvo s ograničenom  odgovornošću za građevinarstvo i trgovinu Lančić 71, 42240 Lančić</izvorni_sadrzaj>
    <derivirana_varijabla naziv="DomainObject.Predmet.ProtustrankaWithAdress_1">DAMIR GRABAR jednostavno društvo s ograničenom  odgovornošću za građevinarstvo i trgovinu Lančić 71, 42240 Lančić</derivirana_varijabla>
  </DomainObject.Predmet.ProtustrankaWithAdress>
  <DomainObject.Predmet.ProtustrankaWithAdressOIB>
    <izvorni_sadrzaj>DAMIR GRABAR jednostavno društvo s ograničenom  odgovornošću za građevinarstvo i trgovinu, OIB 07567847944, Lančić 71, 42240 Lančić</izvorni_sadrzaj>
    <derivirana_varijabla naziv="DomainObject.Predmet.ProtustrankaWithAdressOIB_1">DAMIR GRABAR jednostavno društvo s ograničenom  odgovornošću za građevinarstvo i trgovinu, OIB 07567847944, Lančić 71, 42240 Lančić</derivirana_varijabla>
  </DomainObject.Predmet.ProtustrankaWithAdressOIB>
  <DomainObject.Predmet.ProtustrankaNazivFormated>
    <izvorni_sadrzaj>DAMIR GRABAR jednostavno društvo s ograničenom  odgovornošću za građevinarstvo i trgovinu</izvorni_sadrzaj>
    <derivirana_varijabla naziv="DomainObject.Predmet.ProtustrankaNazivFormated_1">DAMIR GRABAR jednostavno društvo s ograničenom  odgovornošću za građevinarstvo i trgovinu</derivirana_varijabla>
  </DomainObject.Predmet.ProtustrankaNazivFormated>
  <DomainObject.Predmet.ProtustrankaNazivFormatedOIB>
    <izvorni_sadrzaj>DAMIR GRABAR jednostavno društvo s ograničenom  odgovornošću za građevinarstvo i trgovinu, OIB 07567847944</izvorni_sadrzaj>
    <derivirana_varijabla naziv="DomainObject.Predmet.ProtustrankaNazivFormatedOIB_1">DAMIR GRABAR jednostavno društvo s ograničenom  odgovornošću za građevinarstvo i trgovinu, OIB 07567847944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5984.49</izvorni_sadrzaj>
    <derivirana_varijabla naziv="DomainObject.Predmet.TrenutnaVrijednost_1">5984.49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DAMIR GRABAR jednostavno društvo s ograničenom  odgovornošću za građevinarstvo i trgovinu</item>
    </izvorni_sadrzaj>
    <derivirana_varijabla naziv="DomainObject.Predmet.ProtuStrankaListFormated_1">
      <item>DAMIR GRABAR jednostavno društvo s ograničenom  odgovornošću za građevinarstvo i trgovinu</item>
    </derivirana_varijabla>
  </DomainObject.Predmet.ProtuStrankaListFormated>
  <DomainObject.Predmet.ProtuStrankaListFormatedOIB>
    <izvorni_sadrzaj>
      <item>DAMIR GRABAR jednostavno društvo s ograničenom  odgovornošću za građevinarstvo i trgovinu, OIB 07567847944</item>
    </izvorni_sadrzaj>
    <derivirana_varijabla naziv="DomainObject.Predmet.ProtuStrankaListFormatedOIB_1">
      <item>DAMIR GRABAR jednostavno društvo s ograničenom  odgovornošću za građevinarstvo i trgovinu, OIB 07567847944</item>
    </derivirana_varijabla>
  </DomainObject.Predmet.ProtuStrankaListFormatedOIB>
  <DomainObject.Predmet.ProtuStrankaListFormatedWithAdress>
    <izvorni_sadrzaj>
      <item>DAMIR GRABAR jednostavno društvo s ograničenom  odgovornošću za građevinarstvo i trgovinu, Lančić 71, 42240 Lančić</item>
    </izvorni_sadrzaj>
    <derivirana_varijabla naziv="DomainObject.Predmet.ProtuStrankaListFormatedWithAdress_1">
      <item>DAMIR GRABAR jednostavno društvo s ograničenom  odgovornošću za građevinarstvo i trgovinu, Lančić 71, 42240 Lančić</item>
    </derivirana_varijabla>
  </DomainObject.Predmet.ProtuStrankaListFormatedWithAdress>
  <DomainObject.Predmet.ProtuStrankaListFormatedWithAdressOIB>
    <izvorni_sadrzaj>
      <item>DAMIR GRABAR jednostavno društvo s ograničenom  odgovornošću za građevinarstvo i trgovinu, OIB 07567847944, Lančić 71, 42240 Lančić</item>
    </izvorni_sadrzaj>
    <derivirana_varijabla naziv="DomainObject.Predmet.ProtuStrankaListFormatedWithAdressOIB_1">
      <item>DAMIR GRABAR jednostavno društvo s ograničenom  odgovornošću za građevinarstvo i trgovinu, OIB 07567847944, Lančić 71, 42240 Lančić</item>
    </derivirana_varijabla>
  </DomainObject.Predmet.ProtuStrankaListFormatedWithAdressOIB>
  <DomainObject.Predmet.ProtuStrankaListNazivFormated>
    <izvorni_sadrzaj>
      <item>DAMIR GRABAR jednostavno društvo s ograničenom  odgovornošću za građevinarstvo i trgovinu</item>
    </izvorni_sadrzaj>
    <derivirana_varijabla naziv="DomainObject.Predmet.ProtuStrankaListNazivFormated_1">
      <item>DAMIR GRABAR jednostavno društvo s ograničenom  odgovornošću za građevinarstvo i trgovinu</item>
    </derivirana_varijabla>
  </DomainObject.Predmet.ProtuStrankaListNazivFormated>
  <DomainObject.Predmet.ProtuStrankaListNazivFormatedOIB>
    <izvorni_sadrzaj>
      <item>DAMIR GRABAR jednostavno društvo s ograničenom  odgovornošću za građevinarstvo i trgovinu, OIB 07567847944</item>
    </izvorni_sadrzaj>
    <derivirana_varijabla naziv="DomainObject.Predmet.ProtuStrankaListNazivFormatedOIB_1">
      <item>DAMIR GRABAR jednostavno društvo s ograničenom  odgovornošću za građevinarstvo i trgovinu, OIB 07567847944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St-674/2015-4</izvorni_sadrzaj>
    <derivirana_varijabla naziv="DomainObject.PoslovniBrojDokumenta_1">St-674/2015-4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DAMIR GRABAR jednostavno društvo s ograničenom  odgovornošću za građevinarstvo i trgovinu</izvorni_sadrzaj>
    <derivirana_varijabla naziv="DomainObject.Predmet.ProtustrankaIDrugi_1">DAMIR GRABAR jednostavno društvo s ograničenom 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DAMIR GRABAR jednostavno društvo s ograničenom  odgovornošću za građevinarstvo i trgovinu, OIB 07567847944, Lančić 71, 42240 Lančić</izvorni_sadrzaj>
    <derivirana_varijabla naziv="DomainObject.Predmet.ProtustrankaIDrugiAdressOIB_1">DAMIR GRABAR jednostavno društvo s ograničenom  odgovornošću za građevinarstvo i trgovinu, OIB 07567847944, Lančić 71, 42240 Lančić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DAMIR GRABAR jednostavno društvo s ograničenom  odgovornošću za građevinarstvo i trgovinu</item>
      <item>Sudski registar, Trgovački sud u Varaždinu</item>
    </izvorni_sadrzaj>
    <derivirana_varijabla naziv="DomainObject.Predmet.SudioniciListNaziv_1">
      <item>Financijska agencija</item>
      <item>DAMIR GRABAR jednostavno društvo s ograničenom  odgovornošću za građevinarstvo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DAMIR GRABAR jednostavno društvo s ograničenom  odgovornošću za građevinarstvo i trgovinu, OIB 07567847944, Lančić 71,42240 Lančić</item>
      <item>Sudski registar, Trgovački sud u Varaždinu</item>
    </izvorni_sadrzaj>
    <derivirana_varijabla naziv="DomainObject.Predmet.SudioniciListAdressOIB_1">
      <item>Financijska agencija, OIB 85821130368, A. Cesarca 2,42000 Varaždin</item>
      <item>DAMIR GRABAR jednostavno društvo s ograničenom  odgovornošću za građevinarstvo i trgovinu, OIB 07567847944, Lančić 71,42240 Lančić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37C92-E75E-4EAF-B618-1060C2AC9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2809</properties:Characters>
  <properties:Lines>86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2016-01-21T06:50:00Z</cp:lastPrinted>
  <dcterms:modified xmlns:xsi="http://www.w3.org/2001/XMLSchema-instance" xsi:type="dcterms:W3CDTF">2016-01-21T06:51:00Z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St-674/2015-4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