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0c92" w14:paraId="2db0c9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969A8">
        <w:t>576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7969A8">
        <w:t>MORKON d.o.o., Veli Iž, Veli Iž 218, OIB: 10001825959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969A8">
        <w:t>MORKON d.o.o., Veli Iž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A87D9D">
        <w:t>6.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87D9D" w:rsidP="00A87D9D" w:rsidR="00A87D9D">
      <w:pPr>
        <w:rPr>
          <w:b/>
        </w:rPr>
      </w:pPr>
    </w:p>
    <w:p w:rsidRDefault="00A87D9D" w:rsidP="00A87D9D" w:rsidR="00A87D9D">
      <w:r>
        <w:t>DNA:</w:t>
      </w:r>
    </w:p>
    <w:p w:rsidRDefault="00A87D9D" w:rsidP="00A87D9D" w:rsidR="00A87D9D">
      <w:pPr>
        <w:pStyle w:val="Odlomakpopisa"/>
        <w:numPr>
          <w:ilvl w:val="0"/>
          <w:numId w:val="1"/>
        </w:numPr>
      </w:pPr>
      <w:r>
        <w:t xml:space="preserve">FINA ZADAR – putem e-oglasne ploče suda        </w:t>
      </w:r>
    </w:p>
    <w:p w:rsidRDefault="00AB7880" w:rsidP="00A87D9D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516361"/>
    <w:multiLevelType w:val="hybridMultilevel"/>
    <w:tmpl w:val="25F44E5C"/>
    <w:lvl w:tplc="3BCA38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77BE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87D9D"/>
    <w:rsid w:val="00AA47D9"/>
    <w:rsid w:val="00AB7880"/>
    <w:rsid w:val="00AC26FF"/>
    <w:rsid w:val="00AF1854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D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B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BE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BE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BE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D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B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BE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BE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BE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MORKON, društvo s ograničenom odgovornošću za graditeljstvo, trgovinu i turizam</izvorni_sadrzaj>
    <derivirana_varijabla naziv="DomainObject.Predmet.ProtustrankaFormated_1">  MORKON, društvo s ograničenom odgovornošću za graditeljstvo, trgovinu i turizam</derivirana_varijabla>
  </DomainObject.Predmet.ProtustrankaFormated>
  <DomainObject.Predmet.ProtustrankaFormatedOIB>
    <izvorni_sadrzaj>  MORKON, društvo s ograničenom odgovornošću za graditeljstvo, trgovinu i turizam, OIB 10001825959</izvorni_sadrzaj>
    <derivirana_varijabla naziv="DomainObject.Predmet.ProtustrankaFormatedOIB_1">  MORKON, društvo s ograničenom odgovornošću za graditeljstvo, trgovinu i turizam, OIB 10001825959</derivirana_varijabla>
  </DomainObject.Predmet.ProtustrankaFormatedOIB>
  <DomainObject.Predmet.ProtustrankaFormatedWithAdress>
    <izvorni_sadrzaj> MORKON, društvo s ograničenom odgovornošću za graditeljstvo, trgovinu i turizam, Veli Iž 218, 23284 Veli Iž</izvorni_sadrzaj>
    <derivirana_varijabla naziv="DomainObject.Predmet.ProtustrankaFormatedWithAdress_1"> MORKON, društvo s ograničenom odgovornošću za graditeljstvo, trgovinu i turizam, Veli Iž 218, 23284 Veli Iž</derivirana_varijabla>
  </DomainObject.Predmet.ProtustrankaFormatedWithAdress>
  <DomainObject.Predmet.ProtustrankaFormatedWithAdressOIB>
    <izvorni_sadrzaj> MORKON, društvo s ograničenom odgovornošću za graditeljstvo, trgovinu i turizam, OIB 10001825959, Veli Iž 218, 23284 Veli Iž</izvorni_sadrzaj>
    <derivirana_varijabla naziv="DomainObject.Predmet.ProtustrankaFormatedWithAdressOIB_1"> MORKON, društvo s ograničenom odgovornošću za graditeljstvo, trgovinu i turizam, OIB 10001825959, Veli Iž 218, 23284 Veli Iž</derivirana_varijabla>
  </DomainObject.Predmet.ProtustrankaFormatedWithAdressOIB>
  <DomainObject.Predmet.ProtustrankaWithAdress>
    <izvorni_sadrzaj>MORKON, društvo s ograničenom odgovornošću za graditeljstvo, trgovinu i turizam Veli Iž 218, 23284 Veli Iž</izvorni_sadrzaj>
    <derivirana_varijabla naziv="DomainObject.Predmet.ProtustrankaWithAdress_1">MORKON, društvo s ograničenom odgovornošću za graditeljstvo, trgovinu i turizam Veli Iž 218, 23284 Veli Iž</derivirana_varijabla>
  </DomainObject.Predmet.ProtustrankaWithAdress>
  <DomainObject.Predmet.ProtustrankaWithAdressOIB>
    <izvorni_sadrzaj>MORKON, društvo s ograničenom odgovornošću za graditeljstvo, trgovinu i turizam, OIB 10001825959, Veli Iž 218, 23284 Veli Iž</izvorni_sadrzaj>
    <derivirana_varijabla naziv="DomainObject.Predmet.ProtustrankaWithAdressOIB_1">MORKON, društvo s ograničenom odgovornošću za graditeljstvo, trgovinu i turizam, OIB 10001825959, Veli Iž 218, 23284 Veli Iž</derivirana_varijabla>
  </DomainObject.Predmet.ProtustrankaWithAdressOIB>
  <DomainObject.Predmet.ProtustrankaNazivFormated>
    <izvorni_sadrzaj>MORKON, društvo s ograničenom odgovornošću za graditeljstvo, trgovinu i turizam</izvorni_sadrzaj>
    <derivirana_varijabla naziv="DomainObject.Predmet.ProtustrankaNazivFormated_1">MORKON, društvo s ograničenom odgovornošću za graditeljstvo, trgovinu i turizam</derivirana_varijabla>
  </DomainObject.Predmet.ProtustrankaNazivFormated>
  <DomainObject.Predmet.ProtustrankaNazivFormatedOIB>
    <izvorni_sadrzaj>MORKON, društvo s ograničenom odgovornošću za graditeljstvo, trgovinu i turizam, OIB 10001825959</izvorni_sadrzaj>
    <derivirana_varijabla naziv="DomainObject.Predmet.ProtustrankaNazivFormatedOIB_1">MORKON, društvo s ograničenom odgovornošću za graditeljstvo, trgovinu i turizam, OIB 10001825959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19781.74</izvorni_sadrzaj>
    <derivirana_varijabla naziv="DomainObject.Predmet.TrenutnaVrijednost_1">19781.74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MORKON, društvo s ograničenom odgovornošću za graditeljstvo, trgovinu i turizam</item>
    </izvorni_sadrzaj>
    <derivirana_varijabla naziv="DomainObject.Predmet.ProtuStrankaListFormated_1">
      <item>MORKON, društvo s ograničenom odgovornošću za graditeljstvo, trgovinu i turizam</item>
    </derivirana_varijabla>
  </DomainObject.Predmet.ProtuStrankaListFormated>
  <DomainObject.Predmet.ProtuStrankaListFormatedOIB>
    <izvorni_sadrzaj>
      <item>MORKON, društvo s ograničenom odgovornošću za graditeljstvo, trgovinu i turizam, OIB 10001825959</item>
    </izvorni_sadrzaj>
    <derivirana_varijabla naziv="DomainObject.Predmet.ProtuStrankaListFormatedOIB_1">
      <item>MORKON, društvo s ograničenom odgovornošću za graditeljstvo, trgovinu i turizam, OIB 10001825959</item>
    </derivirana_varijabla>
  </DomainObject.Predmet.ProtuStrankaListFormatedOIB>
  <DomainObject.Predmet.ProtuStrankaListFormatedWithAdress>
    <izvorni_sadrzaj>
      <item>MORKON, društvo s ograničenom odgovornošću za graditeljstvo, trgovinu i turizam, Veli Iž 218, 23284 Veli Iž</item>
    </izvorni_sadrzaj>
    <derivirana_varijabla naziv="DomainObject.Predmet.ProtuStrankaListFormatedWithAdress_1">
      <item>MORKON, društvo s ograničenom odgovornošću za graditeljstvo, trgovinu i turizam, Veli Iž 218, 23284 Veli Iž</item>
    </derivirana_varijabla>
  </DomainObject.Predmet.ProtuStrankaListFormatedWithAdress>
  <DomainObject.Predmet.ProtuStrankaListFormatedWithAdressOIB>
    <izvorni_sadrzaj>
      <item>MORKON, društvo s ograničenom odgovornošću za graditeljstvo, trgovinu i turizam, OIB 10001825959, Veli Iž 218, 23284 Veli Iž</item>
    </izvorni_sadrzaj>
    <derivirana_varijabla naziv="DomainObject.Predmet.ProtuStrankaListFormatedWithAdressOIB_1">
      <item>MORKON, društvo s ograničenom odgovornošću za graditeljstvo, trgovinu i turizam, OIB 10001825959, Veli Iž 218, 23284 Veli Iž</item>
    </derivirana_varijabla>
  </DomainObject.Predmet.ProtuStrankaListFormatedWithAdressOIB>
  <DomainObject.Predmet.ProtuStrankaListNazivFormated>
    <izvorni_sadrzaj>
      <item>MORKON, društvo s ograničenom odgovornošću za graditeljstvo, trgovinu i turizam</item>
    </izvorni_sadrzaj>
    <derivirana_varijabla naziv="DomainObject.Predmet.ProtuStrankaListNazivFormated_1">
      <item>MORKON, društvo s ograničenom odgovornošću za graditeljstvo, trgovinu i turizam</item>
    </derivirana_varijabla>
  </DomainObject.Predmet.ProtuStrankaListNazivFormated>
  <DomainObject.Predmet.ProtuStrankaListNazivFormatedOIB>
    <izvorni_sadrzaj>
      <item>MORKON, društvo s ograničenom odgovornošću za graditeljstvo, trgovinu i turizam, OIB 10001825959</item>
    </izvorni_sadrzaj>
    <derivirana_varijabla naziv="DomainObject.Predmet.ProtuStrankaListNazivFormatedOIB_1">
      <item>MORKON, društvo s ograničenom odgovornošću za graditeljstvo, trgovinu i turizam, OIB 10001825959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MORKON, društvo s ograničenom odgovornošću za graditeljstvo, trgovinu i turizam</izvorni_sadrzaj>
    <derivirana_varijabla naziv="DomainObject.Predmet.ProtustrankaIDrugi_1">MORKON, društvo s ograničenom odgovornošću za graditeljstvo,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MORKON, društvo s ograničenom odgovornošću za graditeljstvo, trgovinu i turizam, OIB 10001825959, Veli Iž 218, 23284 Veli Iž</izvorni_sadrzaj>
    <derivirana_varijabla naziv="DomainObject.Predmet.ProtustrankaIDrugiAdressOIB_1">MORKON, društvo s ograničenom odgovornošću za graditeljstvo, trgovinu i turizam, OIB 10001825959, Veli Iž 218,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MORKON, društvo s ograničenom odgovornošću za graditeljstvo, trgovinu i turizam</item>
    </izvorni_sadrzaj>
    <derivirana_varijabla naziv="DomainObject.Predmet.SudioniciListNaziv_1">
      <item>FINA</item>
      <item>MORKON, društvo s ograničenom odgovornošću za graditeljstvo, trgovinu i turizam</item>
    </derivirana_varijabla>
  </DomainObject.Predmet.SudioniciListNaziv>
  <DomainObject.Predmet.SudioniciListAdressOIB>
    <izvorni_sadrzaj>
      <item>FINA, OIB 85821130368</item>
      <item>MORKON, društvo s ograničenom odgovornošću za graditeljstvo, trgovinu i turizam, OIB 10001825959, Veli Iž 218,23284 Veli Iž</item>
    </izvorni_sadrzaj>
    <derivirana_varijabla naziv="DomainObject.Predmet.SudioniciListAdressOIB_1">
      <item>FINA, OIB 85821130368</item>
      <item>MORKON, društvo s ograničenom odgovornošću za graditeljstvo, trgovinu i turizam, OIB 10001825959, Veli Iž 218,23284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10001825959</item>
    </izvorni_sadrzaj>
    <derivirana_varijabla naziv="DomainObject.Predmet.SudioniciListNazivOIB_1">
      <item>, OIB 85821130368</item>
      <item>, OIB 10001825959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79</properties:Words>
  <properties:Characters>418</properties:Characters>
  <properties:Lines>34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2016-10-24T08:11:00Z</dcterms:created>
  <dc:creator>Administrator</dc:creator>
  <cp:lastModifiedBy>Martina Kalmeta</cp:lastModifiedBy>
  <cp:lastPrinted>2016-09-27T09:50:00Z</cp:lastPrinted>
  <dcterms:modified xmlns:xsi="http://www.w3.org/2001/XMLSchema-instance" xsi:type="dcterms:W3CDTF">2017-02-06T09:04:00Z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