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d4f8" w14:paraId="d78d4f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647E2">
        <w:t>72</w:t>
      </w:r>
      <w:r w:rsidR="00362596">
        <w:t>9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62596">
        <w:t>DONtours, d.o.o., Zadar, Obala Kneza Branimira bb, OIB: 16907648315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362596">
        <w:t>DONtours, d.o.o., Zadar, Obala Kneza Branimira bb, OIB: 16907648315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97C25">
        <w:t>11</w:t>
      </w:r>
      <w:r w:rsidR="00A70A5D">
        <w:t>,</w:t>
      </w:r>
      <w:r w:rsidR="00653ED9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97C25">
        <w:t>11</w:t>
      </w:r>
      <w:r w:rsidR="00F92198">
        <w:t>,</w:t>
      </w:r>
      <w:r w:rsidR="00653ED9">
        <w:t>12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53ED9">
        <w:t>DONtours,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653ED9">
        <w:t>1405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653ED9">
        <w:t>65.788,63</w:t>
      </w:r>
      <w:r w:rsidR="00EB6C13">
        <w:t xml:space="preserve"> </w:t>
      </w:r>
      <w:r w:rsidR="00245588" w:rsidRPr="006A6907">
        <w:t>kun</w:t>
      </w:r>
      <w:r w:rsidR="00653ED9">
        <w:t>e</w:t>
      </w:r>
      <w:r w:rsidR="00673D65" w:rsidRPr="006A6907">
        <w:t xml:space="preserve">, te da ima </w:t>
      </w:r>
      <w:r w:rsidR="00653ED9">
        <w:t>šest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4366F">
        <w:t>0</w:t>
      </w:r>
      <w:r w:rsidR="00044E83">
        <w:t>9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53ED9">
        <w:t>DONtours, d.o.o., Zadar</w:t>
      </w:r>
      <w:r w:rsidR="00653ED9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362596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KASTRIJOT PREKPALAJ, Zadar, Ulica Borka Šarlije-kese 40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17E9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647E2">
      <w:t>72</w:t>
    </w:r>
    <w:r w:rsidR="00362596">
      <w:t>9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7E99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7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7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DONtours, d.o.o. za turizam, trgovinu i usluge</izvorni_sadrzaj>
    <derivirana_varijabla naziv="DomainObject.Predmet.ProtustrankaFormated_1">  DONtours, d.o.o. za turizam, trgovinu i usluge</derivirana_varijabla>
  </DomainObject.Predmet.ProtustrankaFormated>
  <DomainObject.Predmet.ProtustrankaFormatedOIB>
    <izvorni_sadrzaj>  DONtours, d.o.o. za turizam, trgovinu i usluge, OIB 16907648315</izvorni_sadrzaj>
    <derivirana_varijabla naziv="DomainObject.Predmet.ProtustrankaFormatedOIB_1">  DONtours, d.o.o. za turizam, trgovinu i usluge, OIB 16907648315</derivirana_varijabla>
  </DomainObject.Predmet.ProtustrankaFormatedOIB>
  <DomainObject.Predmet.ProtustrankaFormatedWithAdress>
    <izvorni_sadrzaj> DONtours, d.o.o. za turizam, trgovinu i usluge, Obala Kneza Branimira/bb, 23000 Zadar</izvorni_sadrzaj>
    <derivirana_varijabla naziv="DomainObject.Predmet.ProtustrankaFormatedWithAdress_1"> DONtours, d.o.o. za turizam, trgovinu i usluge, Obala Kneza Branimira/bb, 23000 Zadar</derivirana_varijabla>
  </DomainObject.Predmet.ProtustrankaFormatedWithAdress>
  <DomainObject.Predmet.ProtustrankaFormatedWithAdressOIB>
    <izvorni_sadrzaj> DONtours, d.o.o. za turizam, trgovinu i usluge, OIB 16907648315, Obala Kneza Branimira/bb, 23000 Zadar</izvorni_sadrzaj>
    <derivirana_varijabla naziv="DomainObject.Predmet.ProtustrankaFormatedWithAdressOIB_1"> DONtours, d.o.o. za turizam, trgovinu i usluge, OIB 16907648315, Obala Kneza Branimira/bb, 23000 Zadar</derivirana_varijabla>
  </DomainObject.Predmet.ProtustrankaFormatedWithAdressOIB>
  <DomainObject.Predmet.ProtustrankaWithAdress>
    <izvorni_sadrzaj>DONtours, d.o.o. za turizam, trgovinu i usluge Obala Kneza Branimira/bb, 23000 Zadar</izvorni_sadrzaj>
    <derivirana_varijabla naziv="DomainObject.Predmet.ProtustrankaWithAdress_1">DONtours, d.o.o. za turizam, trgovinu i usluge Obala Kneza Branimira/bb, 23000 Zadar</derivirana_varijabla>
  </DomainObject.Predmet.ProtustrankaWithAdress>
  <DomainObject.Predmet.ProtustrankaWithAdressOIB>
    <izvorni_sadrzaj>DONtours, d.o.o. za turizam, trgovinu i usluge, OIB 16907648315, Obala Kneza Branimira/bb, 23000 Zadar</izvorni_sadrzaj>
    <derivirana_varijabla naziv="DomainObject.Predmet.ProtustrankaWithAdressOIB_1">DONtours, d.o.o. za turizam, trgovinu i usluge, OIB 16907648315, Obala Kneza Branimira/bb, 23000 Zadar</derivirana_varijabla>
  </DomainObject.Predmet.ProtustrankaWithAdressOIB>
  <DomainObject.Predmet.ProtustrankaNazivFormated>
    <izvorni_sadrzaj>DONtours, d.o.o. za turizam, trgovinu i usluge</izvorni_sadrzaj>
    <derivirana_varijabla naziv="DomainObject.Predmet.ProtustrankaNazivFormated_1">DONtours, d.o.o. za turizam, trgovinu i usluge</derivirana_varijabla>
  </DomainObject.Predmet.ProtustrankaNazivFormated>
  <DomainObject.Predmet.ProtustrankaNazivFormatedOIB>
    <izvorni_sadrzaj>DONtours, d.o.o. za turizam, trgovinu i usluge, OIB 16907648315</izvorni_sadrzaj>
    <derivirana_varijabla naziv="DomainObject.Predmet.ProtustrankaNazivFormatedOIB_1">DONtours, d.o.o. za turizam, trgovinu i usluge, OIB 16907648315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65788.63</izvorni_sadrzaj>
    <derivirana_varijabla naziv="DomainObject.Predmet.TrenutnaVrijednost_1">65788.63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DONtours, d.o.o. za turizam, trgovinu i usluge</item>
    </izvorni_sadrzaj>
    <derivirana_varijabla naziv="DomainObject.Predmet.ProtuStrankaListFormated_1">
      <item>DONtours, d.o.o. za turizam, trgovinu i usluge</item>
    </derivirana_varijabla>
  </DomainObject.Predmet.ProtuStrankaListFormated>
  <DomainObject.Predmet.ProtuStrankaListFormatedOIB>
    <izvorni_sadrzaj>
      <item>DONtours, d.o.o. za turizam, trgovinu i usluge, OIB 16907648315</item>
    </izvorni_sadrzaj>
    <derivirana_varijabla naziv="DomainObject.Predmet.ProtuStrankaListFormatedOIB_1">
      <item>DONtours, d.o.o. za turizam, trgovinu i usluge, OIB 16907648315</item>
    </derivirana_varijabla>
  </DomainObject.Predmet.ProtuStrankaListFormatedOIB>
  <DomainObject.Predmet.ProtuStrankaListFormatedWithAdress>
    <izvorni_sadrzaj>
      <item>DONtours, d.o.o. za turizam, trgovinu i usluge, Obala Kneza Branimira/bb, 23000 Zadar</item>
    </izvorni_sadrzaj>
    <derivirana_varijabla naziv="DomainObject.Predmet.ProtuStrankaListFormatedWithAdress_1">
      <item>DONtours, d.o.o. za turizam, trgovinu i usluge, Obala Kneza Branimira/bb, 23000 Zadar</item>
    </derivirana_varijabla>
  </DomainObject.Predmet.ProtuStrankaListFormatedWithAdress>
  <DomainObject.Predmet.ProtuStrankaListFormatedWithAdressOIB>
    <izvorni_sadrzaj>
      <item>DONtours, d.o.o. za turizam, trgovinu i usluge, OIB 16907648315, Obala Kneza Branimira/bb, 23000 Zadar</item>
    </izvorni_sadrzaj>
    <derivirana_varijabla naziv="DomainObject.Predmet.ProtuStrankaListFormatedWithAdressOIB_1">
      <item>DONtours, d.o.o. za turizam, trgovinu i usluge, OIB 16907648315, Obala Kneza Branimira/bb, 23000 Zadar</item>
    </derivirana_varijabla>
  </DomainObject.Predmet.ProtuStrankaListFormatedWithAdressOIB>
  <DomainObject.Predmet.ProtuStrankaListNazivFormated>
    <izvorni_sadrzaj>
      <item>DONtours, d.o.o. za turizam, trgovinu i usluge</item>
    </izvorni_sadrzaj>
    <derivirana_varijabla naziv="DomainObject.Predmet.ProtuStrankaListNazivFormated_1">
      <item>DONtours, d.o.o. za turizam, trgovinu i usluge</item>
    </derivirana_varijabla>
  </DomainObject.Predmet.ProtuStrankaListNazivFormated>
  <DomainObject.Predmet.ProtuStrankaListNazivFormatedOIB>
    <izvorni_sadrzaj>
      <item>DONtours, d.o.o. za turizam, trgovinu i usluge, OIB 16907648315</item>
    </izvorni_sadrzaj>
    <derivirana_varijabla naziv="DomainObject.Predmet.ProtuStrankaListNazivFormatedOIB_1">
      <item>DONtours, d.o.o. za turizam, trgovinu i usluge, OIB 16907648315</item>
    </derivirana_varijabla>
  </DomainObject.Predmet.ProtuStrankaListNazivFormatedOIB>
  <DomainObject.Predmet.OstaliListFormated>
    <izvorni_sadrzaj>
      <item>Kastrijot Prekpalaj</item>
    </izvorni_sadrzaj>
    <derivirana_varijabla naziv="DomainObject.Predmet.OstaliListFormated_1">
      <item>Kastrijot Prekpalaj</item>
    </derivirana_varijabla>
  </DomainObject.Predmet.OstaliListFormated>
  <DomainObject.Predmet.OstaliListFormatedOIB>
    <izvorni_sadrzaj>
      <item>Kastrijot Prekpalaj, OIB 27443016741</item>
    </izvorni_sadrzaj>
    <derivirana_varijabla naziv="DomainObject.Predmet.OstaliListFormatedOIB_1">
      <item>Kastrijot Prekpalaj, OIB 27443016741</item>
    </derivirana_varijabla>
  </DomainObject.Predmet.OstaliListFormatedOIB>
  <DomainObject.Predmet.OstaliListFormatedWithAdress>
    <izvorni_sadrzaj>
      <item>Kastrijot Prekpalaj, Ulica Borka Šarlije-kese 40, 23000 Zadar</item>
    </izvorni_sadrzaj>
    <derivirana_varijabla naziv="DomainObject.Predmet.OstaliListFormatedWithAdress_1">
      <item>Kastrijot Prekpalaj, Ulica Borka Šarlije-kese 40, 23000 Zadar</item>
    </derivirana_varijabla>
  </DomainObject.Predmet.OstaliListFormatedWithAdress>
  <DomainObject.Predmet.OstaliListFormatedWithAdressOIB>
    <izvorni_sadrzaj>
      <item>Kastrijot Prekpalaj, OIB 27443016741, Ulica Borka Šarlije-kese 40, 23000 Zadar</item>
    </izvorni_sadrzaj>
    <derivirana_varijabla naziv="DomainObject.Predmet.OstaliListFormatedWithAdressOIB_1">
      <item>Kastrijot Prekpalaj, OIB 27443016741, Ulica Borka Šarlije-kese 40, 23000 Zadar</item>
    </derivirana_varijabla>
  </DomainObject.Predmet.OstaliListFormatedWithAdressOIB>
  <DomainObject.Predmet.OstaliListNazivFormated>
    <izvorni_sadrzaj>
      <item>Kastrijot Prekpalaj</item>
    </izvorni_sadrzaj>
    <derivirana_varijabla naziv="DomainObject.Predmet.OstaliListNazivFormated_1">
      <item>Kastrijot Prekpalaj</item>
    </derivirana_varijabla>
  </DomainObject.Predmet.OstaliListNazivFormated>
  <DomainObject.Predmet.OstaliListNazivFormatedOIB>
    <izvorni_sadrzaj>
      <item>Kastrijot Prekpalaj, OIB 27443016741</item>
    </izvorni_sadrzaj>
    <derivirana_varijabla naziv="DomainObject.Predmet.OstaliListNazivFormatedOIB_1">
      <item>Kastrijot Prekpalaj, OIB 27443016741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DONtours, d.o.o. za turizam, trgovinu i usluge</izvorni_sadrzaj>
    <derivirana_varijabla naziv="DomainObject.Predmet.ProtustrankaIDrugi_1">DONtours, d.o.o. za turizam,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DONtours, d.o.o. za turizam, trgovinu i usluge, OIB 16907648315, Obala Kneza Branimira/bb, 23000 Zadar</izvorni_sadrzaj>
    <derivirana_varijabla naziv="DomainObject.Predmet.ProtustrankaIDrugiAdressOIB_1">DONtours, d.o.o. za turizam, trgovinu i usluge, OIB 16907648315, Obala Kneza Branimira/bb,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DONtours, d.o.o. za turizam, trgovinu i usluge</item>
      <item>Kastrijot Prekpalaj</item>
    </izvorni_sadrzaj>
    <derivirana_varijabla naziv="DomainObject.Predmet.SudioniciListNaziv_1">
      <item>Financijska agencija</item>
      <item>DONtours, d.o.o. za turizam, trgovinu i usluge</item>
      <item>Kastrijot Prekpalaj</item>
    </derivirana_varijabla>
  </DomainObject.Predmet.SudioniciListNaziv>
  <DomainObject.Predmet.SudioniciListAdressOIB>
    <izvorni_sadrzaj>
      <item>Financijska agencija, OIB 85821130368, Ivana Danila 4,23000 Zadar</item>
      <item>DONtours, d.o.o. za turizam, trgovinu i usluge, OIB 16907648315, Obala Kneza Branimira/bb,23000 Zadar</item>
      <item>Kastrijot Prekpalaj, OIB 27443016741, Ulica Borka Šarlije-kese 40,23000 Zadar</item>
    </izvorni_sadrzaj>
    <derivirana_varijabla naziv="DomainObject.Predmet.SudioniciListAdressOIB_1">
      <item>Financijska agencija, OIB 85821130368, Ivana Danila 4,23000 Zadar</item>
      <item>DONtours, d.o.o. za turizam, trgovinu i usluge, OIB 16907648315, Obala Kneza Branimira/bb,23000 Zadar</item>
      <item>Kastrijot Prekpalaj, OIB 27443016741, Ulica Borka Šarlije-kese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16907648315</item>
      <item>, OIB 27443016741</item>
    </izvorni_sadrzaj>
    <derivirana_varijabla naziv="DomainObject.Predmet.SudioniciListNazivOIB_1">
      <item>, OIB 85821130368</item>
      <item>, OIB 16907648315</item>
      <item>, OIB 27443016741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1ABFA-06E2-4781-8E6D-8E802D82F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1880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2016-05-09T09:42:00Z</dcterms:created>
  <dc:creator>Administrator</dc:creator>
  <cp:lastModifiedBy>wsadmin</cp:lastModifiedBy>
  <cp:lastPrinted>2016-05-09T09:35:00Z</cp:lastPrinted>
  <dcterms:modified xmlns:xsi="http://www.w3.org/2001/XMLSchema-instance" xsi:type="dcterms:W3CDTF">2016-05-09T11:56:00Z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