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e2171" w14:paraId="91e2171" w:rsidRDefault="00774B6C" w:rsidR="00DD7199" w:rsidRPr="00C731A7">
      <w:pPr>
        <w15:collapsed w:val="false"/>
        <w:rPr>
          <w:bCs/>
        </w:rPr>
      </w:pPr>
      <w:bookmarkStart w:name="_GoBack" w:id="0"/>
      <w:bookmarkEnd w:id="0"/>
      <w:r w:rsidRPr="00C731A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C731A7">
        <w:rPr>
          <w:bCs/>
        </w:rPr>
        <w:t xml:space="preserve"> </w:t>
      </w:r>
    </w:p>
    <w:p w:rsidRDefault="00095A3D" w:rsidR="00095A3D" w:rsidRPr="00C731A7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C731A7">
      <w:pPr>
        <w:pStyle w:val="Naslov1"/>
        <w:rPr>
          <w:rFonts w:cs="Times New Roman" w:hAnsi="Times New Roman" w:ascii="Times New Roman"/>
          <w:b w:val="false"/>
        </w:rPr>
      </w:pPr>
      <w:r w:rsidRPr="00C731A7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C731A7">
      <w:pPr>
        <w:rPr>
          <w:bCs/>
        </w:rPr>
      </w:pPr>
      <w:r w:rsidRPr="00C731A7">
        <w:rPr>
          <w:bCs/>
        </w:rPr>
        <w:t xml:space="preserve">TRGOVAČKI </w:t>
      </w:r>
      <w:r w:rsidR="00467371" w:rsidRPr="00C731A7">
        <w:rPr>
          <w:bCs/>
        </w:rPr>
        <w:t>SUD U ZAGREBU</w:t>
      </w:r>
    </w:p>
    <w:p w:rsidRDefault="00467371" w:rsidR="00A232E1" w:rsidRPr="00C731A7">
      <w:pPr>
        <w:rPr>
          <w:bCs/>
        </w:rPr>
      </w:pPr>
      <w:r w:rsidRPr="00C731A7">
        <w:rPr>
          <w:bCs/>
        </w:rPr>
        <w:t xml:space="preserve">Zagreb, </w:t>
      </w:r>
      <w:proofErr w:type="spellStart"/>
      <w:r w:rsidRPr="00C731A7">
        <w:rPr>
          <w:bCs/>
        </w:rPr>
        <w:t>Amruševa</w:t>
      </w:r>
      <w:proofErr w:type="spellEnd"/>
      <w:r w:rsidRPr="00C731A7">
        <w:rPr>
          <w:bCs/>
        </w:rPr>
        <w:t xml:space="preserve"> 2/II</w:t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85029E" w:rsidRPr="00C731A7">
        <w:rPr>
          <w:bCs/>
        </w:rPr>
        <w:tab/>
      </w:r>
      <w:r w:rsidR="00074FC2" w:rsidRPr="00C731A7">
        <w:rPr>
          <w:bCs/>
        </w:rPr>
        <w:t xml:space="preserve">               </w:t>
      </w:r>
    </w:p>
    <w:p w:rsidRDefault="00A232E1" w:rsidP="00D96F52" w:rsidR="007356D2" w:rsidRPr="00C731A7">
      <w:pPr>
        <w:jc w:val="center"/>
        <w:rPr>
          <w:bCs/>
        </w:rPr>
      </w:pPr>
      <w:r w:rsidRPr="00C731A7">
        <w:rPr>
          <w:bCs/>
        </w:rPr>
        <w:t xml:space="preserve">R E P U B L I K A   H R V A T S K A </w:t>
      </w:r>
    </w:p>
    <w:p w:rsidRDefault="00AC528D" w:rsidP="00D96F52" w:rsidR="00AC528D" w:rsidRPr="00C731A7">
      <w:pPr>
        <w:jc w:val="center"/>
        <w:rPr>
          <w:bCs/>
        </w:rPr>
      </w:pPr>
    </w:p>
    <w:p w:rsidRDefault="00D96F52" w:rsidP="00D96F52" w:rsidR="00D96F52" w:rsidRPr="00C731A7">
      <w:pPr>
        <w:jc w:val="center"/>
        <w:rPr>
          <w:bCs/>
        </w:rPr>
      </w:pPr>
      <w:r w:rsidRPr="00C731A7">
        <w:rPr>
          <w:bCs/>
        </w:rPr>
        <w:t>R J E Š E NJ E</w:t>
      </w:r>
    </w:p>
    <w:p w:rsidRDefault="00AC528D" w:rsidP="00D96F52" w:rsidR="00AC528D" w:rsidRPr="00C731A7">
      <w:pPr>
        <w:jc w:val="center"/>
        <w:rPr>
          <w:bCs/>
        </w:rPr>
      </w:pPr>
    </w:p>
    <w:p w:rsidRDefault="00BB357F" w:rsidP="00BB357F" w:rsidR="00BB357F" w:rsidRPr="00DF088F">
      <w:pPr>
        <w:ind w:firstLine="708"/>
        <w:jc w:val="both"/>
      </w:pPr>
      <w:r w:rsidRPr="00DF088F">
        <w:rPr>
          <w:bCs/>
        </w:rPr>
        <w:t>Trgovački sud u Zagrebu, p</w:t>
      </w:r>
      <w:r w:rsidRPr="00DF088F"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Pr="00DF088F">
        <w:rPr>
          <w:rFonts w:eastAsiaTheme="minorEastAsia"/>
        </w:rPr>
        <w:t xml:space="preserve">Tomislav </w:t>
      </w:r>
      <w:proofErr w:type="spellStart"/>
      <w:r w:rsidRPr="00DF088F">
        <w:rPr>
          <w:rFonts w:eastAsiaTheme="minorEastAsia"/>
        </w:rPr>
        <w:t>Čičko</w:t>
      </w:r>
      <w:proofErr w:type="spellEnd"/>
      <w:r w:rsidRPr="00DF088F">
        <w:rPr>
          <w:rFonts w:eastAsiaTheme="minorEastAsia"/>
        </w:rPr>
        <w:t xml:space="preserve">, vlasnik obrta "TONI" obrt za centralo grijanje i klimatizaciju, Zagreb, </w:t>
      </w:r>
      <w:proofErr w:type="spellStart"/>
      <w:r w:rsidRPr="00DF088F">
        <w:rPr>
          <w:rFonts w:eastAsiaTheme="minorEastAsia"/>
        </w:rPr>
        <w:t>Melinišće</w:t>
      </w:r>
      <w:proofErr w:type="spellEnd"/>
      <w:r w:rsidRPr="00DF088F">
        <w:rPr>
          <w:rFonts w:eastAsiaTheme="minorEastAsia"/>
        </w:rPr>
        <w:t xml:space="preserve"> 9, OIB: 24480616980</w:t>
      </w:r>
      <w:r w:rsidRPr="00DF088F">
        <w:t xml:space="preserve">, dana </w:t>
      </w:r>
      <w:r>
        <w:t>02. svibnja 2018. godine</w:t>
      </w:r>
    </w:p>
    <w:p w:rsidRDefault="007A793A" w:rsidR="007A793A">
      <w:pPr>
        <w:jc w:val="center"/>
        <w:rPr>
          <w:bCs/>
        </w:rPr>
      </w:pPr>
    </w:p>
    <w:p w:rsidRDefault="00D96F52" w:rsidR="00E70CFA" w:rsidRPr="00C731A7">
      <w:pPr>
        <w:jc w:val="center"/>
        <w:rPr>
          <w:bCs/>
        </w:rPr>
      </w:pPr>
      <w:r w:rsidRPr="00C731A7">
        <w:rPr>
          <w:bCs/>
        </w:rPr>
        <w:t>r i j e š i o</w:t>
      </w:r>
      <w:r w:rsidR="00E70CFA" w:rsidRPr="00C731A7">
        <w:rPr>
          <w:bCs/>
        </w:rPr>
        <w:t xml:space="preserve">   j e </w:t>
      </w:r>
    </w:p>
    <w:p w:rsidRDefault="00E70CFA" w:rsidR="00E70CFA" w:rsidRPr="00C731A7">
      <w:pPr>
        <w:jc w:val="center"/>
        <w:rPr>
          <w:bCs/>
        </w:rPr>
      </w:pPr>
    </w:p>
    <w:p w:rsidRDefault="00324EEA" w:rsidP="001B7547" w:rsidR="00E014FF">
      <w:pPr>
        <w:jc w:val="both"/>
      </w:pPr>
      <w:r w:rsidRPr="00C731A7">
        <w:rPr>
          <w:bCs/>
        </w:rPr>
        <w:tab/>
      </w:r>
      <w:r w:rsidR="00D96F52" w:rsidRPr="00C731A7">
        <w:rPr>
          <w:bCs/>
        </w:rPr>
        <w:t xml:space="preserve">Ispravlja se rješenje ovog suda, poslovni broj </w:t>
      </w:r>
      <w:r w:rsidR="00AC528D" w:rsidRPr="00C731A7">
        <w:rPr>
          <w:bCs/>
        </w:rPr>
        <w:t>gornji,</w:t>
      </w:r>
      <w:r w:rsidR="00D96F52" w:rsidRPr="00C731A7">
        <w:rPr>
          <w:bCs/>
        </w:rPr>
        <w:t xml:space="preserve"> </w:t>
      </w:r>
      <w:r w:rsidR="00F77F57" w:rsidRPr="00C731A7">
        <w:rPr>
          <w:bCs/>
        </w:rPr>
        <w:t xml:space="preserve">od </w:t>
      </w:r>
      <w:r w:rsidR="00BB357F">
        <w:rPr>
          <w:bCs/>
        </w:rPr>
        <w:t>26. travnja</w:t>
      </w:r>
      <w:r w:rsidR="002F28E9">
        <w:rPr>
          <w:bCs/>
        </w:rPr>
        <w:t xml:space="preserve"> 2018</w:t>
      </w:r>
      <w:r w:rsidR="00D96F52" w:rsidRPr="00C731A7">
        <w:rPr>
          <w:bCs/>
        </w:rPr>
        <w:t>.</w:t>
      </w:r>
      <w:r w:rsidR="00AC528D" w:rsidRPr="00C731A7">
        <w:rPr>
          <w:bCs/>
        </w:rPr>
        <w:t>,</w:t>
      </w:r>
      <w:r w:rsidR="00D96F52" w:rsidRPr="00C731A7">
        <w:rPr>
          <w:bCs/>
        </w:rPr>
        <w:t xml:space="preserve"> </w:t>
      </w:r>
      <w:r w:rsidR="00FE676D" w:rsidRPr="00C731A7">
        <w:rPr>
          <w:bCs/>
        </w:rPr>
        <w:t xml:space="preserve">u pogledu </w:t>
      </w:r>
      <w:r w:rsidR="00BB357F">
        <w:rPr>
          <w:bCs/>
        </w:rPr>
        <w:t xml:space="preserve">naziva dužnika </w:t>
      </w:r>
      <w:r w:rsidR="00D96F52" w:rsidRPr="00C731A7">
        <w:rPr>
          <w:bCs/>
        </w:rPr>
        <w:t xml:space="preserve">na način da u </w:t>
      </w:r>
      <w:r w:rsidR="00BB357F">
        <w:rPr>
          <w:bCs/>
        </w:rPr>
        <w:t xml:space="preserve">obrazloženju, redak drugi </w:t>
      </w:r>
      <w:r w:rsidR="00FE676D" w:rsidRPr="00C731A7">
        <w:rPr>
          <w:bCs/>
        </w:rPr>
        <w:t xml:space="preserve">umjesto </w:t>
      </w:r>
      <w:r w:rsidR="007A793A">
        <w:rPr>
          <w:bCs/>
        </w:rPr>
        <w:t>"</w:t>
      </w:r>
      <w:r w:rsidR="00BB357F" w:rsidRPr="00DF088F">
        <w:rPr>
          <w:rFonts w:eastAsiaTheme="minorEastAsia"/>
        </w:rPr>
        <w:t>EUROFAKT d.o.o., Zagreb, Avenija Dubrovnik 10, OIB: 80262558324</w:t>
      </w:r>
      <w:r w:rsidR="001B7547">
        <w:rPr>
          <w:bCs/>
        </w:rPr>
        <w:t xml:space="preserve">" </w:t>
      </w:r>
      <w:r w:rsidR="00FE676D" w:rsidRPr="00C731A7">
        <w:rPr>
          <w:bCs/>
        </w:rPr>
        <w:t xml:space="preserve">treba </w:t>
      </w:r>
      <w:r w:rsidR="002913ED" w:rsidRPr="00C731A7">
        <w:rPr>
          <w:bCs/>
        </w:rPr>
        <w:t xml:space="preserve">ispravno </w:t>
      </w:r>
      <w:r w:rsidR="00FE676D" w:rsidRPr="00C731A7">
        <w:rPr>
          <w:bCs/>
        </w:rPr>
        <w:t>stajati</w:t>
      </w:r>
      <w:r w:rsidR="00C731A7" w:rsidRPr="00C731A7">
        <w:rPr>
          <w:bCs/>
        </w:rPr>
        <w:t xml:space="preserve"> </w:t>
      </w:r>
      <w:r w:rsidR="001B7547">
        <w:rPr>
          <w:bCs/>
        </w:rPr>
        <w:t>"</w:t>
      </w:r>
      <w:r w:rsidR="001B7547" w:rsidRPr="001B7547">
        <w:t xml:space="preserve"> </w:t>
      </w:r>
      <w:r w:rsidR="00BB357F" w:rsidRPr="00DF088F">
        <w:rPr>
          <w:rFonts w:eastAsiaTheme="minorEastAsia"/>
        </w:rPr>
        <w:t xml:space="preserve">Tomislav </w:t>
      </w:r>
      <w:proofErr w:type="spellStart"/>
      <w:r w:rsidR="00BB357F" w:rsidRPr="00DF088F">
        <w:rPr>
          <w:rFonts w:eastAsiaTheme="minorEastAsia"/>
        </w:rPr>
        <w:t>Čičko</w:t>
      </w:r>
      <w:proofErr w:type="spellEnd"/>
      <w:r w:rsidR="00BB357F" w:rsidRPr="00DF088F">
        <w:rPr>
          <w:rFonts w:eastAsiaTheme="minorEastAsia"/>
        </w:rPr>
        <w:t xml:space="preserve">, vlasnik obrta "TONI" obrt za centralo grijanje i klimatizaciju, Zagreb, </w:t>
      </w:r>
      <w:proofErr w:type="spellStart"/>
      <w:r w:rsidR="00BB357F" w:rsidRPr="00DF088F">
        <w:rPr>
          <w:rFonts w:eastAsiaTheme="minorEastAsia"/>
        </w:rPr>
        <w:t>Melinišće</w:t>
      </w:r>
      <w:proofErr w:type="spellEnd"/>
      <w:r w:rsidR="00BB357F" w:rsidRPr="00DF088F">
        <w:rPr>
          <w:rFonts w:eastAsiaTheme="minorEastAsia"/>
        </w:rPr>
        <w:t xml:space="preserve"> 9, OIB: 24480616980</w:t>
      </w:r>
      <w:r w:rsidR="001B7547">
        <w:t>"</w:t>
      </w:r>
      <w:r w:rsidR="00C731A7">
        <w:t>.</w:t>
      </w:r>
    </w:p>
    <w:p w:rsidRDefault="00423B9F" w:rsidP="001B7547" w:rsidR="00423B9F" w:rsidRPr="001B7547">
      <w:pPr>
        <w:jc w:val="both"/>
      </w:pPr>
    </w:p>
    <w:p w:rsidRDefault="00D96F52" w:rsidP="00D96F52" w:rsidR="00D96F52" w:rsidRPr="00C731A7">
      <w:pPr>
        <w:rPr>
          <w:bCs/>
        </w:rPr>
      </w:pPr>
      <w:r w:rsidRPr="00C731A7">
        <w:rPr>
          <w:bCs/>
        </w:rPr>
        <w:t xml:space="preserve">                                                              </w:t>
      </w:r>
      <w:r w:rsidR="000151CA" w:rsidRPr="00C731A7">
        <w:rPr>
          <w:bCs/>
        </w:rPr>
        <w:t xml:space="preserve">   </w:t>
      </w:r>
      <w:r w:rsidRPr="00C731A7">
        <w:rPr>
          <w:bCs/>
        </w:rPr>
        <w:t>Obrazloženje</w:t>
      </w:r>
    </w:p>
    <w:p w:rsidRDefault="00797665" w:rsidP="00D96F52" w:rsidR="00797665" w:rsidRPr="00C731A7">
      <w:pPr>
        <w:rPr>
          <w:bCs/>
        </w:rPr>
      </w:pPr>
    </w:p>
    <w:p w:rsidRDefault="00D96F52" w:rsidP="00797665" w:rsidR="00095A3D" w:rsidRPr="00C731A7">
      <w:pPr>
        <w:jc w:val="both"/>
      </w:pPr>
      <w:r w:rsidRPr="00C731A7">
        <w:rPr>
          <w:bCs/>
        </w:rPr>
        <w:tab/>
        <w:t xml:space="preserve">U pisanju rješenja ovog suda, poslovni broj </w:t>
      </w:r>
      <w:r w:rsidR="00AC528D" w:rsidRPr="00C731A7">
        <w:rPr>
          <w:bCs/>
        </w:rPr>
        <w:t xml:space="preserve">gornji, od </w:t>
      </w:r>
      <w:r w:rsidR="00BB357F">
        <w:rPr>
          <w:bCs/>
        </w:rPr>
        <w:t>26</w:t>
      </w:r>
      <w:r w:rsidR="00AF7F37">
        <w:rPr>
          <w:bCs/>
        </w:rPr>
        <w:t>. travnja 2018</w:t>
      </w:r>
      <w:r w:rsidR="00F81FE4" w:rsidRPr="00C731A7">
        <w:rPr>
          <w:bCs/>
        </w:rPr>
        <w:t xml:space="preserve">., </w:t>
      </w:r>
      <w:r w:rsidR="00FE676D" w:rsidRPr="00C731A7">
        <w:rPr>
          <w:bCs/>
        </w:rPr>
        <w:t xml:space="preserve">u </w:t>
      </w:r>
      <w:r w:rsidR="00423B9F">
        <w:rPr>
          <w:bCs/>
        </w:rPr>
        <w:t>obrazloženju</w:t>
      </w:r>
      <w:r w:rsidR="00FE676D" w:rsidRPr="00C731A7">
        <w:rPr>
          <w:bCs/>
        </w:rPr>
        <w:t xml:space="preserve"> došlo je do očite greške </w:t>
      </w:r>
      <w:r w:rsidR="00BB357F">
        <w:rPr>
          <w:bCs/>
        </w:rPr>
        <w:t>u pisanju naziva dužnika</w:t>
      </w:r>
      <w:r w:rsidR="00AF7F37" w:rsidRPr="00C731A7">
        <w:rPr>
          <w:bCs/>
        </w:rPr>
        <w:t xml:space="preserve"> </w:t>
      </w:r>
      <w:r w:rsidR="00BB357F">
        <w:rPr>
          <w:bCs/>
        </w:rPr>
        <w:t>"</w:t>
      </w:r>
      <w:r w:rsidR="00BB357F" w:rsidRPr="00DF088F">
        <w:rPr>
          <w:rFonts w:eastAsiaTheme="minorEastAsia"/>
        </w:rPr>
        <w:t>EUROFAKT d.o.o., Zagreb, Avenija Dubrovnik 10, OIB: 80262558324</w:t>
      </w:r>
      <w:r w:rsidR="00BB357F">
        <w:rPr>
          <w:bCs/>
        </w:rPr>
        <w:t xml:space="preserve">" </w:t>
      </w:r>
      <w:r w:rsidR="00BB357F" w:rsidRPr="00C731A7">
        <w:rPr>
          <w:bCs/>
        </w:rPr>
        <w:t xml:space="preserve">treba ispravno stajati </w:t>
      </w:r>
      <w:r w:rsidR="00BB357F">
        <w:rPr>
          <w:bCs/>
        </w:rPr>
        <w:t>"</w:t>
      </w:r>
      <w:r w:rsidR="00BB357F" w:rsidRPr="001B7547">
        <w:t xml:space="preserve"> </w:t>
      </w:r>
      <w:r w:rsidR="00BB357F" w:rsidRPr="00DF088F">
        <w:rPr>
          <w:rFonts w:eastAsiaTheme="minorEastAsia"/>
        </w:rPr>
        <w:t xml:space="preserve">Tomislav </w:t>
      </w:r>
      <w:proofErr w:type="spellStart"/>
      <w:r w:rsidR="00BB357F" w:rsidRPr="00DF088F">
        <w:rPr>
          <w:rFonts w:eastAsiaTheme="minorEastAsia"/>
        </w:rPr>
        <w:t>Čičko</w:t>
      </w:r>
      <w:proofErr w:type="spellEnd"/>
      <w:r w:rsidR="00BB357F" w:rsidRPr="00DF088F">
        <w:rPr>
          <w:rFonts w:eastAsiaTheme="minorEastAsia"/>
        </w:rPr>
        <w:t xml:space="preserve">, vlasnik obrta "TONI" obrt za centralo grijanje i klimatizaciju, Zagreb, </w:t>
      </w:r>
      <w:proofErr w:type="spellStart"/>
      <w:r w:rsidR="00BB357F" w:rsidRPr="00DF088F">
        <w:rPr>
          <w:rFonts w:eastAsiaTheme="minorEastAsia"/>
        </w:rPr>
        <w:t>Melinišće</w:t>
      </w:r>
      <w:proofErr w:type="spellEnd"/>
      <w:r w:rsidR="00BB357F" w:rsidRPr="00DF088F">
        <w:rPr>
          <w:rFonts w:eastAsiaTheme="minorEastAsia"/>
        </w:rPr>
        <w:t xml:space="preserve"> 9, OIB: 24480616980</w:t>
      </w:r>
      <w:r w:rsidR="00BB357F">
        <w:t>"</w:t>
      </w:r>
      <w:r w:rsidR="00FE676D" w:rsidRPr="00C731A7">
        <w:rPr>
          <w:bCs/>
        </w:rPr>
        <w:t xml:space="preserve">, </w:t>
      </w:r>
      <w:r w:rsidRPr="00C731A7">
        <w:rPr>
          <w:bCs/>
        </w:rPr>
        <w:t>pa je odgovarajućom primjenom odredbe čl. 342. st. 1., 2. i 4. Zakona o parničnom postupku ("Narodne novine" broj 53/91, 91/92, 112/99, 88/01, 117/03, 88/05, 02/07, 84/08, 123/08, 57/11 i 25/13 – dalje: ZPP)</w:t>
      </w:r>
      <w:r w:rsidR="00E014FF" w:rsidRPr="00C731A7">
        <w:rPr>
          <w:bCs/>
        </w:rPr>
        <w:t>, a u svezi s člankom 10 SZ-a (NN 71/15</w:t>
      </w:r>
      <w:r w:rsidR="00FE676D" w:rsidRPr="00C731A7">
        <w:rPr>
          <w:bCs/>
        </w:rPr>
        <w:t>, 104/17</w:t>
      </w:r>
      <w:r w:rsidR="00E014FF" w:rsidRPr="00C731A7">
        <w:rPr>
          <w:bCs/>
        </w:rPr>
        <w:t>),</w:t>
      </w:r>
      <w:r w:rsidRPr="00C731A7">
        <w:rPr>
          <w:bCs/>
        </w:rPr>
        <w:t xml:space="preserve"> navedena pogreška u pisanju ispravljena i odlučeno je kao u izreci ovog rješenja.</w:t>
      </w:r>
    </w:p>
    <w:p w:rsidRDefault="008F0311" w:rsidP="00AC528D" w:rsidR="00CE649B" w:rsidRPr="00C731A7">
      <w:r w:rsidRPr="00C731A7">
        <w:t xml:space="preserve"> </w:t>
      </w:r>
    </w:p>
    <w:p w:rsidRDefault="008E55ED" w:rsidP="007014D3" w:rsidR="00901671" w:rsidRPr="00C731A7">
      <w:pPr>
        <w:jc w:val="center"/>
      </w:pPr>
      <w:r w:rsidRPr="00C731A7">
        <w:t xml:space="preserve">U Zagrebu, </w:t>
      </w:r>
      <w:r w:rsidR="00BB357F">
        <w:t>02. svibnja</w:t>
      </w:r>
      <w:r w:rsidR="00AF7F37">
        <w:t xml:space="preserve"> 2018</w:t>
      </w:r>
      <w:r w:rsidR="007B1F7D" w:rsidRPr="00C731A7">
        <w:t>.</w:t>
      </w:r>
      <w:r w:rsidR="00797665" w:rsidRPr="00C731A7">
        <w:t xml:space="preserve"> godine</w:t>
      </w:r>
      <w:r w:rsidR="007B1F7D" w:rsidRPr="00C731A7">
        <w:t xml:space="preserve"> </w:t>
      </w:r>
      <w:r w:rsidR="000F172F" w:rsidRPr="00C731A7">
        <w:t xml:space="preserve"> </w:t>
      </w:r>
      <w:r w:rsidR="0042103F" w:rsidRPr="00C731A7">
        <w:t xml:space="preserve"> </w:t>
      </w:r>
      <w:r w:rsidR="00824C2D" w:rsidRPr="00C731A7">
        <w:t xml:space="preserve"> </w:t>
      </w:r>
    </w:p>
    <w:p w:rsidRDefault="00AD5649" w:rsidP="007014D3" w:rsidR="00AD5649" w:rsidRPr="00C731A7">
      <w:pPr>
        <w:jc w:val="center"/>
      </w:pPr>
    </w:p>
    <w:p w:rsidRDefault="00E70CFA" w:rsidR="00E70CFA" w:rsidRPr="00C731A7"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="00773C20" w:rsidRPr="00C731A7">
        <w:t xml:space="preserve">         </w:t>
      </w:r>
      <w:r w:rsidR="00797665" w:rsidRPr="00C731A7">
        <w:tab/>
      </w:r>
      <w:r w:rsidR="00797665" w:rsidRPr="00C731A7">
        <w:tab/>
      </w:r>
      <w:r w:rsidR="00797665" w:rsidRPr="00C731A7">
        <w:tab/>
      </w:r>
      <w:r w:rsidR="00773C20" w:rsidRPr="00C731A7">
        <w:t xml:space="preserve"> </w:t>
      </w:r>
      <w:r w:rsidRPr="00C731A7">
        <w:t>SUDAC</w:t>
      </w:r>
      <w:r w:rsidR="00773C20" w:rsidRPr="00C731A7">
        <w:t>:</w:t>
      </w:r>
    </w:p>
    <w:p w:rsidRDefault="008E70E5" w:rsidP="00E53D3D" w:rsidR="00586C68">
      <w:pPr>
        <w:pStyle w:val="Uvuenotijeloteksta"/>
        <w:ind w:firstLine="141" w:left="1983"/>
        <w:jc w:val="right"/>
      </w:pPr>
      <w:r w:rsidRPr="00C731A7">
        <w:tab/>
      </w:r>
      <w:r w:rsidR="00013AA6" w:rsidRPr="00C731A7">
        <w:tab/>
      </w:r>
      <w:r w:rsidR="00013AA6" w:rsidRPr="00C731A7">
        <w:tab/>
      </w:r>
      <w:r w:rsidR="00013AA6" w:rsidRPr="00C731A7">
        <w:tab/>
      </w:r>
      <w:r w:rsidR="00013AA6" w:rsidRPr="00C731A7">
        <w:tab/>
      </w:r>
      <w:r w:rsidR="00074FC2" w:rsidRPr="00C731A7">
        <w:t>Vesna Sremac Šoštar</w:t>
      </w:r>
      <w:r w:rsidR="00586C68">
        <w:t>,v.r.</w:t>
      </w:r>
    </w:p>
    <w:p w:rsidRDefault="00586C68" w:rsidP="00D338FD" w:rsidR="00586C68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586C68" w:rsidP="00D522F6" w:rsidR="00DA015A" w:rsidRPr="00C731A7">
      <w:pPr>
        <w:pStyle w:val="Uvuenotijeloteksta"/>
        <w:ind w:firstLine="141" w:left="1983"/>
        <w:jc w:val="right"/>
      </w:pPr>
      <w:r>
        <w:t>Matea Bizjak</w:t>
      </w:r>
    </w:p>
    <w:p w:rsidRDefault="00FE676D" w:rsidP="0062477B" w:rsidR="00FE676D" w:rsidRPr="00C731A7">
      <w:pPr>
        <w:pStyle w:val="Naslov1"/>
        <w:rPr>
          <w:rFonts w:cs="Times New Roman" w:hAnsi="Times New Roman" w:ascii="Times New Roman"/>
          <w:b w:val="false"/>
        </w:rPr>
      </w:pPr>
    </w:p>
    <w:p w:rsidRDefault="00AE3593" w:rsidP="0062477B" w:rsidR="00AE3593">
      <w:pPr>
        <w:pStyle w:val="Naslov1"/>
        <w:rPr>
          <w:rFonts w:cs="Times New Roman" w:hAnsi="Times New Roman" w:ascii="Times New Roman"/>
          <w:b w:val="false"/>
        </w:rPr>
      </w:pPr>
    </w:p>
    <w:p w:rsidRDefault="00AE3593" w:rsidP="0062477B" w:rsidR="00AE3593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P="0062477B" w:rsidR="00E70CFA" w:rsidRPr="00C731A7">
      <w:pPr>
        <w:pStyle w:val="Naslov1"/>
        <w:rPr>
          <w:rFonts w:cs="Times New Roman" w:hAnsi="Times New Roman" w:ascii="Times New Roman"/>
          <w:b w:val="false"/>
        </w:rPr>
      </w:pPr>
      <w:r w:rsidRPr="00C731A7">
        <w:rPr>
          <w:rFonts w:cs="Times New Roman" w:hAnsi="Times New Roman" w:ascii="Times New Roman"/>
          <w:b w:val="false"/>
        </w:rPr>
        <w:t>POUKA O PRAVNOM LIJEKU</w:t>
      </w:r>
      <w:r w:rsidR="00D96F52" w:rsidRPr="00C731A7">
        <w:rPr>
          <w:rFonts w:cs="Times New Roman" w:hAnsi="Times New Roman" w:ascii="Times New Roman"/>
          <w:b w:val="false"/>
        </w:rPr>
        <w:t>:</w:t>
      </w:r>
    </w:p>
    <w:p w:rsidRDefault="00D96F52" w:rsidP="00D96F52" w:rsidR="00D96F52" w:rsidRPr="00C731A7">
      <w:r w:rsidRPr="00C731A7">
        <w:t xml:space="preserve">Protiv ovog rješenja dopuštena je  žalba Visokom trgovačkom sudu RH, a koja se podnosi u roku od 8 dana ovome sudu u 3 primjerka.  </w:t>
      </w:r>
    </w:p>
    <w:sectPr w:rsidSect="00150B87" w:rsidR="00D96F52" w:rsidRPr="00C731A7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770" w:rsidR="003F3770">
      <w:r>
        <w:separator/>
      </w:r>
    </w:p>
  </w:endnote>
  <w:endnote w:id="0" w:type="continuationSeparator">
    <w:p w:rsidRDefault="003F3770" w:rsidR="003F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770" w:rsidR="003F3770">
      <w:r>
        <w:separator/>
      </w:r>
    </w:p>
  </w:footnote>
  <w:footnote w:id="0" w:type="continuationSeparator">
    <w:p w:rsidRDefault="003F3770" w:rsidR="003F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6C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BB357F">
      <w:t>6897/16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797665" w:rsidR="00797665">
        <w:pPr>
          <w:pStyle w:val="Zaglavlje"/>
          <w:jc w:val="right"/>
        </w:pPr>
        <w:r>
          <w:t>48.St-</w:t>
        </w:r>
        <w:r w:rsidR="00BB357F">
          <w:t>6897/16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16759AB"/>
    <w:multiLevelType w:val="hybridMultilevel"/>
    <w:tmpl w:val="16E4AAA6"/>
    <w:lvl w:tplc="4F3AE30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14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1"/>
  </w:num>
  <w:num w:numId="3">
    <w:abstractNumId w:val="12"/>
  </w:num>
  <w:num w:numId="4">
    <w:abstractNumId w:val="14"/>
  </w:num>
  <w:num w:numId="5">
    <w:abstractNumId w:val="13"/>
  </w:num>
  <w:num w:numId="6">
    <w:abstractNumId w:val="4"/>
  </w:num>
  <w:num w:numId="7">
    <w:abstractNumId w:val="15"/>
  </w:num>
  <w:num w:numId="8">
    <w:abstractNumId w:val="9"/>
  </w:num>
  <w:num w:numId="9">
    <w:abstractNumId w:val="10"/>
  </w:num>
  <w:num w:numId="10">
    <w:abstractNumId w:val="1"/>
  </w:num>
  <w:num w:numId="11">
    <w:abstractNumId w:val="8"/>
  </w:num>
  <w:num w:numId="12">
    <w:abstractNumId w:val="0"/>
  </w:num>
  <w:num w:numId="13">
    <w:abstractNumId w:val="5"/>
  </w:num>
  <w:num w:numId="14">
    <w:abstractNumId w:val="2"/>
  </w:num>
  <w:num w:numId="15">
    <w:abstractNumId w:val="3"/>
  </w:num>
  <w:num w:numId="16">
    <w:abstractNumId w:val="16"/>
  </w:num>
  <w:num w:numId="1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71240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4546"/>
    <w:rsid w:val="001B6BC3"/>
    <w:rsid w:val="001B7547"/>
    <w:rsid w:val="001C031B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7C20"/>
    <w:rsid w:val="00226055"/>
    <w:rsid w:val="00231882"/>
    <w:rsid w:val="00257203"/>
    <w:rsid w:val="00257B3A"/>
    <w:rsid w:val="00264DAC"/>
    <w:rsid w:val="00270282"/>
    <w:rsid w:val="002913ED"/>
    <w:rsid w:val="00295AF6"/>
    <w:rsid w:val="002B57C5"/>
    <w:rsid w:val="002D076E"/>
    <w:rsid w:val="002E1EA2"/>
    <w:rsid w:val="002E77FD"/>
    <w:rsid w:val="002F28E9"/>
    <w:rsid w:val="00302384"/>
    <w:rsid w:val="00303818"/>
    <w:rsid w:val="003169DB"/>
    <w:rsid w:val="00320D61"/>
    <w:rsid w:val="00324EEA"/>
    <w:rsid w:val="00327C42"/>
    <w:rsid w:val="003312CF"/>
    <w:rsid w:val="00345A18"/>
    <w:rsid w:val="0035530F"/>
    <w:rsid w:val="003636E5"/>
    <w:rsid w:val="0037432D"/>
    <w:rsid w:val="00384A0E"/>
    <w:rsid w:val="003870E9"/>
    <w:rsid w:val="003958D8"/>
    <w:rsid w:val="003A1D93"/>
    <w:rsid w:val="003A2020"/>
    <w:rsid w:val="003A586E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23B9F"/>
    <w:rsid w:val="004322DD"/>
    <w:rsid w:val="0043539F"/>
    <w:rsid w:val="00436C31"/>
    <w:rsid w:val="00444175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510938"/>
    <w:rsid w:val="005118F8"/>
    <w:rsid w:val="00511F40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86C68"/>
    <w:rsid w:val="00591CF6"/>
    <w:rsid w:val="005942BD"/>
    <w:rsid w:val="00596C04"/>
    <w:rsid w:val="005B0183"/>
    <w:rsid w:val="005B2F85"/>
    <w:rsid w:val="005B6CF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67B7"/>
    <w:rsid w:val="00666AE5"/>
    <w:rsid w:val="00667A48"/>
    <w:rsid w:val="006738B3"/>
    <w:rsid w:val="00673B4B"/>
    <w:rsid w:val="006771AE"/>
    <w:rsid w:val="006A2BF7"/>
    <w:rsid w:val="006B004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7155"/>
    <w:rsid w:val="007F7412"/>
    <w:rsid w:val="008017A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C7E89"/>
    <w:rsid w:val="008E55ED"/>
    <w:rsid w:val="008E70E5"/>
    <w:rsid w:val="008F0311"/>
    <w:rsid w:val="008F312E"/>
    <w:rsid w:val="00901671"/>
    <w:rsid w:val="0091089F"/>
    <w:rsid w:val="00934762"/>
    <w:rsid w:val="009454E3"/>
    <w:rsid w:val="00957929"/>
    <w:rsid w:val="00964FEA"/>
    <w:rsid w:val="00970C98"/>
    <w:rsid w:val="00971A2A"/>
    <w:rsid w:val="00971E9F"/>
    <w:rsid w:val="00972861"/>
    <w:rsid w:val="00976D96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6277"/>
    <w:rsid w:val="009E7B92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64DE0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A6802"/>
    <w:rsid w:val="00AC528D"/>
    <w:rsid w:val="00AD1D38"/>
    <w:rsid w:val="00AD5649"/>
    <w:rsid w:val="00AE3593"/>
    <w:rsid w:val="00AE528E"/>
    <w:rsid w:val="00AE5C27"/>
    <w:rsid w:val="00AF32C1"/>
    <w:rsid w:val="00AF3699"/>
    <w:rsid w:val="00AF3A72"/>
    <w:rsid w:val="00AF5832"/>
    <w:rsid w:val="00AF6C17"/>
    <w:rsid w:val="00AF7F37"/>
    <w:rsid w:val="00B07E69"/>
    <w:rsid w:val="00B10266"/>
    <w:rsid w:val="00B2158F"/>
    <w:rsid w:val="00B215AA"/>
    <w:rsid w:val="00B34A18"/>
    <w:rsid w:val="00B430D0"/>
    <w:rsid w:val="00B46924"/>
    <w:rsid w:val="00B5201C"/>
    <w:rsid w:val="00B7751E"/>
    <w:rsid w:val="00B820A7"/>
    <w:rsid w:val="00B84FC8"/>
    <w:rsid w:val="00B85720"/>
    <w:rsid w:val="00B85B7B"/>
    <w:rsid w:val="00B929AB"/>
    <w:rsid w:val="00B92B3F"/>
    <w:rsid w:val="00BA1805"/>
    <w:rsid w:val="00BA65AF"/>
    <w:rsid w:val="00BB357F"/>
    <w:rsid w:val="00BC5335"/>
    <w:rsid w:val="00BD0C54"/>
    <w:rsid w:val="00BD72EA"/>
    <w:rsid w:val="00BE0375"/>
    <w:rsid w:val="00BF0582"/>
    <w:rsid w:val="00BF4894"/>
    <w:rsid w:val="00C278F7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A6BC9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22F6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B57B0"/>
    <w:rsid w:val="00ED1C3E"/>
    <w:rsid w:val="00ED53FA"/>
    <w:rsid w:val="00EF7218"/>
    <w:rsid w:val="00F11E60"/>
    <w:rsid w:val="00F167C3"/>
    <w:rsid w:val="00F179EE"/>
    <w:rsid w:val="00F25831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6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C6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C6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C6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C6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6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C6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C6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C6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C6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6897</izvorni_sadrzaj>
    <derivirana_varijabla naziv="DomainObject.Predmet.Broj_1">6897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St-6897/2016</izvorni_sadrzaj>
    <derivirana_varijabla naziv="DomainObject.Predmet.OznakaBroj_1">St-6897/2016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Tomislav Čičko zastupanog po punomoćniku Tomislav Čičko</izvorni_sadrzaj>
    <derivirana_varijabla naziv="DomainObject.Predmet.ProtustrankaFormated_1">  Tomislav Čičko zastupanog po punomoćniku Tomislav Čičko</derivirana_varijabla>
  </DomainObject.Predmet.ProtustrankaFormated>
  <DomainObject.Predmet.ProtustrankaFormatedOIB>
    <izvorni_sadrzaj>  Tomislav Čičko, OIB 24480616980 zastupanog po punomoćniku Tomislav Čičko</izvorni_sadrzaj>
    <derivirana_varijabla naziv="DomainObject.Predmet.ProtustrankaFormatedOIB_1">  Tomislav Čičko, OIB 24480616980 zastupanog po punomoćniku Tomislav Čičko</derivirana_varijabla>
  </DomainObject.Predmet.ProtustrankaFormatedOIB>
  <DomainObject.Predmet.ProtustrankaFormatedWithAdress>
    <izvorni_sadrzaj> Tomislav Čičko, Melinišće 9, 10000 Zagreb zastupanog po punomoćniku Tomislav Čičko</izvorni_sadrzaj>
    <derivirana_varijabla naziv="DomainObject.Predmet.ProtustrankaFormatedWithAdress_1"> Tomislav Čičko, Melinišće 9, 10000 Zagreb zastupanog po punomoćniku Tomislav Čičko</derivirana_varijabla>
  </DomainObject.Predmet.ProtustrankaFormatedWithAdress>
  <DomainObject.Predmet.ProtustrankaFormatedWithAdressOIB>
    <izvorni_sadrzaj> Tomislav Čičko, OIB 24480616980, Melinišće 9, 10000 Zagreb zastupanog po punomoćniku Tomislav Čičko</izvorni_sadrzaj>
    <derivirana_varijabla naziv="DomainObject.Predmet.ProtustrankaFormatedWithAdressOIB_1"> Tomislav Čičko, OIB 24480616980, Melinišće 9, 10000 Zagreb zastupanog po punomoćniku Tomislav Čičko</derivirana_varijabla>
  </DomainObject.Predmet.ProtustrankaFormatedWithAdressOIB>
  <DomainObject.Predmet.ProtustrankaWithAdress>
    <izvorni_sadrzaj>Tomislav Čičko Melinišće 9, 10000 Zagreb</izvorni_sadrzaj>
    <derivirana_varijabla naziv="DomainObject.Predmet.ProtustrankaWithAdress_1">Tomislav Čičko Melinišće 9, 10000 Zagreb</derivirana_varijabla>
  </DomainObject.Predmet.ProtustrankaWithAdress>
  <DomainObject.Predmet.ProtustrankaWithAdressOIB>
    <izvorni_sadrzaj>Tomislav Čičko, OIB 24480616980, Melinišće 9, 10000 Zagreb</izvorni_sadrzaj>
    <derivirana_varijabla naziv="DomainObject.Predmet.ProtustrankaWithAdressOIB_1">Tomislav Čičko, OIB 24480616980, Melinišće 9, 10000 Zagreb</derivirana_varijabla>
  </DomainObject.Predmet.ProtustrankaWithAdressOIB>
  <DomainObject.Predmet.ProtustrankaNazivFormated>
    <izvorni_sadrzaj>Tomislav Čičko</izvorni_sadrzaj>
    <derivirana_varijabla naziv="DomainObject.Predmet.ProtustrankaNazivFormated_1">Tomislav Čičko</derivirana_varijabla>
  </DomainObject.Predmet.ProtustrankaNazivFormated>
  <DomainObject.Predmet.ProtustrankaNazivFormatedOIB>
    <izvorni_sadrzaj>Tomislav Čičko, OIB 24480616980</izvorni_sadrzaj>
    <derivirana_varijabla naziv="DomainObject.Predmet.ProtustrankaNazivFormatedOIB_1">Tomislav Čičko, OIB 24480616980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Tomislav Čičko zastupanog po punomoćniku Tomislav Čičko</item>
    </izvorni_sadrzaj>
    <derivirana_varijabla naziv="DomainObject.Predmet.ProtuStrankaListFormated_1">
      <item>Tomislav Čičko zastupanog po punomoćniku Tomislav Čičko</item>
    </derivirana_varijabla>
  </DomainObject.Predmet.ProtuStrankaListFormated>
  <DomainObject.Predmet.ProtuStrankaListFormatedOIB>
    <izvorni_sadrzaj>
      <item>Tomislav Čičko, OIB 24480616980 zastupanog po punomoćniku Tomislav Čičko</item>
    </izvorni_sadrzaj>
    <derivirana_varijabla naziv="DomainObject.Predmet.ProtuStrankaListFormatedOIB_1">
      <item>Tomislav Čičko, OIB 24480616980 zastupanog po punomoćniku Tomislav Čičko</item>
    </derivirana_varijabla>
  </DomainObject.Predmet.ProtuStrankaListFormatedOIB>
  <DomainObject.Predmet.ProtuStrankaListFormatedWithAdress>
    <izvorni_sadrzaj>
      <item>Tomislav Čičko, Melinišće 9, 10000 Zagreb zastupanog po punomoćniku Tomislav Čičko</item>
    </izvorni_sadrzaj>
    <derivirana_varijabla naziv="DomainObject.Predmet.ProtuStrankaListFormatedWithAdress_1">
      <item>Tomislav Čičko, Melinišće 9, 10000 Zagreb zastupanog po punomoćniku Tomislav Čičko</item>
    </derivirana_varijabla>
  </DomainObject.Predmet.ProtuStrankaListFormatedWithAdress>
  <DomainObject.Predmet.ProtuStrankaListFormatedWithAdressOIB>
    <izvorni_sadrzaj>
      <item>Tomislav Čičko, OIB 24480616980, Melinišće 9, 10000 Zagreb zastupanog po punomoćniku Tomislav Čičko</item>
    </izvorni_sadrzaj>
    <derivirana_varijabla naziv="DomainObject.Predmet.ProtuStrankaListFormatedWithAdressOIB_1">
      <item>Tomislav Čičko, OIB 24480616980, Melinišće 9, 10000 Zagreb zastupanog po punomoćniku Tomislav Čičko</item>
    </derivirana_varijabla>
  </DomainObject.Predmet.ProtuStrankaListFormatedWithAdressOIB>
  <DomainObject.Predmet.ProtuStrankaListNazivFormated>
    <izvorni_sadrzaj>
      <item>Tomislav Čičko</item>
    </izvorni_sadrzaj>
    <derivirana_varijabla naziv="DomainObject.Predmet.ProtuStrankaListNazivFormated_1">
      <item>Tomislav Čičko</item>
    </derivirana_varijabla>
  </DomainObject.Predmet.ProtuStrankaListNazivFormated>
  <DomainObject.Predmet.ProtuStrankaListNazivFormatedOIB>
    <izvorni_sadrzaj>
      <item>Tomislav Čičko, OIB 24480616980</item>
    </izvorni_sadrzaj>
    <derivirana_varijabla naziv="DomainObject.Predmet.ProtuStrankaListNazivFormatedOIB_1">
      <item>Tomislav Čičko, OIB 24480616980</item>
    </derivirana_varijabla>
  </DomainObject.Predmet.ProtuStrankaListNazivFormatedOIB>
  <DomainObject.Predmet.OstaliListFormated>
    <izvorni_sadrzaj>
      <item>Tomislav Čičko punomoćnik sudionika u postupku Tomislav Čičko</item>
    </izvorni_sadrzaj>
    <derivirana_varijabla naziv="DomainObject.Predmet.OstaliListFormated_1">
      <item>Tomislav Čičko punomoćnik sudionika u postupku Tomislav Čičko</item>
    </derivirana_varijabla>
  </DomainObject.Predmet.OstaliListFormated>
  <DomainObject.Predmet.OstaliListFormatedOIB>
    <izvorni_sadrzaj>
      <item>Tomislav Čičko, OIB 24480616980 punomoćnik sudionika u postupku Tomislav Čičko</item>
    </izvorni_sadrzaj>
    <derivirana_varijabla naziv="DomainObject.Predmet.OstaliListFormatedOIB_1">
      <item>Tomislav Čičko, OIB 24480616980 punomoćnik sudionika u postupku Tomislav Čičko</item>
    </derivirana_varijabla>
  </DomainObject.Predmet.OstaliListFormatedOIB>
  <DomainObject.Predmet.OstaliListFormatedWithAdress>
    <izvorni_sadrzaj>
      <item>Tomislav Čičko, Melinišće 9, 10000 Zagreb punomoćnik sudionika u postupku Tomislav Čičko</item>
    </izvorni_sadrzaj>
    <derivirana_varijabla naziv="DomainObject.Predmet.OstaliListFormatedWithAdress_1">
      <item>Tomislav Čičko, Melinišće 9, 10000 Zagreb punomoćnik sudionika u postupku Tomislav Čičko</item>
    </derivirana_varijabla>
  </DomainObject.Predmet.OstaliListFormatedWithAdress>
  <DomainObject.Predmet.OstaliListFormatedWithAdressOIB>
    <izvorni_sadrzaj>
      <item>Tomislav Čičko, OIB 24480616980, Melinišće 9, 10000 Zagreb punomoćnik sudionika u postupku Tomislav Čičko</item>
    </izvorni_sadrzaj>
    <derivirana_varijabla naziv="DomainObject.Predmet.OstaliListFormatedWithAdressOIB_1">
      <item>Tomislav Čičko, OIB 24480616980, Melinišće 9, 10000 Zagreb punomoćnik sudionika u postupku Tomislav Čičko</item>
    </derivirana_varijabla>
  </DomainObject.Predmet.OstaliListFormatedWithAdressOIB>
  <DomainObject.Predmet.OstaliListNazivFormated>
    <izvorni_sadrzaj>
      <item>Tomislav Čičko</item>
    </izvorni_sadrzaj>
    <derivirana_varijabla naziv="DomainObject.Predmet.OstaliListNazivFormated_1">
      <item>Tomislav Čičko</item>
    </derivirana_varijabla>
  </DomainObject.Predmet.OstaliListNazivFormated>
  <DomainObject.Predmet.OstaliListNazivFormatedOIB>
    <izvorni_sadrzaj>
      <item>Tomislav Čičko, OIB 24480616980</item>
    </izvorni_sadrzaj>
    <derivirana_varijabla naziv="DomainObject.Predmet.OstaliListNazivFormatedOIB_1">
      <item>Tomislav Čičko, OIB 24480616980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Tomislav Čičko</izvorni_sadrzaj>
    <derivirana_varijabla naziv="DomainObject.Predmet.ProtustrankaIDrugi_1">Tomislav Čičko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Tomislav Čičko, OIB 24480616980, Melinišće 9, 10000 Zagreb</izvorni_sadrzaj>
    <derivirana_varijabla naziv="DomainObject.Predmet.ProtustrankaIDrugiAdressOIB_1">Tomislav Čičko, OIB 24480616980, Melinišće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Tomislav Čičko</item>
      <item>Tomislav Čičko</item>
    </izvorni_sadrzaj>
    <derivirana_varijabla naziv="DomainObject.Predmet.SudioniciListNaziv_1">
      <item>FINA Regionalni centar Zagreb</item>
      <item>Tomislav Čičko</item>
      <item>Tomislav Čičko</item>
    </derivirana_varijabla>
  </DomainObject.Predmet.SudioniciListNaziv>
  <DomainObject.Predmet.SudioniciListAdressOIB>
    <izvorni_sadrzaj>
      <item>FINA Regionalni centar Zagreb, OIB 85821130368, Trg svibanjskih žrtava 1995. 1,10000 Zagreb</item>
      <item>Tomislav Čičko, OIB 24480616980, Melinišće 9,10000 Zagreb</item>
      <item>Tomislav Čičko, OIB 24480616980, Melinišće 9,10000 Zagreb</item>
    </izvorni_sadrzaj>
    <derivirana_varijabla naziv="DomainObject.Predmet.SudioniciListAdressOIB_1">
      <item>FINA Regionalni centar Zagreb, OIB 85821130368, Trg svibanjskih žrtava 1995. 1,10000 Zagreb</item>
      <item>Tomislav Čičko, OIB 24480616980, Melinišće 9,10000 Zagreb</item>
      <item>Tomislav Čičko, OIB 24480616980, Melinišće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24480616980</item>
      <item>, OIB 24480616980</item>
    </izvorni_sadrzaj>
    <derivirana_varijabla naziv="DomainObject.Predmet.SudioniciListNazivOIB_1">
      <item>, OIB 85821130368</item>
      <item>, OIB 24480616980</item>
      <item>, OIB 24480616980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299</properties:Words>
  <properties:Characters>1537</properties:Characters>
  <properties:Lines>46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2018-05-02T09:25:00Z</dcterms:created>
  <dc:creator>Nada Kraljić</dc:creator>
  <cp:lastModifiedBy>Matea Bizjak</cp:lastModifiedBy>
  <cp:lastPrinted>2018-05-02T09:29:00Z</cp:lastPrinted>
  <dcterms:modified xmlns:xsi="http://www.w3.org/2001/XMLSchema-instance" xsi:type="dcterms:W3CDTF">2018-05-02T09:29:00Z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(St-6879-16- 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