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ced3" w14:paraId="339ced3" w:rsidRDefault="00E6131B" w:rsidP="00E6131B" w:rsidR="00E6131B" w:rsidRPr="00E6131B">
      <w:pPr>
        <w:spacing w:lineRule="auto" w:line="240" w:after="0"/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 w:rsidRPr="00E6131B">
        <w:rPr>
          <w:rFonts w:hAnsi="Times New Roman" w:ascii="Times New Roman"/>
          <w:b/>
          <w:sz w:val="28"/>
          <w:szCs w:val="28"/>
        </w:rPr>
        <w:t>Obrazac 19.</w:t>
      </w:r>
    </w:p>
    <w:p w:rsidRDefault="00E6131B" w:rsidP="007A5A06" w:rsidR="00E6131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6131B" w:rsidP="007A5A06" w:rsidR="00E6131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6131B" w:rsidP="007A5A06" w:rsidR="00E6131B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 xml:space="preserve">Nadležni trgovački sud: </w:t>
      </w:r>
      <w:r w:rsidRPr="00E6131B">
        <w:rPr>
          <w:rFonts w:hAnsi="Times New Roman" w:ascii="Times New Roman"/>
          <w:b/>
          <w:sz w:val="24"/>
          <w:szCs w:val="24"/>
          <w:u w:val="single"/>
        </w:rPr>
        <w:t>u Zagrebu</w:t>
      </w:r>
    </w:p>
    <w:p w:rsidRDefault="00E6131B" w:rsidP="007A5A06" w:rsidR="00E6131B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Poslovni broj spisa:</w:t>
      </w:r>
      <w:r w:rsidR="00505A01">
        <w:rPr>
          <w:rFonts w:hAnsi="Times New Roman" w:ascii="Times New Roman"/>
          <w:sz w:val="24"/>
          <w:szCs w:val="24"/>
        </w:rPr>
        <w:t xml:space="preserve"> </w:t>
      </w:r>
      <w:r w:rsidR="008D6AA3">
        <w:rPr>
          <w:rFonts w:hAnsi="Times New Roman" w:ascii="Times New Roman"/>
          <w:sz w:val="24"/>
          <w:szCs w:val="24"/>
        </w:rPr>
        <w:t>48</w:t>
      </w:r>
      <w:r w:rsidR="000B2F60" w:rsidRPr="000B2F60">
        <w:rPr>
          <w:rFonts w:hAnsi="Times New Roman" w:ascii="Times New Roman"/>
          <w:b/>
          <w:sz w:val="24"/>
          <w:szCs w:val="24"/>
        </w:rPr>
        <w:t xml:space="preserve"> St </w:t>
      </w:r>
      <w:r w:rsidR="002751C0">
        <w:rPr>
          <w:rFonts w:hAnsi="Times New Roman" w:ascii="Times New Roman"/>
          <w:b/>
          <w:sz w:val="24"/>
          <w:szCs w:val="24"/>
          <w:u w:val="single"/>
        </w:rPr>
        <w:t>–</w:t>
      </w:r>
      <w:r w:rsidR="000B2F6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D6AA3">
        <w:rPr>
          <w:rFonts w:hAnsi="Times New Roman" w:ascii="Times New Roman"/>
          <w:b/>
          <w:sz w:val="24"/>
          <w:szCs w:val="24"/>
          <w:u w:val="single"/>
        </w:rPr>
        <w:t>6029/16</w:t>
      </w:r>
    </w:p>
    <w:p w:rsidRDefault="00E6131B" w:rsidP="007A5A06" w:rsidR="00E613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Dužnik</w:t>
      </w:r>
      <w:r w:rsidR="00DD1174">
        <w:rPr>
          <w:rFonts w:hAnsi="Times New Roman" w:ascii="Times New Roman"/>
          <w:sz w:val="24"/>
          <w:szCs w:val="24"/>
        </w:rPr>
        <w:t xml:space="preserve"> </w:t>
      </w:r>
      <w:r w:rsidRPr="00E6131B">
        <w:rPr>
          <w:rFonts w:hAnsi="Times New Roman" w:ascii="Times New Roman"/>
          <w:sz w:val="24"/>
          <w:szCs w:val="24"/>
        </w:rPr>
        <w:t>( ime i prezime/tvrtka ili naziv, OIB, adresa/sjedište</w:t>
      </w:r>
      <w:r w:rsidR="00DD1174">
        <w:rPr>
          <w:rFonts w:hAnsi="Times New Roman" w:ascii="Times New Roman"/>
          <w:sz w:val="24"/>
          <w:szCs w:val="24"/>
        </w:rPr>
        <w:t xml:space="preserve"> )</w:t>
      </w:r>
    </w:p>
    <w:p w:rsidRDefault="008D6AA3" w:rsidP="00E6131B" w:rsidR="00E6131B" w:rsidRPr="00E6131B">
      <w:p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IMPERIJ  PLAST</w:t>
      </w:r>
      <w:r w:rsidR="006D562A" w:rsidRPr="00E6131B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984FA0" w:rsidRPr="00E6131B">
        <w:rPr>
          <w:rFonts w:hAnsi="Times New Roman" w:ascii="Times New Roman"/>
          <w:b/>
          <w:sz w:val="24"/>
          <w:szCs w:val="24"/>
          <w:u w:val="single"/>
        </w:rPr>
        <w:t>d.o.</w:t>
      </w:r>
      <w:r w:rsidR="007A5A06" w:rsidRPr="00E6131B">
        <w:rPr>
          <w:rFonts w:hAnsi="Times New Roman" w:ascii="Times New Roman"/>
          <w:b/>
          <w:sz w:val="24"/>
          <w:szCs w:val="24"/>
          <w:u w:val="single"/>
        </w:rPr>
        <w:t>o. – u stečaju</w:t>
      </w:r>
      <w:r w:rsidR="00E6131B" w:rsidRPr="00E6131B">
        <w:rPr>
          <w:rFonts w:hAnsi="Times New Roman" w:ascii="Times New Roman"/>
          <w:b/>
          <w:sz w:val="24"/>
          <w:szCs w:val="24"/>
          <w:u w:val="single"/>
        </w:rPr>
        <w:t xml:space="preserve">, OIB: </w:t>
      </w:r>
      <w:r>
        <w:rPr>
          <w:rFonts w:hAnsi="Times New Roman" w:ascii="Times New Roman"/>
          <w:b/>
          <w:sz w:val="24"/>
          <w:szCs w:val="24"/>
          <w:u w:val="single"/>
        </w:rPr>
        <w:t>67866508767</w:t>
      </w:r>
      <w:r w:rsidR="002751C0">
        <w:rPr>
          <w:rFonts w:hAnsi="Times New Roman" w:ascii="Times New Roman"/>
          <w:b/>
          <w:sz w:val="24"/>
          <w:szCs w:val="24"/>
          <w:u w:val="single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Ljudevita Posavskog </w:t>
      </w:r>
      <w:r w:rsidR="002751C0">
        <w:rPr>
          <w:rFonts w:hAnsi="Times New Roman" w:ascii="Times New Roman"/>
          <w:b/>
          <w:sz w:val="24"/>
          <w:szCs w:val="24"/>
          <w:u w:val="single"/>
        </w:rPr>
        <w:t>8</w:t>
      </w:r>
      <w:r w:rsidR="000B2F60">
        <w:rPr>
          <w:rFonts w:hAnsi="Times New Roman" w:ascii="Times New Roman"/>
          <w:b/>
          <w:sz w:val="24"/>
          <w:szCs w:val="24"/>
          <w:u w:val="single"/>
        </w:rPr>
        <w:t>, Zagreb</w:t>
      </w:r>
    </w:p>
    <w:p w:rsidRDefault="00E6131B" w:rsidP="00E6131B" w:rsidR="00E6131B" w:rsidRPr="00E6131B">
      <w:p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</w:p>
    <w:p w:rsidRDefault="006D562A" w:rsidP="007A5A06" w:rsidR="006D562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6D562A" w:rsidP="007A5A06" w:rsidR="006D562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E6131B" w:rsidP="00E6131B" w:rsidR="007A5A06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r w:rsidRPr="00E6131B">
        <w:rPr>
          <w:rFonts w:hAnsi="Times New Roman" w:ascii="Times New Roman"/>
          <w:b/>
          <w:sz w:val="28"/>
          <w:szCs w:val="28"/>
        </w:rPr>
        <w:t>TABLICA PRIJAVLJENIH TRAŽBINA,</w:t>
      </w:r>
      <w:r w:rsidR="001458EE">
        <w:rPr>
          <w:rFonts w:hAnsi="Times New Roman" w:ascii="Times New Roman"/>
          <w:b/>
          <w:sz w:val="28"/>
          <w:szCs w:val="28"/>
        </w:rPr>
        <w:t xml:space="preserve"> </w:t>
      </w:r>
      <w:r w:rsidRPr="00E6131B">
        <w:rPr>
          <w:rFonts w:hAnsi="Times New Roman" w:ascii="Times New Roman"/>
          <w:b/>
          <w:sz w:val="28"/>
          <w:szCs w:val="28"/>
        </w:rPr>
        <w:t>RAZLUČNIH I IZLUČNIH PRAVA</w:t>
      </w:r>
    </w:p>
    <w:p w:rsidRDefault="004A5D57" w:rsidP="002B6221" w:rsidR="004A5D57">
      <w:pPr>
        <w:spacing w:lineRule="auto" w:line="240" w:after="0"/>
        <w:rPr>
          <w:rFonts w:hAnsi="Times New Roman" w:ascii="Times New Roman"/>
          <w:b/>
          <w:sz w:val="28"/>
          <w:szCs w:val="28"/>
        </w:rPr>
      </w:pPr>
    </w:p>
    <w:p w:rsidRDefault="00E6131B" w:rsidP="00E6131B" w:rsidR="00E6131B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I.TABLICA PRIJAVLJENIH TRAŽBINA</w:t>
      </w:r>
    </w:p>
    <w:p w:rsidRDefault="005C667C" w:rsidP="00E6131B" w:rsidR="004A5D57" w:rsidRPr="005C667C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  <w:r w:rsidRPr="005C667C">
        <w:rPr>
          <w:rFonts w:hAnsi="Times New Roman" w:ascii="Times New Roman"/>
          <w:sz w:val="28"/>
          <w:szCs w:val="28"/>
        </w:rPr>
        <w:t xml:space="preserve">(ročište </w:t>
      </w:r>
      <w:r w:rsidR="008D6AA3">
        <w:rPr>
          <w:rFonts w:hAnsi="Times New Roman" w:ascii="Times New Roman"/>
          <w:sz w:val="28"/>
          <w:szCs w:val="28"/>
        </w:rPr>
        <w:t>30.</w:t>
      </w:r>
      <w:r w:rsidRPr="005C667C">
        <w:rPr>
          <w:rFonts w:hAnsi="Times New Roman" w:ascii="Times New Roman"/>
          <w:sz w:val="28"/>
          <w:szCs w:val="28"/>
        </w:rPr>
        <w:t>0</w:t>
      </w:r>
      <w:r w:rsidR="00925368">
        <w:rPr>
          <w:rFonts w:hAnsi="Times New Roman" w:ascii="Times New Roman"/>
          <w:sz w:val="28"/>
          <w:szCs w:val="28"/>
        </w:rPr>
        <w:t>8</w:t>
      </w:r>
      <w:r w:rsidRPr="005C667C">
        <w:rPr>
          <w:rFonts w:hAnsi="Times New Roman" w:ascii="Times New Roman"/>
          <w:sz w:val="28"/>
          <w:szCs w:val="28"/>
        </w:rPr>
        <w:t>.18.)</w:t>
      </w:r>
    </w:p>
    <w:p w:rsidRDefault="00E025F8" w:rsidP="004A5D57" w:rsidR="00E025F8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E025F8" w:rsidP="00E025F8" w:rsidR="00E025F8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</w:p>
    <w:p w:rsidRDefault="00F66ECE" w:rsidP="008D6AA3" w:rsidR="00F66ECE">
      <w:pPr>
        <w:spacing w:lineRule="auto" w:line="240" w:after="0"/>
        <w:rPr>
          <w:rFonts w:hAnsi="Times New Roman" w:ascii="Times New Roman"/>
          <w:b/>
          <w:sz w:val="28"/>
          <w:szCs w:val="28"/>
        </w:rPr>
      </w:pPr>
    </w:p>
    <w:p w:rsidRDefault="00195CA1" w:rsidP="00E025F8" w:rsidR="00195CA1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</w:p>
    <w:p w:rsidRDefault="00E025F8" w:rsidP="00E025F8" w:rsidR="00E025F8" w:rsidRPr="009369C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</w:t>
      </w:r>
      <w:r w:rsidRPr="009369C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dxa" w:w="15593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E0" w:noVBand="1" w:noHBand="0" w:lastColumn="0" w:firstColumn="1" w:lastRow="1" w:firstRow="1"/>
      </w:tblPr>
      <w:tblGrid>
        <w:gridCol w:w="1276"/>
        <w:gridCol w:w="2552"/>
        <w:gridCol w:w="1559"/>
        <w:gridCol w:w="1701"/>
        <w:gridCol w:w="2551"/>
        <w:gridCol w:w="1276"/>
        <w:gridCol w:w="2268"/>
        <w:gridCol w:w="1134"/>
        <w:gridCol w:w="1276"/>
      </w:tblGrid>
      <w:tr w:rsidTr="00195CA1" w:rsidR="00E025F8" w:rsidRPr="00972842">
        <w:tc>
          <w:tcPr>
            <w:tcW w:type="dxa" w:w="1276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552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59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2551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276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2268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priznate tražbine (kn)</w:t>
            </w:r>
          </w:p>
        </w:tc>
        <w:tc>
          <w:tcPr>
            <w:tcW w:type="dxa" w:w="1134"/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276"/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Napomena</w:t>
            </w:r>
          </w:p>
          <w:p w:rsidRDefault="00E025F8" w:rsidP="00F66ECE" w:rsidR="00E025F8" w:rsidRPr="00E7491C">
            <w:pPr>
              <w:spacing w:lineRule="auto" w:line="240" w:after="0"/>
              <w:rPr>
                <w:rFonts w:hAnsi="Times New Roman" w:ascii="Times New Roman"/>
              </w:rPr>
            </w:pPr>
          </w:p>
        </w:tc>
      </w:tr>
      <w:tr w:rsidTr="00D7402C" w:rsidR="00E025F8" w:rsidRPr="00972842">
        <w:trPr>
          <w:trHeight w:val="708"/>
        </w:trPr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4A5D57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RH MF, Porezna uprava</w:t>
            </w:r>
          </w:p>
          <w:p w:rsidRDefault="00E025F8" w:rsidP="00F66ECE" w:rsidR="00E025F8" w:rsidRPr="00D61EE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D61EE3">
              <w:rPr>
                <w:rFonts w:hAnsi="Times New Roman" w:ascii="Times New Roman"/>
                <w:sz w:val="24"/>
                <w:szCs w:val="24"/>
              </w:rPr>
              <w:t>Zastupana po ŽDO u Zagrebu</w:t>
            </w:r>
          </w:p>
          <w:p w:rsidRDefault="00E025F8" w:rsidP="00F66ECE" w:rsidR="00E025F8" w:rsidRPr="0021087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6AA3" w:rsidP="00195CA1" w:rsidR="00E025F8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2003=1.859,43</w:t>
            </w:r>
          </w:p>
          <w:p w:rsidRDefault="008D6AA3" w:rsidP="00195CA1" w:rsidR="008D6AA3" w:rsidRPr="00210872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8109=5.578,26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6AA3" w:rsidP="008D6AA3" w:rsidR="008D6AA3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2003=1.859,43</w:t>
            </w:r>
          </w:p>
          <w:p w:rsidRDefault="008D6AA3" w:rsidP="008D6AA3" w:rsidR="00E025F8" w:rsidRPr="00D7402C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8109=5.578,26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E7491C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95CA1" w:rsidR="00E025F8" w:rsidRPr="00972842"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4A5D57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4A5D57">
              <w:rPr>
                <w:rFonts w:hAnsi="Times New Roman" w:ascii="Times New Roman"/>
                <w:b/>
                <w:sz w:val="24"/>
                <w:szCs w:val="24"/>
              </w:rPr>
              <w:t xml:space="preserve"> I. VIŠI ISPLATNI RED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6AA3" w:rsidP="00195CA1" w:rsidR="00E025F8" w:rsidRPr="00195CA1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7.437,69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6AA3" w:rsidP="00195CA1" w:rsidR="00E025F8" w:rsidRPr="00210872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7.437,69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25F8" w:rsidP="00F66ECE" w:rsidR="00E025F8" w:rsidRPr="00E7491C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E025F8" w:rsidP="004A5D57" w:rsidR="00E025F8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2751C0" w:rsidP="004A5D57" w:rsidR="002751C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200525" w:rsidP="00520696" w:rsidR="002B6221" w:rsidRPr="009369C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</w:t>
      </w:r>
      <w:r w:rsidR="00573216" w:rsidRPr="009369C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dxa" w:w="15593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E0" w:noVBand="1" w:noHBand="0" w:lastColumn="0" w:firstColumn="1" w:lastRow="1" w:firstRow="1"/>
      </w:tblPr>
      <w:tblGrid>
        <w:gridCol w:w="993"/>
        <w:gridCol w:w="2976"/>
        <w:gridCol w:w="1701"/>
        <w:gridCol w:w="1701"/>
        <w:gridCol w:w="1701"/>
        <w:gridCol w:w="1560"/>
        <w:gridCol w:w="1701"/>
        <w:gridCol w:w="1559"/>
        <w:gridCol w:w="1701"/>
      </w:tblGrid>
      <w:tr w:rsidTr="00925368" w:rsidR="00DE048E" w:rsidRPr="00972842">
        <w:tc>
          <w:tcPr>
            <w:tcW w:type="dxa" w:w="993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976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60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 w:rsidR="0020052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284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559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701"/>
          </w:tcPr>
          <w:p w:rsidRDefault="001F0D5F" w:rsidP="00972842" w:rsidR="008B7B1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Napomena</w:t>
            </w:r>
          </w:p>
          <w:p w:rsidRDefault="008923F0" w:rsidP="00972842" w:rsidR="008923F0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25368" w:rsidR="00D61EE3" w:rsidRPr="00972842">
        <w:trPr>
          <w:trHeight w:val="70"/>
        </w:trPr>
        <w:tc>
          <w:tcPr>
            <w:tcW w:type="dxa" w:w="993"/>
          </w:tcPr>
          <w:p w:rsidRDefault="00D61EE3" w:rsidP="004A5D57" w:rsidR="00D61EE3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D61EE3" w:rsidP="00925368" w:rsidR="00D61EE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RH MF, Porezna uprava</w:t>
            </w:r>
          </w:p>
          <w:p w:rsidRDefault="00D61EE3" w:rsidP="00925368" w:rsidR="00D61EE3" w:rsidRPr="00D61EE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D61EE3">
              <w:rPr>
                <w:rFonts w:hAnsi="Times New Roman" w:ascii="Times New Roman"/>
                <w:sz w:val="24"/>
                <w:szCs w:val="24"/>
              </w:rPr>
              <w:t>Zastupana po ŽDO u Zagrebu</w:t>
            </w:r>
          </w:p>
          <w:p w:rsidRDefault="00D61EE3" w:rsidP="00925368" w:rsidR="00D61EE3" w:rsidRPr="0021087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D61EE3" w:rsidP="00925368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01"/>
          </w:tcPr>
          <w:p w:rsidRDefault="00D61EE3" w:rsidP="00925368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1701"/>
          </w:tcPr>
          <w:p w:rsidRDefault="00D8046C" w:rsidP="00D61EE3" w:rsidR="00D61EE3" w:rsidRPr="00C342CE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11.295</w:t>
            </w:r>
            <w:r w:rsidR="00925368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420,02</w:t>
            </w:r>
          </w:p>
        </w:tc>
        <w:tc>
          <w:tcPr>
            <w:tcW w:type="dxa" w:w="1560"/>
          </w:tcPr>
          <w:p w:rsidRDefault="00D61EE3" w:rsidP="00925368" w:rsidR="00D61EE3" w:rsidRPr="00C342CE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D8046C" w:rsidP="00D61EE3" w:rsidR="00D61EE3" w:rsidRPr="00C342CE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11.295</w:t>
            </w:r>
            <w:r w:rsidR="00925368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420,02</w:t>
            </w:r>
          </w:p>
        </w:tc>
        <w:tc>
          <w:tcPr>
            <w:tcW w:type="dxa" w:w="1559"/>
          </w:tcPr>
          <w:p w:rsidRDefault="00D61EE3" w:rsidP="00925368" w:rsidR="00D61EE3" w:rsidRPr="00C342CE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D61EE3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D61EE3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D61EE3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D61EE3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25368" w:rsidR="00D61EE3" w:rsidRPr="00972842">
        <w:trPr>
          <w:trHeight w:val="70"/>
        </w:trPr>
        <w:tc>
          <w:tcPr>
            <w:tcW w:type="dxa" w:w="993"/>
          </w:tcPr>
          <w:p w:rsidRDefault="00D61EE3" w:rsidP="004A5D57" w:rsidR="00D61EE3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2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B356ED" w:rsidP="003606C5" w:rsidR="00D61EE3" w:rsidRPr="00B356ED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356ED">
              <w:rPr>
                <w:rFonts w:hAnsi="Times New Roman" w:ascii="Times New Roman"/>
                <w:b/>
                <w:sz w:val="24"/>
                <w:szCs w:val="24"/>
              </w:rPr>
              <w:t>HRVATSKI TELEKOM d.d.</w:t>
            </w:r>
          </w:p>
          <w:p w:rsidRDefault="00B356ED" w:rsidP="003606C5" w:rsidR="00B356E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IBAN:</w:t>
            </w:r>
          </w:p>
          <w:p w:rsidRDefault="00B356ED" w:rsidP="003606C5" w:rsidR="00B356ED" w:rsidRPr="0029569A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HR2423600001101310875</w:t>
            </w:r>
          </w:p>
        </w:tc>
        <w:tc>
          <w:tcPr>
            <w:tcW w:type="dxa" w:w="1701"/>
          </w:tcPr>
          <w:p w:rsidRDefault="00B356ED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701"/>
          </w:tcPr>
          <w:p w:rsidRDefault="00B356ED" w:rsidP="001C23FD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701"/>
          </w:tcPr>
          <w:p w:rsidRDefault="00B356ED" w:rsidP="00520696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14.044,04</w:t>
            </w:r>
          </w:p>
        </w:tc>
        <w:tc>
          <w:tcPr>
            <w:tcW w:type="dxa" w:w="1560"/>
          </w:tcPr>
          <w:p w:rsidRDefault="00B356ED" w:rsidP="00925368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B356ED" w:rsidP="005C667C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14.044,04</w:t>
            </w:r>
          </w:p>
        </w:tc>
        <w:tc>
          <w:tcPr>
            <w:tcW w:type="dxa" w:w="1559"/>
          </w:tcPr>
          <w:p w:rsidRDefault="00B356ED" w:rsidP="00925368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D61EE3" w:rsidP="001A5BDA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25368" w:rsidR="00D61EE3" w:rsidRPr="00972842">
        <w:trPr>
          <w:trHeight w:val="1419"/>
        </w:trPr>
        <w:tc>
          <w:tcPr>
            <w:tcW w:type="dxa" w:w="993"/>
          </w:tcPr>
          <w:p w:rsidRDefault="00D61EE3" w:rsidP="004A5D57" w:rsidR="00D61EE3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dxa" w:w="2976"/>
          </w:tcPr>
          <w:p w:rsidRDefault="00B356ED" w:rsidP="000D1A02" w:rsidR="00D61EE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INKASO.HR d.o.o.</w:t>
            </w:r>
          </w:p>
          <w:p w:rsidRDefault="00925368" w:rsidP="000D1A02" w:rsidR="00B356ED" w:rsidRPr="0092536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IBAN:</w:t>
            </w:r>
          </w:p>
          <w:p w:rsidRDefault="00925368" w:rsidP="000D1A02" w:rsidR="00925368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HR5323600001102235442</w:t>
            </w:r>
          </w:p>
        </w:tc>
        <w:tc>
          <w:tcPr>
            <w:tcW w:type="dxa" w:w="1701"/>
          </w:tcPr>
          <w:p w:rsidRDefault="00B356ED" w:rsidP="00972842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82925459345</w:t>
            </w:r>
          </w:p>
        </w:tc>
        <w:tc>
          <w:tcPr>
            <w:tcW w:type="dxa" w:w="1701"/>
          </w:tcPr>
          <w:p w:rsidRDefault="00B356ED" w:rsidP="000D1A02" w:rsidR="00D61EE3" w:rsidRPr="00925368">
            <w:pPr>
              <w:rPr>
                <w:rFonts w:hAnsi="Times New Roman" w:ascii="Times New Roman"/>
                <w:sz w:val="24"/>
                <w:szCs w:val="24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L.Jagera 5, Osijek</w:t>
            </w:r>
          </w:p>
        </w:tc>
        <w:tc>
          <w:tcPr>
            <w:tcW w:type="dxa" w:w="1701"/>
          </w:tcPr>
          <w:p w:rsidRDefault="00925368" w:rsidP="00BD68E1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62.331,51</w:t>
            </w:r>
          </w:p>
        </w:tc>
        <w:tc>
          <w:tcPr>
            <w:tcW w:type="dxa" w:w="1560"/>
          </w:tcPr>
          <w:p w:rsidRDefault="00925368" w:rsidP="00925368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925368" w:rsidP="005C667C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62.331,51</w:t>
            </w:r>
          </w:p>
        </w:tc>
        <w:tc>
          <w:tcPr>
            <w:tcW w:type="dxa" w:w="1559"/>
          </w:tcPr>
          <w:p w:rsidRDefault="00925368" w:rsidP="00925368" w:rsidR="00D61EE3" w:rsidRPr="0097284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1701"/>
          </w:tcPr>
          <w:p w:rsidRDefault="00D61EE3" w:rsidP="00972842" w:rsidR="00D61EE3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25368" w:rsidR="00D61EE3" w:rsidRPr="00972842">
        <w:trPr>
          <w:trHeight w:val="316"/>
        </w:trPr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61EE3" w:rsidP="009936BA" w:rsidR="00D61EE3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378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61EE3" w:rsidP="00323435" w:rsidR="00D61EE3" w:rsidRPr="00323435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633919">
              <w:rPr>
                <w:rFonts w:hAnsi="Times New Roman" w:ascii="Times New Roman"/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25368" w:rsidP="00323435" w:rsidR="00D61EE3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11.371.795,57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61EE3" w:rsidP="009936BA" w:rsidR="00D61EE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25368" w:rsidP="00323435" w:rsidR="00D61EE3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11.371.795,57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61EE3" w:rsidP="009936BA" w:rsidR="00D61EE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61EE3" w:rsidP="0015019A" w:rsidR="00D61EE3" w:rsidRPr="0015019A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8923F0" w:rsidP="00535A83" w:rsidR="008923F0">
      <w:pPr>
        <w:rPr>
          <w:rFonts w:hAnsi="Times New Roman" w:ascii="Times New Roman"/>
          <w:b/>
          <w:sz w:val="24"/>
          <w:szCs w:val="24"/>
        </w:rPr>
      </w:pPr>
    </w:p>
    <w:p w:rsidRDefault="00F66ECE" w:rsidP="00DD1174" w:rsidR="00F66ECE">
      <w:pPr>
        <w:jc w:val="center"/>
        <w:rPr>
          <w:rFonts w:hAnsi="Times New Roman" w:ascii="Times New Roman"/>
          <w:b/>
          <w:sz w:val="24"/>
        </w:rPr>
      </w:pPr>
    </w:p>
    <w:p w:rsidRDefault="00F66ECE" w:rsidP="00DD1174" w:rsidR="00F66ECE">
      <w:pPr>
        <w:jc w:val="center"/>
        <w:rPr>
          <w:rFonts w:hAnsi="Times New Roman" w:ascii="Times New Roman"/>
          <w:b/>
          <w:sz w:val="24"/>
        </w:rPr>
      </w:pPr>
    </w:p>
    <w:p w:rsidRDefault="00F66ECE" w:rsidP="00DD1174" w:rsidR="00F66ECE">
      <w:pPr>
        <w:jc w:val="center"/>
        <w:rPr>
          <w:rFonts w:hAnsi="Times New Roman" w:ascii="Times New Roman"/>
          <w:b/>
          <w:sz w:val="24"/>
        </w:rPr>
      </w:pPr>
    </w:p>
    <w:p w:rsidRDefault="00F66ECE" w:rsidP="00DD1174" w:rsidR="00F66ECE">
      <w:pPr>
        <w:jc w:val="center"/>
        <w:rPr>
          <w:rFonts w:hAnsi="Times New Roman" w:ascii="Times New Roman"/>
          <w:b/>
          <w:sz w:val="24"/>
        </w:rPr>
      </w:pPr>
    </w:p>
    <w:p w:rsidRDefault="00DD1174" w:rsidP="00DD1174" w:rsidR="00DD1174" w:rsidRPr="00DD1174">
      <w:pPr>
        <w:jc w:val="center"/>
        <w:rPr>
          <w:rFonts w:hAnsi="Times New Roman" w:ascii="Times New Roman"/>
          <w:b/>
          <w:sz w:val="24"/>
        </w:rPr>
      </w:pPr>
      <w:r w:rsidRPr="00DD1174">
        <w:rPr>
          <w:rFonts w:hAnsi="Times New Roman" w:ascii="Times New Roman"/>
          <w:b/>
          <w:sz w:val="24"/>
        </w:rPr>
        <w:lastRenderedPageBreak/>
        <w:t>REKAPITULACIJA</w:t>
      </w:r>
    </w:p>
    <w:p w:rsidRDefault="00DD1174" w:rsidP="00D107A0" w:rsidR="00DD1174">
      <w:pPr>
        <w:rPr>
          <w:rFonts w:hAnsi="Times New Roman" w:ascii="Times New Roman"/>
          <w:b/>
        </w:rPr>
      </w:pPr>
    </w:p>
    <w:tbl>
      <w:tblPr>
        <w:tblW w:type="dxa" w:w="8712"/>
        <w:tblInd w:type="dxa" w:w="166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04"/>
        <w:gridCol w:w="2904"/>
        <w:gridCol w:w="2904"/>
      </w:tblGrid>
      <w:tr w:rsidTr="00F66ECE" w:rsidR="00F66ECE" w:rsidRPr="00DD1174">
        <w:tc>
          <w:tcPr>
            <w:tcW w:type="dxa" w:w="2904"/>
          </w:tcPr>
          <w:p w:rsidRDefault="00F66ECE" w:rsidP="00B21F16" w:rsidR="00F66ECE" w:rsidRPr="00DD117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04"/>
          </w:tcPr>
          <w:p w:rsidRDefault="00F66ECE" w:rsidP="00F66ECE" w:rsidR="00F66ECE" w:rsidRPr="00DD1174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904"/>
          </w:tcPr>
          <w:p w:rsidRDefault="00F66ECE" w:rsidP="00F66ECE" w:rsidR="00F66ECE" w:rsidRPr="0058519E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8519E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F66ECE" w:rsidR="00F66ECE" w:rsidRPr="00DD1174">
        <w:tc>
          <w:tcPr>
            <w:tcW w:type="dxa" w:w="2904"/>
          </w:tcPr>
          <w:p w:rsidRDefault="00F66ECE" w:rsidP="00B21F16" w:rsidR="00F66ECE" w:rsidRPr="00DD1174">
            <w:pPr>
              <w:rPr>
                <w:rFonts w:hAnsi="Times New Roman" w:ascii="Times New Roman"/>
                <w:b/>
              </w:rPr>
            </w:pPr>
            <w:r w:rsidRPr="00DD1174">
              <w:rPr>
                <w:rFonts w:hAnsi="Times New Roman" w:ascii="Times New Roman"/>
                <w:sz w:val="24"/>
                <w:szCs w:val="24"/>
              </w:rPr>
              <w:t xml:space="preserve">I. viši isplatni red          </w:t>
            </w:r>
          </w:p>
        </w:tc>
        <w:tc>
          <w:tcPr>
            <w:tcW w:type="dxa" w:w="2904"/>
          </w:tcPr>
          <w:p w:rsidRDefault="00925368" w:rsidP="0058519E" w:rsidR="00F66ECE" w:rsidRPr="00925368">
            <w:pPr>
              <w:jc w:val="right"/>
              <w:rPr>
                <w:rFonts w:hAnsi="Times New Roman" w:ascii="Times New Roman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7.437,69</w:t>
            </w:r>
          </w:p>
        </w:tc>
        <w:tc>
          <w:tcPr>
            <w:tcW w:type="dxa" w:w="2904"/>
          </w:tcPr>
          <w:p w:rsidRDefault="00925368" w:rsidP="0058519E" w:rsidR="00F66ECE" w:rsidRPr="0092536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7.437,69</w:t>
            </w:r>
          </w:p>
        </w:tc>
      </w:tr>
      <w:tr w:rsidTr="00F66ECE" w:rsidR="00F66ECE" w:rsidRPr="00DD1174">
        <w:tc>
          <w:tcPr>
            <w:tcW w:type="dxa" w:w="2904"/>
          </w:tcPr>
          <w:p w:rsidRDefault="00F66ECE" w:rsidP="00B21F16" w:rsidR="00F66ECE" w:rsidRPr="00DD1174">
            <w:pPr>
              <w:rPr>
                <w:rFonts w:hAnsi="Times New Roman" w:ascii="Times New Roman"/>
                <w:b/>
              </w:rPr>
            </w:pPr>
            <w:r w:rsidRPr="00DD1174">
              <w:rPr>
                <w:rFonts w:hAnsi="Times New Roman" w:ascii="Times New Roman"/>
                <w:sz w:val="24"/>
                <w:szCs w:val="24"/>
              </w:rPr>
              <w:t xml:space="preserve">II. viši isplatni red         </w:t>
            </w:r>
          </w:p>
        </w:tc>
        <w:tc>
          <w:tcPr>
            <w:tcW w:type="dxa" w:w="2904"/>
          </w:tcPr>
          <w:p w:rsidRDefault="00925368" w:rsidP="0058519E" w:rsidR="00F66ECE" w:rsidRPr="00925368">
            <w:pPr>
              <w:jc w:val="right"/>
              <w:rPr>
                <w:rFonts w:hAnsi="Times New Roman" w:ascii="Times New Roman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11.371.795,57</w:t>
            </w:r>
          </w:p>
        </w:tc>
        <w:tc>
          <w:tcPr>
            <w:tcW w:type="dxa" w:w="2904"/>
          </w:tcPr>
          <w:p w:rsidRDefault="00925368" w:rsidP="0058519E" w:rsidR="00F66ECE" w:rsidRPr="0092536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5368">
              <w:rPr>
                <w:rFonts w:hAnsi="Times New Roman" w:ascii="Times New Roman"/>
                <w:sz w:val="24"/>
                <w:szCs w:val="24"/>
              </w:rPr>
              <w:t>11.371.795,57</w:t>
            </w:r>
          </w:p>
        </w:tc>
      </w:tr>
      <w:tr w:rsidTr="00F66ECE" w:rsidR="00F66ECE" w:rsidRPr="00DD1174">
        <w:tc>
          <w:tcPr>
            <w:tcW w:type="dxa" w:w="2904"/>
          </w:tcPr>
          <w:p w:rsidRDefault="00F66ECE" w:rsidP="00B21F16" w:rsidR="00F66ECE" w:rsidRPr="00DD1174">
            <w:pPr>
              <w:rPr>
                <w:rFonts w:hAnsi="Times New Roman" w:ascii="Times New Roman"/>
                <w:b/>
              </w:rPr>
            </w:pPr>
            <w:r w:rsidRPr="00DD1174">
              <w:rPr>
                <w:rFonts w:hAnsi="Times New Roman" w:ascii="Times New Roman"/>
                <w:b/>
                <w:sz w:val="24"/>
                <w:szCs w:val="24"/>
              </w:rPr>
              <w:t xml:space="preserve">UKUPNO                     </w:t>
            </w:r>
          </w:p>
        </w:tc>
        <w:tc>
          <w:tcPr>
            <w:tcW w:type="dxa" w:w="2904"/>
          </w:tcPr>
          <w:p w:rsidRDefault="00925368" w:rsidP="0058519E" w:rsidR="00F66ECE" w:rsidRPr="00F66ECE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11.379.233,26</w:t>
            </w:r>
          </w:p>
        </w:tc>
        <w:tc>
          <w:tcPr>
            <w:tcW w:type="dxa" w:w="2904"/>
          </w:tcPr>
          <w:p w:rsidRDefault="00925368" w:rsidP="0058519E" w:rsidR="00F66ECE" w:rsidRPr="00F66ECE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11.379.233,26</w:t>
            </w:r>
          </w:p>
        </w:tc>
      </w:tr>
    </w:tbl>
    <w:p w:rsidRDefault="00FC5307" w:rsidP="008C5BC2" w:rsidR="00FC5307">
      <w:pPr>
        <w:rPr>
          <w:rFonts w:hAnsi="Times New Roman" w:ascii="Times New Roman"/>
          <w:sz w:val="24"/>
          <w:szCs w:val="24"/>
        </w:rPr>
      </w:pPr>
    </w:p>
    <w:p w:rsidRDefault="00DD1174" w:rsidP="008C5BC2" w:rsidR="00DD1174">
      <w:pPr>
        <w:rPr>
          <w:rFonts w:hAnsi="Times New Roman" w:ascii="Times New Roman"/>
          <w:sz w:val="24"/>
          <w:szCs w:val="24"/>
        </w:rPr>
      </w:pPr>
    </w:p>
    <w:p w:rsidRDefault="00DD1174" w:rsidP="008C5BC2" w:rsidR="00DD1174">
      <w:pPr>
        <w:rPr>
          <w:rFonts w:hAnsi="Times New Roman" w:ascii="Times New Roman"/>
          <w:sz w:val="24"/>
          <w:szCs w:val="24"/>
        </w:rPr>
      </w:pPr>
    </w:p>
    <w:p w:rsidRDefault="00DD1174" w:rsidP="008C5BC2" w:rsidR="00DD1174">
      <w:pPr>
        <w:rPr>
          <w:rFonts w:hAnsi="Times New Roman" w:ascii="Times New Roman"/>
          <w:sz w:val="24"/>
          <w:szCs w:val="24"/>
        </w:rPr>
      </w:pPr>
    </w:p>
    <w:p w:rsidRDefault="00DD1174" w:rsidP="008C5BC2" w:rsidR="00DD1174">
      <w:pPr>
        <w:rPr>
          <w:rFonts w:hAnsi="Times New Roman" w:ascii="Times New Roman"/>
          <w:sz w:val="24"/>
          <w:szCs w:val="24"/>
        </w:rPr>
      </w:pPr>
    </w:p>
    <w:p w:rsidRDefault="00D107A0" w:rsidP="008C5BC2" w:rsidR="00D107A0">
      <w:pPr>
        <w:rPr>
          <w:rFonts w:hAnsi="Times New Roman" w:ascii="Times New Roman"/>
          <w:sz w:val="24"/>
          <w:szCs w:val="24"/>
        </w:rPr>
      </w:pPr>
      <w:r w:rsidRPr="008C5BC2">
        <w:rPr>
          <w:rFonts w:hAnsi="Times New Roman" w:ascii="Times New Roman"/>
          <w:sz w:val="24"/>
          <w:szCs w:val="24"/>
        </w:rPr>
        <w:t>Zagreb,</w:t>
      </w:r>
      <w:r w:rsidR="006D562A" w:rsidRPr="008C5BC2">
        <w:rPr>
          <w:rFonts w:hAnsi="Times New Roman" w:ascii="Times New Roman"/>
          <w:sz w:val="24"/>
          <w:szCs w:val="24"/>
        </w:rPr>
        <w:t xml:space="preserve">   </w:t>
      </w:r>
      <w:r w:rsidR="00F66ECE">
        <w:rPr>
          <w:rFonts w:hAnsi="Times New Roman" w:ascii="Times New Roman"/>
          <w:sz w:val="24"/>
          <w:szCs w:val="24"/>
        </w:rPr>
        <w:t>0</w:t>
      </w:r>
      <w:r w:rsidR="00925368">
        <w:rPr>
          <w:rFonts w:hAnsi="Times New Roman" w:ascii="Times New Roman"/>
          <w:sz w:val="24"/>
          <w:szCs w:val="24"/>
        </w:rPr>
        <w:t>1</w:t>
      </w:r>
      <w:r w:rsidR="00F66ECE">
        <w:rPr>
          <w:rFonts w:hAnsi="Times New Roman" w:ascii="Times New Roman"/>
          <w:sz w:val="24"/>
          <w:szCs w:val="24"/>
        </w:rPr>
        <w:t>.08.</w:t>
      </w:r>
      <w:r w:rsidR="006D562A" w:rsidRPr="008C5BC2">
        <w:rPr>
          <w:rFonts w:hAnsi="Times New Roman" w:ascii="Times New Roman"/>
          <w:sz w:val="24"/>
          <w:szCs w:val="24"/>
        </w:rPr>
        <w:t xml:space="preserve"> 201</w:t>
      </w:r>
      <w:r w:rsidR="0068009B">
        <w:rPr>
          <w:rFonts w:hAnsi="Times New Roman" w:ascii="Times New Roman"/>
          <w:sz w:val="24"/>
          <w:szCs w:val="24"/>
        </w:rPr>
        <w:t>8</w:t>
      </w:r>
      <w:r w:rsidR="006D562A" w:rsidRPr="008C5BC2">
        <w:rPr>
          <w:rFonts w:hAnsi="Times New Roman" w:ascii="Times New Roman"/>
          <w:sz w:val="24"/>
          <w:szCs w:val="24"/>
        </w:rPr>
        <w:t>.</w:t>
      </w:r>
      <w:r w:rsidR="009369CB" w:rsidRPr="008C5BC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8C5BC2">
        <w:rPr>
          <w:rFonts w:hAnsi="Times New Roman" w:ascii="Times New Roman"/>
          <w:sz w:val="24"/>
          <w:szCs w:val="24"/>
        </w:rPr>
        <w:t xml:space="preserve">               Stečajni upravitelj</w:t>
      </w:r>
      <w:r w:rsidR="009369CB" w:rsidRPr="008C5BC2">
        <w:rPr>
          <w:rFonts w:hAnsi="Times New Roman" w:ascii="Times New Roman"/>
          <w:sz w:val="24"/>
          <w:szCs w:val="24"/>
        </w:rPr>
        <w:t xml:space="preserve">     </w:t>
      </w:r>
      <w:r w:rsidR="008C5BC2"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A41079" w:rsidP="002B6221" w:rsidR="009369CB" w:rsidRPr="008C5BC2">
      <w:pPr>
        <w:ind w:left="99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9369CB" w:rsidRPr="008C5BC2">
        <w:rPr>
          <w:rFonts w:hAnsi="Times New Roman" w:ascii="Times New Roman"/>
          <w:sz w:val="24"/>
          <w:szCs w:val="24"/>
        </w:rPr>
        <w:t>Jure Marušić</w:t>
      </w:r>
    </w:p>
    <w:sectPr w:rsidSect="00186F62" w:rsidR="009369CB" w:rsidRPr="008C5BC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F62"/>
    <w:rsid w:val="0001236D"/>
    <w:rsid w:val="000127C0"/>
    <w:rsid w:val="00015F06"/>
    <w:rsid w:val="00020CD8"/>
    <w:rsid w:val="00050817"/>
    <w:rsid w:val="000703E3"/>
    <w:rsid w:val="00073333"/>
    <w:rsid w:val="00074BD0"/>
    <w:rsid w:val="000A445F"/>
    <w:rsid w:val="000A662C"/>
    <w:rsid w:val="000A7339"/>
    <w:rsid w:val="000B1C8B"/>
    <w:rsid w:val="000B24BA"/>
    <w:rsid w:val="000B2D5C"/>
    <w:rsid w:val="000B2F60"/>
    <w:rsid w:val="000C0E3B"/>
    <w:rsid w:val="000C644B"/>
    <w:rsid w:val="000D1A02"/>
    <w:rsid w:val="000F0D4C"/>
    <w:rsid w:val="000F2613"/>
    <w:rsid w:val="0011229D"/>
    <w:rsid w:val="0013447E"/>
    <w:rsid w:val="001366BE"/>
    <w:rsid w:val="0014327B"/>
    <w:rsid w:val="001458EE"/>
    <w:rsid w:val="0015019A"/>
    <w:rsid w:val="00151159"/>
    <w:rsid w:val="0015404E"/>
    <w:rsid w:val="00160EE3"/>
    <w:rsid w:val="0016787C"/>
    <w:rsid w:val="00186F62"/>
    <w:rsid w:val="00195CA1"/>
    <w:rsid w:val="001A5BDA"/>
    <w:rsid w:val="001B006C"/>
    <w:rsid w:val="001C23FD"/>
    <w:rsid w:val="001E3DDA"/>
    <w:rsid w:val="001E6B62"/>
    <w:rsid w:val="001F0D5F"/>
    <w:rsid w:val="00200525"/>
    <w:rsid w:val="00210872"/>
    <w:rsid w:val="00213912"/>
    <w:rsid w:val="00243CE6"/>
    <w:rsid w:val="0026493A"/>
    <w:rsid w:val="00264DEC"/>
    <w:rsid w:val="00266F56"/>
    <w:rsid w:val="002751C0"/>
    <w:rsid w:val="0027752B"/>
    <w:rsid w:val="00281DA5"/>
    <w:rsid w:val="0029569A"/>
    <w:rsid w:val="0029710D"/>
    <w:rsid w:val="002B6221"/>
    <w:rsid w:val="002C6B28"/>
    <w:rsid w:val="002D1A84"/>
    <w:rsid w:val="002E42F0"/>
    <w:rsid w:val="002F6B91"/>
    <w:rsid w:val="00323435"/>
    <w:rsid w:val="00337E2A"/>
    <w:rsid w:val="00342E23"/>
    <w:rsid w:val="00347C07"/>
    <w:rsid w:val="003606C5"/>
    <w:rsid w:val="00390952"/>
    <w:rsid w:val="003912BD"/>
    <w:rsid w:val="003A4211"/>
    <w:rsid w:val="003B0349"/>
    <w:rsid w:val="003B0C3D"/>
    <w:rsid w:val="003C75FA"/>
    <w:rsid w:val="003E2BFA"/>
    <w:rsid w:val="003F16AC"/>
    <w:rsid w:val="003F7204"/>
    <w:rsid w:val="00437B5D"/>
    <w:rsid w:val="00442801"/>
    <w:rsid w:val="00442B88"/>
    <w:rsid w:val="00464358"/>
    <w:rsid w:val="00490BC0"/>
    <w:rsid w:val="004A5D57"/>
    <w:rsid w:val="004C63E6"/>
    <w:rsid w:val="004E34E0"/>
    <w:rsid w:val="004E4D6A"/>
    <w:rsid w:val="00505A01"/>
    <w:rsid w:val="005079E9"/>
    <w:rsid w:val="00520696"/>
    <w:rsid w:val="00523656"/>
    <w:rsid w:val="00524EE0"/>
    <w:rsid w:val="00535A83"/>
    <w:rsid w:val="00546DB6"/>
    <w:rsid w:val="005712CA"/>
    <w:rsid w:val="00573216"/>
    <w:rsid w:val="00575302"/>
    <w:rsid w:val="0058519E"/>
    <w:rsid w:val="00586BE7"/>
    <w:rsid w:val="00596C59"/>
    <w:rsid w:val="005C667C"/>
    <w:rsid w:val="005D1165"/>
    <w:rsid w:val="005D2CBC"/>
    <w:rsid w:val="005D3C6E"/>
    <w:rsid w:val="005D4DAB"/>
    <w:rsid w:val="005D53CC"/>
    <w:rsid w:val="005D7825"/>
    <w:rsid w:val="005F2B47"/>
    <w:rsid w:val="00605D9A"/>
    <w:rsid w:val="00633919"/>
    <w:rsid w:val="00655A67"/>
    <w:rsid w:val="006651BD"/>
    <w:rsid w:val="0068009B"/>
    <w:rsid w:val="00685EB2"/>
    <w:rsid w:val="006A53E4"/>
    <w:rsid w:val="006C4965"/>
    <w:rsid w:val="006D562A"/>
    <w:rsid w:val="006D679B"/>
    <w:rsid w:val="006E40F0"/>
    <w:rsid w:val="006F7C7C"/>
    <w:rsid w:val="00704C00"/>
    <w:rsid w:val="00740E86"/>
    <w:rsid w:val="00753B67"/>
    <w:rsid w:val="007A5A06"/>
    <w:rsid w:val="007B547C"/>
    <w:rsid w:val="007F6D9C"/>
    <w:rsid w:val="007F7B93"/>
    <w:rsid w:val="00804308"/>
    <w:rsid w:val="008159E2"/>
    <w:rsid w:val="00847733"/>
    <w:rsid w:val="0085637F"/>
    <w:rsid w:val="00871F4E"/>
    <w:rsid w:val="00890A73"/>
    <w:rsid w:val="008923F0"/>
    <w:rsid w:val="008A1FD9"/>
    <w:rsid w:val="008B4457"/>
    <w:rsid w:val="008B7B12"/>
    <w:rsid w:val="008C5BC2"/>
    <w:rsid w:val="008C6184"/>
    <w:rsid w:val="008D6AA3"/>
    <w:rsid w:val="0090524E"/>
    <w:rsid w:val="00905C67"/>
    <w:rsid w:val="00910146"/>
    <w:rsid w:val="00913549"/>
    <w:rsid w:val="00925368"/>
    <w:rsid w:val="009369CB"/>
    <w:rsid w:val="00942E09"/>
    <w:rsid w:val="00944A20"/>
    <w:rsid w:val="00947C1B"/>
    <w:rsid w:val="00953545"/>
    <w:rsid w:val="009623A0"/>
    <w:rsid w:val="009717CC"/>
    <w:rsid w:val="00972842"/>
    <w:rsid w:val="00976C62"/>
    <w:rsid w:val="00984FA0"/>
    <w:rsid w:val="009936BA"/>
    <w:rsid w:val="009A4A0C"/>
    <w:rsid w:val="009A5544"/>
    <w:rsid w:val="009E4F20"/>
    <w:rsid w:val="00A017AA"/>
    <w:rsid w:val="00A16F2C"/>
    <w:rsid w:val="00A26AF7"/>
    <w:rsid w:val="00A271CD"/>
    <w:rsid w:val="00A27DE2"/>
    <w:rsid w:val="00A331FA"/>
    <w:rsid w:val="00A405F1"/>
    <w:rsid w:val="00A41079"/>
    <w:rsid w:val="00A44E8E"/>
    <w:rsid w:val="00A505EB"/>
    <w:rsid w:val="00A73D5E"/>
    <w:rsid w:val="00A769C9"/>
    <w:rsid w:val="00A778C8"/>
    <w:rsid w:val="00A83864"/>
    <w:rsid w:val="00AA0E60"/>
    <w:rsid w:val="00AF6875"/>
    <w:rsid w:val="00B0709F"/>
    <w:rsid w:val="00B16D33"/>
    <w:rsid w:val="00B21F16"/>
    <w:rsid w:val="00B27AFC"/>
    <w:rsid w:val="00B356ED"/>
    <w:rsid w:val="00B876CE"/>
    <w:rsid w:val="00BA4457"/>
    <w:rsid w:val="00BA52A3"/>
    <w:rsid w:val="00BB78FD"/>
    <w:rsid w:val="00BD04AE"/>
    <w:rsid w:val="00BD68E1"/>
    <w:rsid w:val="00BF4165"/>
    <w:rsid w:val="00BF4493"/>
    <w:rsid w:val="00BF708C"/>
    <w:rsid w:val="00C21AC0"/>
    <w:rsid w:val="00C30432"/>
    <w:rsid w:val="00C342CE"/>
    <w:rsid w:val="00C356E6"/>
    <w:rsid w:val="00C553ED"/>
    <w:rsid w:val="00C555D4"/>
    <w:rsid w:val="00C55E99"/>
    <w:rsid w:val="00CA2CE0"/>
    <w:rsid w:val="00CA5D0C"/>
    <w:rsid w:val="00CC2D5B"/>
    <w:rsid w:val="00CD3F6C"/>
    <w:rsid w:val="00D00BBD"/>
    <w:rsid w:val="00D107A0"/>
    <w:rsid w:val="00D245E4"/>
    <w:rsid w:val="00D35C9C"/>
    <w:rsid w:val="00D40E0B"/>
    <w:rsid w:val="00D42533"/>
    <w:rsid w:val="00D42955"/>
    <w:rsid w:val="00D61EE3"/>
    <w:rsid w:val="00D70DE1"/>
    <w:rsid w:val="00D7402C"/>
    <w:rsid w:val="00D8046C"/>
    <w:rsid w:val="00D921A8"/>
    <w:rsid w:val="00D92363"/>
    <w:rsid w:val="00DA2724"/>
    <w:rsid w:val="00DB008D"/>
    <w:rsid w:val="00DC268D"/>
    <w:rsid w:val="00DD1174"/>
    <w:rsid w:val="00DE048E"/>
    <w:rsid w:val="00DE2D21"/>
    <w:rsid w:val="00DF44B7"/>
    <w:rsid w:val="00DF7563"/>
    <w:rsid w:val="00E0125F"/>
    <w:rsid w:val="00E025F8"/>
    <w:rsid w:val="00E10F5E"/>
    <w:rsid w:val="00E1721C"/>
    <w:rsid w:val="00E24DFA"/>
    <w:rsid w:val="00E339F0"/>
    <w:rsid w:val="00E37DF8"/>
    <w:rsid w:val="00E45DF8"/>
    <w:rsid w:val="00E50744"/>
    <w:rsid w:val="00E57B84"/>
    <w:rsid w:val="00E6131B"/>
    <w:rsid w:val="00E7491C"/>
    <w:rsid w:val="00EA65EC"/>
    <w:rsid w:val="00EB094B"/>
    <w:rsid w:val="00ED02AC"/>
    <w:rsid w:val="00EF24E5"/>
    <w:rsid w:val="00EF3115"/>
    <w:rsid w:val="00F02BB2"/>
    <w:rsid w:val="00F05989"/>
    <w:rsid w:val="00F06AF5"/>
    <w:rsid w:val="00F335DC"/>
    <w:rsid w:val="00F35D6A"/>
    <w:rsid w:val="00F37A97"/>
    <w:rsid w:val="00F40E59"/>
    <w:rsid w:val="00F51B22"/>
    <w:rsid w:val="00F54EFF"/>
    <w:rsid w:val="00F66ECE"/>
    <w:rsid w:val="00F70CC3"/>
    <w:rsid w:val="00FC5307"/>
    <w:rsid w:val="00FC71BC"/>
    <w:rsid w:val="00FD3D56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49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245E4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Hiperveza" w:type="character">
    <w:name w:val="Hyperlink"/>
    <w:uiPriority w:val="99"/>
    <w:unhideWhenUsed/>
    <w:rsid w:val="007A5A06"/>
    <w:rPr>
      <w:color w:val="0000FF"/>
      <w:u w:val="single"/>
    </w:rPr>
  </w:style>
  <w:style w:styleId="Bezproreda" w:type="paragraph">
    <w:name w:val="No Spacing"/>
    <w:uiPriority w:val="99"/>
    <w:qFormat/>
    <w:rsid w:val="00F06AF5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E2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E2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E2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E2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49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245E4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Hiperveza" w:type="character">
    <w:name w:val="Hyperlink"/>
    <w:uiPriority w:val="99"/>
    <w:unhideWhenUsed/>
    <w:rsid w:val="007A5A06"/>
    <w:rPr>
      <w:color w:val="0000FF"/>
      <w:u w:val="single"/>
    </w:rPr>
  </w:style>
  <w:style w:styleId="Bezproreda" w:type="paragraph">
    <w:name w:val="No Spacing"/>
    <w:uiPriority w:val="99"/>
    <w:qFormat/>
    <w:rsid w:val="00F06AF5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E2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E2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E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E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13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95B2C-7037-4731-8BB6-ABED54D3D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1572</properties:Characters>
  <properties:Lines>181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67</vt:lpstr>
      <vt:lpstr>67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2018-09-10T06:29:00Z</dcterms:created>
  <dc:creator>Korisnik</dc:creator>
  <cp:lastModifiedBy>Matea Bizjak</cp:lastModifiedBy>
  <cp:lastPrinted>2018-06-15T06:55:00Z</cp:lastPrinted>
  <dcterms:modified xmlns:xsi="http://www.w3.org/2001/XMLSchema-instance" xsi:type="dcterms:W3CDTF">2018-09-10T06:30:00Z</dcterms:modified>
  <cp:revision>3</cp:revision>
  <dc:title>67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St-6029/2016-31 / Podnesak - Podnesak (TRAŽBINE.docx)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